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4B56764D"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AC7373" w:rsidRPr="00FC7E52">
              <w:t>V</w:t>
            </w:r>
            <w:r w:rsidR="00AC7373">
              <w:t>18</w:t>
            </w:r>
            <w:r w:rsidRPr="00FC7E52">
              <w:t>.</w:t>
            </w:r>
            <w:r w:rsidR="00175862">
              <w:t>7</w:t>
            </w:r>
            <w:r w:rsidRPr="00FC7E52">
              <w:t>.</w:t>
            </w:r>
            <w:bookmarkEnd w:id="3"/>
            <w:r w:rsidR="00FC7E52">
              <w:t>0</w:t>
            </w:r>
            <w:r w:rsidRPr="00FC7E52">
              <w:t xml:space="preserve"> </w:t>
            </w:r>
            <w:r w:rsidRPr="00FC7E52">
              <w:rPr>
                <w:sz w:val="32"/>
              </w:rPr>
              <w:t>(</w:t>
            </w:r>
            <w:bookmarkStart w:id="4" w:name="issueDate"/>
            <w:r w:rsidR="00FC7E52">
              <w:rPr>
                <w:sz w:val="32"/>
              </w:rPr>
              <w:t>202</w:t>
            </w:r>
            <w:r w:rsidR="00C87324">
              <w:rPr>
                <w:sz w:val="32"/>
              </w:rPr>
              <w:t>4</w:t>
            </w:r>
            <w:r w:rsidRPr="00FC7E52">
              <w:rPr>
                <w:sz w:val="32"/>
              </w:rPr>
              <w:t>-</w:t>
            </w:r>
            <w:bookmarkEnd w:id="4"/>
            <w:r w:rsidR="00C87324">
              <w:rPr>
                <w:sz w:val="32"/>
              </w:rPr>
              <w:t>0</w:t>
            </w:r>
            <w:r w:rsidR="00175862">
              <w:rPr>
                <w:sz w:val="32"/>
              </w:rPr>
              <w:t>6</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2366ECA8"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AC7373" w:rsidRPr="00FC7E52">
              <w:rPr>
                <w:rStyle w:val="ZGSM"/>
              </w:rPr>
              <w:t>1</w:t>
            </w:r>
            <w:r w:rsidR="00AC7373">
              <w:rPr>
                <w:rStyle w:val="ZGSM"/>
              </w:rPr>
              <w:t>8</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5pt" o:ole="">
                  <v:imagedata r:id="rId9" o:title=""/>
                </v:shape>
                <o:OLEObject Type="Embed" ProgID="Word.Picture.8" ShapeID="_x0000_i1025" DrawAspect="Content" ObjectID="_1780997171" r:id="rId10"/>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5pt;height:75pt" o:ole="">
                  <v:imagedata r:id="rId11" o:title=""/>
                </v:shape>
                <o:OLEObject Type="Embed" ProgID="Word.Picture.8" ShapeID="_x0000_i1026" DrawAspect="Content" ObjectID="_1780997172"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564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4C04388A"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bookmarkEnd w:id="11"/>
            <w:r w:rsidR="00C87324">
              <w:rPr>
                <w:noProof/>
                <w:sz w:val="18"/>
              </w:rPr>
              <w:t>4</w:t>
            </w:r>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lastRenderedPageBreak/>
        <w:t>Contents</w:t>
      </w:r>
    </w:p>
    <w:p w14:paraId="763FEC82" w14:textId="1A2967CD" w:rsidR="00B3789B" w:rsidRDefault="004D3578">
      <w:pPr>
        <w:pStyle w:val="TOC1"/>
        <w:rPr>
          <w:rFonts w:asciiTheme="minorHAnsi" w:eastAsiaTheme="minorEastAsia" w:hAnsiTheme="minorHAnsi" w:cstheme="minorBidi"/>
          <w:noProof/>
          <w:kern w:val="2"/>
          <w:sz w:val="24"/>
          <w:szCs w:val="24"/>
          <w:lang w:eastAsia="en-GB"/>
          <w14:ligatures w14:val="standardContextual"/>
        </w:rPr>
      </w:pPr>
      <w:r w:rsidRPr="00FC7E52">
        <w:fldChar w:fldCharType="begin" w:fldLock="1"/>
      </w:r>
      <w:r w:rsidRPr="00FC7E52">
        <w:instrText xml:space="preserve"> TOC \o "1-9" </w:instrText>
      </w:r>
      <w:r w:rsidRPr="00FC7E52">
        <w:fldChar w:fldCharType="separate"/>
      </w:r>
      <w:r w:rsidR="00B3789B">
        <w:rPr>
          <w:noProof/>
        </w:rPr>
        <w:t>Foreword</w:t>
      </w:r>
      <w:r w:rsidR="00B3789B">
        <w:rPr>
          <w:noProof/>
        </w:rPr>
        <w:tab/>
      </w:r>
      <w:r w:rsidR="00B3789B">
        <w:rPr>
          <w:noProof/>
        </w:rPr>
        <w:fldChar w:fldCharType="begin" w:fldLock="1"/>
      </w:r>
      <w:r w:rsidR="00B3789B">
        <w:rPr>
          <w:noProof/>
        </w:rPr>
        <w:instrText xml:space="preserve"> PAGEREF _Toc170382556 \h </w:instrText>
      </w:r>
      <w:r w:rsidR="00B3789B">
        <w:rPr>
          <w:noProof/>
        </w:rPr>
      </w:r>
      <w:r w:rsidR="00B3789B">
        <w:rPr>
          <w:noProof/>
        </w:rPr>
        <w:fldChar w:fldCharType="separate"/>
      </w:r>
      <w:r w:rsidR="00B3789B">
        <w:rPr>
          <w:noProof/>
        </w:rPr>
        <w:t>18</w:t>
      </w:r>
      <w:r w:rsidR="00B3789B">
        <w:rPr>
          <w:noProof/>
        </w:rPr>
        <w:fldChar w:fldCharType="end"/>
      </w:r>
    </w:p>
    <w:p w14:paraId="0D6136C2" w14:textId="745378A7"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_Toc170382557 \h </w:instrText>
      </w:r>
      <w:r>
        <w:rPr>
          <w:noProof/>
        </w:rPr>
      </w:r>
      <w:r>
        <w:rPr>
          <w:noProof/>
        </w:rPr>
        <w:fldChar w:fldCharType="separate"/>
      </w:r>
      <w:r>
        <w:rPr>
          <w:noProof/>
        </w:rPr>
        <w:t>18</w:t>
      </w:r>
      <w:r>
        <w:rPr>
          <w:noProof/>
        </w:rPr>
        <w:fldChar w:fldCharType="end"/>
      </w:r>
    </w:p>
    <w:p w14:paraId="657E69F2" w14:textId="3CB5A7B2"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_Toc170382558 \h </w:instrText>
      </w:r>
      <w:r>
        <w:rPr>
          <w:noProof/>
        </w:rPr>
      </w:r>
      <w:r>
        <w:rPr>
          <w:noProof/>
        </w:rPr>
        <w:fldChar w:fldCharType="separate"/>
      </w:r>
      <w:r>
        <w:rPr>
          <w:noProof/>
        </w:rPr>
        <w:t>19</w:t>
      </w:r>
      <w:r>
        <w:rPr>
          <w:noProof/>
        </w:rPr>
        <w:fldChar w:fldCharType="end"/>
      </w:r>
    </w:p>
    <w:p w14:paraId="3DB34EF8" w14:textId="66DF317F"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_Toc170382559 \h </w:instrText>
      </w:r>
      <w:r>
        <w:rPr>
          <w:noProof/>
        </w:rPr>
      </w:r>
      <w:r>
        <w:rPr>
          <w:noProof/>
        </w:rPr>
        <w:fldChar w:fldCharType="separate"/>
      </w:r>
      <w:r>
        <w:rPr>
          <w:noProof/>
        </w:rPr>
        <w:t>19</w:t>
      </w:r>
      <w:r>
        <w:rPr>
          <w:noProof/>
        </w:rPr>
        <w:fldChar w:fldCharType="end"/>
      </w:r>
    </w:p>
    <w:p w14:paraId="22E942B5" w14:textId="7C19A2D7"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_Toc170382560 \h </w:instrText>
      </w:r>
      <w:r>
        <w:rPr>
          <w:noProof/>
        </w:rPr>
      </w:r>
      <w:r>
        <w:rPr>
          <w:noProof/>
        </w:rPr>
        <w:fldChar w:fldCharType="separate"/>
      </w:r>
      <w:r>
        <w:rPr>
          <w:noProof/>
        </w:rPr>
        <w:t>27</w:t>
      </w:r>
      <w:r>
        <w:rPr>
          <w:noProof/>
        </w:rPr>
        <w:fldChar w:fldCharType="end"/>
      </w:r>
    </w:p>
    <w:p w14:paraId="69B0DF96" w14:textId="0DD41B2B"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_Toc170382561 \h </w:instrText>
      </w:r>
      <w:r>
        <w:rPr>
          <w:noProof/>
        </w:rPr>
      </w:r>
      <w:r>
        <w:rPr>
          <w:noProof/>
        </w:rPr>
        <w:fldChar w:fldCharType="separate"/>
      </w:r>
      <w:r>
        <w:rPr>
          <w:noProof/>
        </w:rPr>
        <w:t>27</w:t>
      </w:r>
      <w:r>
        <w:rPr>
          <w:noProof/>
        </w:rPr>
        <w:fldChar w:fldCharType="end"/>
      </w:r>
    </w:p>
    <w:p w14:paraId="417E626C" w14:textId="72EFCEC0"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_Toc170382562 \h </w:instrText>
      </w:r>
      <w:r>
        <w:rPr>
          <w:noProof/>
        </w:rPr>
      </w:r>
      <w:r>
        <w:rPr>
          <w:noProof/>
        </w:rPr>
        <w:fldChar w:fldCharType="separate"/>
      </w:r>
      <w:r>
        <w:rPr>
          <w:noProof/>
        </w:rPr>
        <w:t>29</w:t>
      </w:r>
      <w:r>
        <w:rPr>
          <w:noProof/>
        </w:rPr>
        <w:fldChar w:fldCharType="end"/>
      </w:r>
    </w:p>
    <w:p w14:paraId="2892966A" w14:textId="30CBC0B7"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System description</w:t>
      </w:r>
      <w:r>
        <w:rPr>
          <w:noProof/>
        </w:rPr>
        <w:tab/>
      </w:r>
      <w:r>
        <w:rPr>
          <w:noProof/>
        </w:rPr>
        <w:fldChar w:fldCharType="begin" w:fldLock="1"/>
      </w:r>
      <w:r>
        <w:rPr>
          <w:noProof/>
        </w:rPr>
        <w:instrText xml:space="preserve"> PAGEREF _Toc170382563 \h </w:instrText>
      </w:r>
      <w:r>
        <w:rPr>
          <w:noProof/>
        </w:rPr>
      </w:r>
      <w:r>
        <w:rPr>
          <w:noProof/>
        </w:rPr>
        <w:fldChar w:fldCharType="separate"/>
      </w:r>
      <w:r>
        <w:rPr>
          <w:noProof/>
        </w:rPr>
        <w:t>31</w:t>
      </w:r>
      <w:r>
        <w:rPr>
          <w:noProof/>
        </w:rPr>
        <w:fldChar w:fldCharType="end"/>
      </w:r>
    </w:p>
    <w:p w14:paraId="1AA1176F" w14:textId="148D9A0F"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System</w:t>
      </w:r>
      <w:r>
        <w:rPr>
          <w:noProof/>
        </w:rPr>
        <w:tab/>
      </w:r>
      <w:r>
        <w:rPr>
          <w:noProof/>
        </w:rPr>
        <w:fldChar w:fldCharType="begin" w:fldLock="1"/>
      </w:r>
      <w:r>
        <w:rPr>
          <w:noProof/>
        </w:rPr>
        <w:instrText xml:space="preserve"> PAGEREF _Toc170382564 \h </w:instrText>
      </w:r>
      <w:r>
        <w:rPr>
          <w:noProof/>
        </w:rPr>
      </w:r>
      <w:r>
        <w:rPr>
          <w:noProof/>
        </w:rPr>
        <w:fldChar w:fldCharType="separate"/>
      </w:r>
      <w:r>
        <w:rPr>
          <w:noProof/>
        </w:rPr>
        <w:t>31</w:t>
      </w:r>
      <w:r>
        <w:rPr>
          <w:noProof/>
        </w:rPr>
        <w:fldChar w:fldCharType="end"/>
      </w:r>
    </w:p>
    <w:p w14:paraId="310CB645" w14:textId="5F4FE6E3"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Client</w:t>
      </w:r>
      <w:r>
        <w:rPr>
          <w:noProof/>
        </w:rPr>
        <w:tab/>
      </w:r>
      <w:r>
        <w:rPr>
          <w:noProof/>
        </w:rPr>
        <w:fldChar w:fldCharType="begin" w:fldLock="1"/>
      </w:r>
      <w:r>
        <w:rPr>
          <w:noProof/>
        </w:rPr>
        <w:instrText xml:space="preserve"> PAGEREF _Toc170382565 \h </w:instrText>
      </w:r>
      <w:r>
        <w:rPr>
          <w:noProof/>
        </w:rPr>
      </w:r>
      <w:r>
        <w:rPr>
          <w:noProof/>
        </w:rPr>
        <w:fldChar w:fldCharType="separate"/>
      </w:r>
      <w:r>
        <w:rPr>
          <w:noProof/>
        </w:rPr>
        <w:t>32</w:t>
      </w:r>
      <w:r>
        <w:rPr>
          <w:noProof/>
        </w:rPr>
        <w:fldChar w:fldCharType="end"/>
      </w:r>
    </w:p>
    <w:p w14:paraId="4FB950B4" w14:textId="77B0CDC5"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MRFP and MGW</w:t>
      </w:r>
      <w:r>
        <w:rPr>
          <w:noProof/>
        </w:rPr>
        <w:tab/>
      </w:r>
      <w:r>
        <w:rPr>
          <w:noProof/>
        </w:rPr>
        <w:fldChar w:fldCharType="begin" w:fldLock="1"/>
      </w:r>
      <w:r>
        <w:rPr>
          <w:noProof/>
        </w:rPr>
        <w:instrText xml:space="preserve"> PAGEREF _Toc170382566 \h </w:instrText>
      </w:r>
      <w:r>
        <w:rPr>
          <w:noProof/>
        </w:rPr>
      </w:r>
      <w:r>
        <w:rPr>
          <w:noProof/>
        </w:rPr>
        <w:fldChar w:fldCharType="separate"/>
      </w:r>
      <w:r>
        <w:rPr>
          <w:noProof/>
        </w:rPr>
        <w:t>34</w:t>
      </w:r>
      <w:r>
        <w:rPr>
          <w:noProof/>
        </w:rPr>
        <w:fldChar w:fldCharType="end"/>
      </w:r>
    </w:p>
    <w:p w14:paraId="1359E8DA" w14:textId="6D1BD18F"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_Toc170382567 \h </w:instrText>
      </w:r>
      <w:r>
        <w:rPr>
          <w:noProof/>
        </w:rPr>
      </w:r>
      <w:r>
        <w:rPr>
          <w:noProof/>
        </w:rPr>
        <w:fldChar w:fldCharType="separate"/>
      </w:r>
      <w:r>
        <w:rPr>
          <w:noProof/>
        </w:rPr>
        <w:t>34</w:t>
      </w:r>
      <w:r>
        <w:rPr>
          <w:noProof/>
        </w:rPr>
        <w:fldChar w:fldCharType="end"/>
      </w:r>
    </w:p>
    <w:p w14:paraId="7B46B667" w14:textId="4E52A41E"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components</w:t>
      </w:r>
      <w:r>
        <w:rPr>
          <w:noProof/>
        </w:rPr>
        <w:tab/>
      </w:r>
      <w:r>
        <w:rPr>
          <w:noProof/>
        </w:rPr>
        <w:fldChar w:fldCharType="begin" w:fldLock="1"/>
      </w:r>
      <w:r>
        <w:rPr>
          <w:noProof/>
        </w:rPr>
        <w:instrText xml:space="preserve"> PAGEREF _Toc170382568 \h </w:instrText>
      </w:r>
      <w:r>
        <w:rPr>
          <w:noProof/>
        </w:rPr>
      </w:r>
      <w:r>
        <w:rPr>
          <w:noProof/>
        </w:rPr>
        <w:fldChar w:fldCharType="separate"/>
      </w:r>
      <w:r>
        <w:rPr>
          <w:noProof/>
        </w:rPr>
        <w:t>34</w:t>
      </w:r>
      <w:r>
        <w:rPr>
          <w:noProof/>
        </w:rPr>
        <w:fldChar w:fldCharType="end"/>
      </w:r>
    </w:p>
    <w:p w14:paraId="62D08AFF" w14:textId="7AF75EFC"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Codecs for MTSI clients in terminals</w:t>
      </w:r>
      <w:r>
        <w:rPr>
          <w:noProof/>
        </w:rPr>
        <w:tab/>
      </w:r>
      <w:r>
        <w:rPr>
          <w:noProof/>
        </w:rPr>
        <w:fldChar w:fldCharType="begin" w:fldLock="1"/>
      </w:r>
      <w:r>
        <w:rPr>
          <w:noProof/>
        </w:rPr>
        <w:instrText xml:space="preserve"> PAGEREF _Toc170382569 \h </w:instrText>
      </w:r>
      <w:r>
        <w:rPr>
          <w:noProof/>
        </w:rPr>
      </w:r>
      <w:r>
        <w:rPr>
          <w:noProof/>
        </w:rPr>
        <w:fldChar w:fldCharType="separate"/>
      </w:r>
      <w:r>
        <w:rPr>
          <w:noProof/>
        </w:rPr>
        <w:t>35</w:t>
      </w:r>
      <w:r>
        <w:rPr>
          <w:noProof/>
        </w:rPr>
        <w:fldChar w:fldCharType="end"/>
      </w:r>
    </w:p>
    <w:p w14:paraId="757142F5" w14:textId="725F82FC"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_Toc170382570 \h </w:instrText>
      </w:r>
      <w:r>
        <w:rPr>
          <w:noProof/>
        </w:rPr>
      </w:r>
      <w:r>
        <w:rPr>
          <w:noProof/>
        </w:rPr>
        <w:fldChar w:fldCharType="separate"/>
      </w:r>
      <w:r>
        <w:rPr>
          <w:noProof/>
        </w:rPr>
        <w:t>35</w:t>
      </w:r>
      <w:r>
        <w:rPr>
          <w:noProof/>
        </w:rPr>
        <w:fldChar w:fldCharType="end"/>
      </w:r>
    </w:p>
    <w:p w14:paraId="1522A78B" w14:textId="1AB8CBE8"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 codec requirements</w:t>
      </w:r>
      <w:r>
        <w:rPr>
          <w:noProof/>
        </w:rPr>
        <w:tab/>
      </w:r>
      <w:r>
        <w:rPr>
          <w:noProof/>
        </w:rPr>
        <w:fldChar w:fldCharType="begin" w:fldLock="1"/>
      </w:r>
      <w:r>
        <w:rPr>
          <w:noProof/>
        </w:rPr>
        <w:instrText xml:space="preserve"> PAGEREF _Toc170382571 \h </w:instrText>
      </w:r>
      <w:r>
        <w:rPr>
          <w:noProof/>
        </w:rPr>
      </w:r>
      <w:r>
        <w:rPr>
          <w:noProof/>
        </w:rPr>
        <w:fldChar w:fldCharType="separate"/>
      </w:r>
      <w:r>
        <w:rPr>
          <w:noProof/>
        </w:rPr>
        <w:t>35</w:t>
      </w:r>
      <w:r>
        <w:rPr>
          <w:noProof/>
        </w:rPr>
        <w:fldChar w:fldCharType="end"/>
      </w:r>
    </w:p>
    <w:p w14:paraId="6D8240C2" w14:textId="452011EC"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t>
      </w:r>
      <w:r>
        <w:rPr>
          <w:noProof/>
        </w:rPr>
        <w:tab/>
      </w:r>
      <w:r>
        <w:rPr>
          <w:noProof/>
        </w:rPr>
        <w:fldChar w:fldCharType="begin" w:fldLock="1"/>
      </w:r>
      <w:r>
        <w:rPr>
          <w:noProof/>
        </w:rPr>
        <w:instrText xml:space="preserve"> PAGEREF _Toc170382572 \h </w:instrText>
      </w:r>
      <w:r>
        <w:rPr>
          <w:noProof/>
        </w:rPr>
      </w:r>
      <w:r>
        <w:rPr>
          <w:noProof/>
        </w:rPr>
        <w:fldChar w:fldCharType="separate"/>
      </w:r>
      <w:r>
        <w:rPr>
          <w:noProof/>
        </w:rPr>
        <w:t>36</w:t>
      </w:r>
      <w:r>
        <w:rPr>
          <w:noProof/>
        </w:rPr>
        <w:fldChar w:fldCharType="end"/>
      </w:r>
    </w:p>
    <w:p w14:paraId="38FB3455" w14:textId="2656DDED"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AMR-WB</w:t>
      </w:r>
      <w:r>
        <w:rPr>
          <w:noProof/>
        </w:rPr>
        <w:tab/>
      </w:r>
      <w:r>
        <w:rPr>
          <w:noProof/>
        </w:rPr>
        <w:fldChar w:fldCharType="begin" w:fldLock="1"/>
      </w:r>
      <w:r>
        <w:rPr>
          <w:noProof/>
        </w:rPr>
        <w:instrText xml:space="preserve"> PAGEREF _Toc170382573 \h </w:instrText>
      </w:r>
      <w:r>
        <w:rPr>
          <w:noProof/>
        </w:rPr>
      </w:r>
      <w:r>
        <w:rPr>
          <w:noProof/>
        </w:rPr>
        <w:fldChar w:fldCharType="separate"/>
      </w:r>
      <w:r>
        <w:rPr>
          <w:noProof/>
        </w:rPr>
        <w:t>36</w:t>
      </w:r>
      <w:r>
        <w:rPr>
          <w:noProof/>
        </w:rPr>
        <w:fldChar w:fldCharType="end"/>
      </w:r>
    </w:p>
    <w:p w14:paraId="1813836A" w14:textId="2D3AEEE4"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EVS</w:t>
      </w:r>
      <w:r>
        <w:rPr>
          <w:noProof/>
        </w:rPr>
        <w:tab/>
      </w:r>
      <w:r>
        <w:rPr>
          <w:noProof/>
        </w:rPr>
        <w:fldChar w:fldCharType="begin" w:fldLock="1"/>
      </w:r>
      <w:r>
        <w:rPr>
          <w:noProof/>
        </w:rPr>
        <w:instrText xml:space="preserve"> PAGEREF _Toc170382574 \h </w:instrText>
      </w:r>
      <w:r>
        <w:rPr>
          <w:noProof/>
        </w:rPr>
      </w:r>
      <w:r>
        <w:rPr>
          <w:noProof/>
        </w:rPr>
        <w:fldChar w:fldCharType="separate"/>
      </w:r>
      <w:r>
        <w:rPr>
          <w:noProof/>
        </w:rPr>
        <w:t>36</w:t>
      </w:r>
      <w:r>
        <w:rPr>
          <w:noProof/>
        </w:rPr>
        <w:fldChar w:fldCharType="end"/>
      </w:r>
    </w:p>
    <w:p w14:paraId="3FA52784" w14:textId="7C936C7B"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Offering multiple audio bandwidths and multiple channels</w:t>
      </w:r>
      <w:r>
        <w:rPr>
          <w:noProof/>
        </w:rPr>
        <w:tab/>
      </w:r>
      <w:r>
        <w:rPr>
          <w:noProof/>
        </w:rPr>
        <w:fldChar w:fldCharType="begin" w:fldLock="1"/>
      </w:r>
      <w:r>
        <w:rPr>
          <w:noProof/>
        </w:rPr>
        <w:instrText xml:space="preserve"> PAGEREF _Toc170382575 \h </w:instrText>
      </w:r>
      <w:r>
        <w:rPr>
          <w:noProof/>
        </w:rPr>
      </w:r>
      <w:r>
        <w:rPr>
          <w:noProof/>
        </w:rPr>
        <w:fldChar w:fldCharType="separate"/>
      </w:r>
      <w:r>
        <w:rPr>
          <w:noProof/>
        </w:rPr>
        <w:t>36</w:t>
      </w:r>
      <w:r>
        <w:rPr>
          <w:noProof/>
        </w:rPr>
        <w:fldChar w:fldCharType="end"/>
      </w:r>
    </w:p>
    <w:p w14:paraId="3DE9BAA9" w14:textId="7069FCBB"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5.2.1.6</w:t>
      </w:r>
      <w:r>
        <w:rPr>
          <w:rFonts w:asciiTheme="minorHAnsi" w:eastAsiaTheme="minorEastAsia" w:hAnsiTheme="minorHAnsi" w:cstheme="minorBidi"/>
          <w:noProof/>
          <w:kern w:val="2"/>
          <w:sz w:val="24"/>
          <w:szCs w:val="24"/>
          <w:lang w:eastAsia="en-GB"/>
          <w14:ligatures w14:val="standardContextual"/>
        </w:rPr>
        <w:tab/>
      </w:r>
      <w:r>
        <w:rPr>
          <w:noProof/>
        </w:rPr>
        <w:t>Codec preference order</w:t>
      </w:r>
      <w:r>
        <w:rPr>
          <w:noProof/>
        </w:rPr>
        <w:tab/>
      </w:r>
      <w:r>
        <w:rPr>
          <w:noProof/>
        </w:rPr>
        <w:fldChar w:fldCharType="begin" w:fldLock="1"/>
      </w:r>
      <w:r>
        <w:rPr>
          <w:noProof/>
        </w:rPr>
        <w:instrText xml:space="preserve"> PAGEREF _Toc170382576 \h </w:instrText>
      </w:r>
      <w:r>
        <w:rPr>
          <w:noProof/>
        </w:rPr>
      </w:r>
      <w:r>
        <w:rPr>
          <w:noProof/>
        </w:rPr>
        <w:fldChar w:fldCharType="separate"/>
      </w:r>
      <w:r>
        <w:rPr>
          <w:noProof/>
        </w:rPr>
        <w:t>36</w:t>
      </w:r>
      <w:r>
        <w:rPr>
          <w:noProof/>
        </w:rPr>
        <w:fldChar w:fldCharType="end"/>
      </w:r>
    </w:p>
    <w:p w14:paraId="4AAAB8B7" w14:textId="6B4593EE"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_Toc170382577 \h </w:instrText>
      </w:r>
      <w:r>
        <w:rPr>
          <w:noProof/>
        </w:rPr>
      </w:r>
      <w:r>
        <w:rPr>
          <w:noProof/>
        </w:rPr>
        <w:fldChar w:fldCharType="separate"/>
      </w:r>
      <w:r>
        <w:rPr>
          <w:noProof/>
        </w:rPr>
        <w:t>37</w:t>
      </w:r>
      <w:r>
        <w:rPr>
          <w:noProof/>
        </w:rPr>
        <w:fldChar w:fldCharType="end"/>
      </w:r>
    </w:p>
    <w:p w14:paraId="127D1DB9" w14:textId="1DF725C5"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_Toc170382578 \h </w:instrText>
      </w:r>
      <w:r>
        <w:rPr>
          <w:noProof/>
        </w:rPr>
      </w:r>
      <w:r>
        <w:rPr>
          <w:noProof/>
        </w:rPr>
        <w:fldChar w:fldCharType="separate"/>
      </w:r>
      <w:r>
        <w:rPr>
          <w:noProof/>
        </w:rPr>
        <w:t>39</w:t>
      </w:r>
      <w:r>
        <w:rPr>
          <w:noProof/>
        </w:rPr>
        <w:fldChar w:fldCharType="end"/>
      </w:r>
    </w:p>
    <w:p w14:paraId="64EA027E" w14:textId="2257C815"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_Toc170382579 \h </w:instrText>
      </w:r>
      <w:r>
        <w:rPr>
          <w:noProof/>
        </w:rPr>
      </w:r>
      <w:r>
        <w:rPr>
          <w:noProof/>
        </w:rPr>
        <w:fldChar w:fldCharType="separate"/>
      </w:r>
      <w:r>
        <w:rPr>
          <w:noProof/>
        </w:rPr>
        <w:t>39</w:t>
      </w:r>
      <w:r>
        <w:rPr>
          <w:noProof/>
        </w:rPr>
        <w:fldChar w:fldCharType="end"/>
      </w:r>
    </w:p>
    <w:p w14:paraId="006E9623" w14:textId="5EBDF4D6"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_Toc170382580 \h </w:instrText>
      </w:r>
      <w:r>
        <w:rPr>
          <w:noProof/>
        </w:rPr>
      </w:r>
      <w:r>
        <w:rPr>
          <w:noProof/>
        </w:rPr>
        <w:fldChar w:fldCharType="separate"/>
      </w:r>
      <w:r>
        <w:rPr>
          <w:noProof/>
        </w:rPr>
        <w:t>39</w:t>
      </w:r>
      <w:r>
        <w:rPr>
          <w:noProof/>
        </w:rPr>
        <w:fldChar w:fldCharType="end"/>
      </w:r>
    </w:p>
    <w:p w14:paraId="2D826195" w14:textId="14187AA9"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_Toc170382581 \h </w:instrText>
      </w:r>
      <w:r>
        <w:rPr>
          <w:noProof/>
        </w:rPr>
      </w:r>
      <w:r>
        <w:rPr>
          <w:noProof/>
        </w:rPr>
        <w:fldChar w:fldCharType="separate"/>
      </w:r>
      <w:r>
        <w:rPr>
          <w:noProof/>
        </w:rPr>
        <w:t>39</w:t>
      </w:r>
      <w:r>
        <w:rPr>
          <w:noProof/>
        </w:rPr>
        <w:fldChar w:fldCharType="end"/>
      </w:r>
    </w:p>
    <w:p w14:paraId="7DE652B0" w14:textId="62A675D1"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_Toc170382582 \h </w:instrText>
      </w:r>
      <w:r>
        <w:rPr>
          <w:noProof/>
        </w:rPr>
      </w:r>
      <w:r>
        <w:rPr>
          <w:noProof/>
        </w:rPr>
        <w:fldChar w:fldCharType="separate"/>
      </w:r>
      <w:r>
        <w:rPr>
          <w:noProof/>
        </w:rPr>
        <w:t>40</w:t>
      </w:r>
      <w:r>
        <w:rPr>
          <w:noProof/>
        </w:rPr>
        <w:fldChar w:fldCharType="end"/>
      </w:r>
    </w:p>
    <w:p w14:paraId="07FF332C" w14:textId="0A56D409"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_Toc170382583 \h </w:instrText>
      </w:r>
      <w:r>
        <w:rPr>
          <w:noProof/>
        </w:rPr>
      </w:r>
      <w:r>
        <w:rPr>
          <w:noProof/>
        </w:rPr>
        <w:fldChar w:fldCharType="separate"/>
      </w:r>
      <w:r>
        <w:rPr>
          <w:noProof/>
        </w:rPr>
        <w:t>40</w:t>
      </w:r>
      <w:r>
        <w:rPr>
          <w:noProof/>
        </w:rPr>
        <w:fldChar w:fldCharType="end"/>
      </w:r>
    </w:p>
    <w:p w14:paraId="645AD934" w14:textId="5C471B0B"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6.2.1a</w:t>
      </w:r>
      <w:r>
        <w:rPr>
          <w:rFonts w:asciiTheme="minorHAnsi" w:eastAsiaTheme="minorEastAsia" w:hAnsiTheme="minorHAnsi" w:cstheme="minorBidi"/>
          <w:noProof/>
          <w:kern w:val="2"/>
          <w:sz w:val="24"/>
          <w:szCs w:val="24"/>
          <w:lang w:eastAsia="en-GB"/>
          <w14:ligatures w14:val="standardContextual"/>
        </w:rPr>
        <w:tab/>
      </w:r>
      <w:r>
        <w:rPr>
          <w:noProof/>
        </w:rPr>
        <w:t>RTP profile negotiation</w:t>
      </w:r>
      <w:r>
        <w:rPr>
          <w:noProof/>
        </w:rPr>
        <w:tab/>
      </w:r>
      <w:r>
        <w:rPr>
          <w:noProof/>
        </w:rPr>
        <w:fldChar w:fldCharType="begin" w:fldLock="1"/>
      </w:r>
      <w:r>
        <w:rPr>
          <w:noProof/>
        </w:rPr>
        <w:instrText xml:space="preserve"> PAGEREF _Toc170382584 \h </w:instrText>
      </w:r>
      <w:r>
        <w:rPr>
          <w:noProof/>
        </w:rPr>
      </w:r>
      <w:r>
        <w:rPr>
          <w:noProof/>
        </w:rPr>
        <w:fldChar w:fldCharType="separate"/>
      </w:r>
      <w:r>
        <w:rPr>
          <w:noProof/>
        </w:rPr>
        <w:t>40</w:t>
      </w:r>
      <w:r>
        <w:rPr>
          <w:noProof/>
        </w:rPr>
        <w:fldChar w:fldCharType="end"/>
      </w:r>
    </w:p>
    <w:p w14:paraId="0C4B7EE7" w14:textId="099021AB"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_Toc170382585 \h </w:instrText>
      </w:r>
      <w:r>
        <w:rPr>
          <w:noProof/>
        </w:rPr>
      </w:r>
      <w:r>
        <w:rPr>
          <w:noProof/>
        </w:rPr>
        <w:fldChar w:fldCharType="separate"/>
      </w:r>
      <w:r>
        <w:rPr>
          <w:noProof/>
        </w:rPr>
        <w:t>40</w:t>
      </w:r>
      <w:r>
        <w:rPr>
          <w:noProof/>
        </w:rPr>
        <w:fldChar w:fldCharType="end"/>
      </w:r>
    </w:p>
    <w:p w14:paraId="475023AF" w14:textId="459000C7"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6.2.1a.2</w:t>
      </w:r>
      <w:r>
        <w:rPr>
          <w:rFonts w:asciiTheme="minorHAnsi" w:eastAsiaTheme="minorEastAsia" w:hAnsiTheme="minorHAnsi" w:cstheme="minorBidi"/>
          <w:noProof/>
          <w:kern w:val="2"/>
          <w:sz w:val="24"/>
          <w:szCs w:val="24"/>
          <w:lang w:eastAsia="en-GB"/>
          <w14:ligatures w14:val="standardContextual"/>
        </w:rPr>
        <w:tab/>
      </w:r>
      <w:r>
        <w:rPr>
          <w:noProof/>
        </w:rPr>
        <w:t>Using SDPCapNeg in SDP offer</w:t>
      </w:r>
      <w:r>
        <w:rPr>
          <w:noProof/>
        </w:rPr>
        <w:tab/>
      </w:r>
      <w:r>
        <w:rPr>
          <w:noProof/>
        </w:rPr>
        <w:fldChar w:fldCharType="begin" w:fldLock="1"/>
      </w:r>
      <w:r>
        <w:rPr>
          <w:noProof/>
        </w:rPr>
        <w:instrText xml:space="preserve"> PAGEREF _Toc170382586 \h </w:instrText>
      </w:r>
      <w:r>
        <w:rPr>
          <w:noProof/>
        </w:rPr>
      </w:r>
      <w:r>
        <w:rPr>
          <w:noProof/>
        </w:rPr>
        <w:fldChar w:fldCharType="separate"/>
      </w:r>
      <w:r>
        <w:rPr>
          <w:noProof/>
        </w:rPr>
        <w:t>41</w:t>
      </w:r>
      <w:r>
        <w:rPr>
          <w:noProof/>
        </w:rPr>
        <w:fldChar w:fldCharType="end"/>
      </w:r>
    </w:p>
    <w:p w14:paraId="6875BA27" w14:textId="593C01E0"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6.2.1a.3</w:t>
      </w:r>
      <w:r>
        <w:rPr>
          <w:rFonts w:asciiTheme="minorHAnsi" w:eastAsiaTheme="minorEastAsia" w:hAnsiTheme="minorHAnsi" w:cstheme="minorBidi"/>
          <w:noProof/>
          <w:kern w:val="2"/>
          <w:sz w:val="24"/>
          <w:szCs w:val="24"/>
          <w:lang w:eastAsia="en-GB"/>
          <w14:ligatures w14:val="standardContextual"/>
        </w:rPr>
        <w:tab/>
      </w:r>
      <w:r>
        <w:rPr>
          <w:noProof/>
        </w:rPr>
        <w:t>Answering to an SDP offer using SDPCapNeg</w:t>
      </w:r>
      <w:r>
        <w:rPr>
          <w:noProof/>
        </w:rPr>
        <w:tab/>
      </w:r>
      <w:r>
        <w:rPr>
          <w:noProof/>
        </w:rPr>
        <w:fldChar w:fldCharType="begin" w:fldLock="1"/>
      </w:r>
      <w:r>
        <w:rPr>
          <w:noProof/>
        </w:rPr>
        <w:instrText xml:space="preserve"> PAGEREF _Toc170382587 \h </w:instrText>
      </w:r>
      <w:r>
        <w:rPr>
          <w:noProof/>
        </w:rPr>
      </w:r>
      <w:r>
        <w:rPr>
          <w:noProof/>
        </w:rPr>
        <w:fldChar w:fldCharType="separate"/>
      </w:r>
      <w:r>
        <w:rPr>
          <w:noProof/>
        </w:rPr>
        <w:t>41</w:t>
      </w:r>
      <w:r>
        <w:rPr>
          <w:noProof/>
        </w:rPr>
        <w:fldChar w:fldCharType="end"/>
      </w:r>
    </w:p>
    <w:p w14:paraId="0773523F" w14:textId="3C51B3A5"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_Toc170382588 \h </w:instrText>
      </w:r>
      <w:r>
        <w:rPr>
          <w:noProof/>
        </w:rPr>
      </w:r>
      <w:r>
        <w:rPr>
          <w:noProof/>
        </w:rPr>
        <w:fldChar w:fldCharType="separate"/>
      </w:r>
      <w:r>
        <w:rPr>
          <w:noProof/>
        </w:rPr>
        <w:t>41</w:t>
      </w:r>
      <w:r>
        <w:rPr>
          <w:noProof/>
        </w:rPr>
        <w:fldChar w:fldCharType="end"/>
      </w:r>
    </w:p>
    <w:p w14:paraId="6E26F9D3" w14:textId="4465B298"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_Toc170382589 \h </w:instrText>
      </w:r>
      <w:r>
        <w:rPr>
          <w:noProof/>
        </w:rPr>
      </w:r>
      <w:r>
        <w:rPr>
          <w:noProof/>
        </w:rPr>
        <w:fldChar w:fldCharType="separate"/>
      </w:r>
      <w:r>
        <w:rPr>
          <w:noProof/>
        </w:rPr>
        <w:t>41</w:t>
      </w:r>
      <w:r>
        <w:rPr>
          <w:noProof/>
        </w:rPr>
        <w:fldChar w:fldCharType="end"/>
      </w:r>
    </w:p>
    <w:p w14:paraId="684B03AB" w14:textId="7AD24309"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SDP offers</w:t>
      </w:r>
      <w:r>
        <w:rPr>
          <w:noProof/>
        </w:rPr>
        <w:tab/>
      </w:r>
      <w:r>
        <w:rPr>
          <w:noProof/>
        </w:rPr>
        <w:fldChar w:fldCharType="begin" w:fldLock="1"/>
      </w:r>
      <w:r>
        <w:rPr>
          <w:noProof/>
        </w:rPr>
        <w:instrText xml:space="preserve"> PAGEREF _Toc170382590 \h </w:instrText>
      </w:r>
      <w:r>
        <w:rPr>
          <w:noProof/>
        </w:rPr>
      </w:r>
      <w:r>
        <w:rPr>
          <w:noProof/>
        </w:rPr>
        <w:fldChar w:fldCharType="separate"/>
      </w:r>
      <w:r>
        <w:rPr>
          <w:noProof/>
        </w:rPr>
        <w:t>43</w:t>
      </w:r>
      <w:r>
        <w:rPr>
          <w:noProof/>
        </w:rPr>
        <w:fldChar w:fldCharType="end"/>
      </w:r>
    </w:p>
    <w:p w14:paraId="20D8A63E" w14:textId="596F81B9"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_Toc170382591 \h </w:instrText>
      </w:r>
      <w:r>
        <w:rPr>
          <w:noProof/>
        </w:rPr>
      </w:r>
      <w:r>
        <w:rPr>
          <w:noProof/>
        </w:rPr>
        <w:fldChar w:fldCharType="separate"/>
      </w:r>
      <w:r>
        <w:rPr>
          <w:noProof/>
        </w:rPr>
        <w:t>47</w:t>
      </w:r>
      <w:r>
        <w:rPr>
          <w:noProof/>
        </w:rPr>
        <w:fldChar w:fldCharType="end"/>
      </w:r>
    </w:p>
    <w:p w14:paraId="326E5A50" w14:textId="4B5A81A3"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_Toc170382592 \h </w:instrText>
      </w:r>
      <w:r>
        <w:rPr>
          <w:noProof/>
        </w:rPr>
      </w:r>
      <w:r>
        <w:rPr>
          <w:noProof/>
        </w:rPr>
        <w:fldChar w:fldCharType="separate"/>
      </w:r>
      <w:r>
        <w:rPr>
          <w:noProof/>
        </w:rPr>
        <w:t>56</w:t>
      </w:r>
      <w:r>
        <w:rPr>
          <w:noProof/>
        </w:rPr>
        <w:fldChar w:fldCharType="end"/>
      </w:r>
    </w:p>
    <w:p w14:paraId="4E8B74F8" w14:textId="4C655975"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_Toc170382593 \h </w:instrText>
      </w:r>
      <w:r>
        <w:rPr>
          <w:noProof/>
        </w:rPr>
      </w:r>
      <w:r>
        <w:rPr>
          <w:noProof/>
        </w:rPr>
        <w:fldChar w:fldCharType="separate"/>
      </w:r>
      <w:r>
        <w:rPr>
          <w:noProof/>
        </w:rPr>
        <w:t>56</w:t>
      </w:r>
      <w:r>
        <w:rPr>
          <w:noProof/>
        </w:rPr>
        <w:fldChar w:fldCharType="end"/>
      </w:r>
    </w:p>
    <w:p w14:paraId="571339FD" w14:textId="27DFE9E2"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Common Session Setup Procedures</w:t>
      </w:r>
      <w:r>
        <w:rPr>
          <w:noProof/>
        </w:rPr>
        <w:tab/>
      </w:r>
      <w:r>
        <w:rPr>
          <w:noProof/>
        </w:rPr>
        <w:fldChar w:fldCharType="begin" w:fldLock="1"/>
      </w:r>
      <w:r>
        <w:rPr>
          <w:noProof/>
        </w:rPr>
        <w:instrText xml:space="preserve"> PAGEREF _Toc170382594 \h </w:instrText>
      </w:r>
      <w:r>
        <w:rPr>
          <w:noProof/>
        </w:rPr>
      </w:r>
      <w:r>
        <w:rPr>
          <w:noProof/>
        </w:rPr>
        <w:fldChar w:fldCharType="separate"/>
      </w:r>
      <w:r>
        <w:rPr>
          <w:noProof/>
        </w:rPr>
        <w:t>56</w:t>
      </w:r>
      <w:r>
        <w:rPr>
          <w:noProof/>
        </w:rPr>
        <w:fldChar w:fldCharType="end"/>
      </w:r>
    </w:p>
    <w:p w14:paraId="17A48E55" w14:textId="16A01AA9"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 (CVO)</w:t>
      </w:r>
      <w:r>
        <w:rPr>
          <w:noProof/>
        </w:rPr>
        <w:tab/>
      </w:r>
      <w:r>
        <w:rPr>
          <w:noProof/>
        </w:rPr>
        <w:fldChar w:fldCharType="begin" w:fldLock="1"/>
      </w:r>
      <w:r>
        <w:rPr>
          <w:noProof/>
        </w:rPr>
        <w:instrText xml:space="preserve"> PAGEREF _Toc170382595 \h </w:instrText>
      </w:r>
      <w:r>
        <w:rPr>
          <w:noProof/>
        </w:rPr>
      </w:r>
      <w:r>
        <w:rPr>
          <w:noProof/>
        </w:rPr>
        <w:fldChar w:fldCharType="separate"/>
      </w:r>
      <w:r>
        <w:rPr>
          <w:noProof/>
        </w:rPr>
        <w:t>57</w:t>
      </w:r>
      <w:r>
        <w:rPr>
          <w:noProof/>
        </w:rPr>
        <w:fldChar w:fldCharType="end"/>
      </w:r>
    </w:p>
    <w:p w14:paraId="1EF50A2E" w14:textId="0E4607BF"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Video Region-of-Interest (ROI)</w:t>
      </w:r>
      <w:r>
        <w:rPr>
          <w:noProof/>
        </w:rPr>
        <w:tab/>
      </w:r>
      <w:r>
        <w:rPr>
          <w:noProof/>
        </w:rPr>
        <w:fldChar w:fldCharType="begin" w:fldLock="1"/>
      </w:r>
      <w:r>
        <w:rPr>
          <w:noProof/>
        </w:rPr>
        <w:instrText xml:space="preserve"> PAGEREF _Toc170382596 \h </w:instrText>
      </w:r>
      <w:r>
        <w:rPr>
          <w:noProof/>
        </w:rPr>
      </w:r>
      <w:r>
        <w:rPr>
          <w:noProof/>
        </w:rPr>
        <w:fldChar w:fldCharType="separate"/>
      </w:r>
      <w:r>
        <w:rPr>
          <w:noProof/>
        </w:rPr>
        <w:t>58</w:t>
      </w:r>
      <w:r>
        <w:rPr>
          <w:noProof/>
        </w:rPr>
        <w:fldChar w:fldCharType="end"/>
      </w:r>
    </w:p>
    <w:p w14:paraId="39943C23" w14:textId="7F15FAF6"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_Toc170382597 \h </w:instrText>
      </w:r>
      <w:r>
        <w:rPr>
          <w:noProof/>
        </w:rPr>
      </w:r>
      <w:r>
        <w:rPr>
          <w:noProof/>
        </w:rPr>
        <w:fldChar w:fldCharType="separate"/>
      </w:r>
      <w:r>
        <w:rPr>
          <w:noProof/>
        </w:rPr>
        <w:t>60</w:t>
      </w:r>
      <w:r>
        <w:rPr>
          <w:noProof/>
        </w:rPr>
        <w:fldChar w:fldCharType="end"/>
      </w:r>
    </w:p>
    <w:p w14:paraId="06D3D1C0" w14:textId="267FE044"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_Toc170382598 \h </w:instrText>
      </w:r>
      <w:r>
        <w:rPr>
          <w:noProof/>
        </w:rPr>
      </w:r>
      <w:r>
        <w:rPr>
          <w:noProof/>
        </w:rPr>
        <w:fldChar w:fldCharType="separate"/>
      </w:r>
      <w:r>
        <w:rPr>
          <w:noProof/>
        </w:rPr>
        <w:t>60</w:t>
      </w:r>
      <w:r>
        <w:rPr>
          <w:noProof/>
        </w:rPr>
        <w:fldChar w:fldCharType="end"/>
      </w:r>
    </w:p>
    <w:p w14:paraId="07226DB9" w14:textId="3340B4CA"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_Toc170382599 \h </w:instrText>
      </w:r>
      <w:r>
        <w:rPr>
          <w:noProof/>
        </w:rPr>
      </w:r>
      <w:r>
        <w:rPr>
          <w:noProof/>
        </w:rPr>
        <w:fldChar w:fldCharType="separate"/>
      </w:r>
      <w:r>
        <w:rPr>
          <w:noProof/>
        </w:rPr>
        <w:t>60</w:t>
      </w:r>
      <w:r>
        <w:rPr>
          <w:noProof/>
        </w:rPr>
        <w:fldChar w:fldCharType="end"/>
      </w:r>
    </w:p>
    <w:p w14:paraId="4ED803CF" w14:textId="3910BD7A"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_Toc170382600 \h </w:instrText>
      </w:r>
      <w:r>
        <w:rPr>
          <w:noProof/>
        </w:rPr>
      </w:r>
      <w:r>
        <w:rPr>
          <w:noProof/>
        </w:rPr>
        <w:fldChar w:fldCharType="separate"/>
      </w:r>
      <w:r>
        <w:rPr>
          <w:noProof/>
        </w:rPr>
        <w:t>61</w:t>
      </w:r>
      <w:r>
        <w:rPr>
          <w:noProof/>
        </w:rPr>
        <w:fldChar w:fldCharType="end"/>
      </w:r>
    </w:p>
    <w:p w14:paraId="5016FF7B" w14:textId="4377F351"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_Toc170382601 \h </w:instrText>
      </w:r>
      <w:r>
        <w:rPr>
          <w:noProof/>
        </w:rPr>
      </w:r>
      <w:r>
        <w:rPr>
          <w:noProof/>
        </w:rPr>
        <w:fldChar w:fldCharType="separate"/>
      </w:r>
      <w:r>
        <w:rPr>
          <w:noProof/>
        </w:rPr>
        <w:t>61</w:t>
      </w:r>
      <w:r>
        <w:rPr>
          <w:noProof/>
        </w:rPr>
        <w:fldChar w:fldCharType="end"/>
      </w:r>
    </w:p>
    <w:p w14:paraId="1D53DF03" w14:textId="5AB9548A"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Speech</w:t>
      </w:r>
      <w:r>
        <w:rPr>
          <w:noProof/>
        </w:rPr>
        <w:tab/>
      </w:r>
      <w:r>
        <w:rPr>
          <w:noProof/>
        </w:rPr>
        <w:fldChar w:fldCharType="begin" w:fldLock="1"/>
      </w:r>
      <w:r>
        <w:rPr>
          <w:noProof/>
        </w:rPr>
        <w:instrText xml:space="preserve"> PAGEREF _Toc170382602 \h </w:instrText>
      </w:r>
      <w:r>
        <w:rPr>
          <w:noProof/>
        </w:rPr>
      </w:r>
      <w:r>
        <w:rPr>
          <w:noProof/>
        </w:rPr>
        <w:fldChar w:fldCharType="separate"/>
      </w:r>
      <w:r>
        <w:rPr>
          <w:noProof/>
        </w:rPr>
        <w:t>63</w:t>
      </w:r>
      <w:r>
        <w:rPr>
          <w:noProof/>
        </w:rPr>
        <w:fldChar w:fldCharType="end"/>
      </w:r>
    </w:p>
    <w:p w14:paraId="359F3AF3" w14:textId="3C783812"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_Toc170382603 \h </w:instrText>
      </w:r>
      <w:r>
        <w:rPr>
          <w:noProof/>
        </w:rPr>
      </w:r>
      <w:r>
        <w:rPr>
          <w:noProof/>
        </w:rPr>
        <w:fldChar w:fldCharType="separate"/>
      </w:r>
      <w:r>
        <w:rPr>
          <w:noProof/>
        </w:rPr>
        <w:t>66</w:t>
      </w:r>
      <w:r>
        <w:rPr>
          <w:noProof/>
        </w:rPr>
        <w:fldChar w:fldCharType="end"/>
      </w:r>
    </w:p>
    <w:p w14:paraId="38A55358" w14:textId="5234C37D"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The Synchronization Info attribute "3gpp_sync_info"</w:t>
      </w:r>
      <w:r>
        <w:rPr>
          <w:noProof/>
        </w:rPr>
        <w:tab/>
      </w:r>
      <w:r>
        <w:rPr>
          <w:noProof/>
        </w:rPr>
        <w:fldChar w:fldCharType="begin" w:fldLock="1"/>
      </w:r>
      <w:r>
        <w:rPr>
          <w:noProof/>
        </w:rPr>
        <w:instrText xml:space="preserve"> PAGEREF _Toc170382604 \h </w:instrText>
      </w:r>
      <w:r>
        <w:rPr>
          <w:noProof/>
        </w:rPr>
      </w:r>
      <w:r>
        <w:rPr>
          <w:noProof/>
        </w:rPr>
        <w:fldChar w:fldCharType="separate"/>
      </w:r>
      <w:r>
        <w:rPr>
          <w:noProof/>
        </w:rPr>
        <w:t>66</w:t>
      </w:r>
      <w:r>
        <w:rPr>
          <w:noProof/>
        </w:rPr>
        <w:fldChar w:fldCharType="end"/>
      </w:r>
    </w:p>
    <w:p w14:paraId="397B335B" w14:textId="66AAECDC"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Negotiated QoS parameters</w:t>
      </w:r>
      <w:r>
        <w:rPr>
          <w:noProof/>
        </w:rPr>
        <w:tab/>
      </w:r>
      <w:r>
        <w:rPr>
          <w:noProof/>
        </w:rPr>
        <w:fldChar w:fldCharType="begin" w:fldLock="1"/>
      </w:r>
      <w:r>
        <w:rPr>
          <w:noProof/>
        </w:rPr>
        <w:instrText xml:space="preserve"> PAGEREF _Toc170382605 \h </w:instrText>
      </w:r>
      <w:r>
        <w:rPr>
          <w:noProof/>
        </w:rPr>
      </w:r>
      <w:r>
        <w:rPr>
          <w:noProof/>
        </w:rPr>
        <w:fldChar w:fldCharType="separate"/>
      </w:r>
      <w:r>
        <w:rPr>
          <w:noProof/>
        </w:rPr>
        <w:t>67</w:t>
      </w:r>
      <w:r>
        <w:rPr>
          <w:noProof/>
        </w:rPr>
        <w:fldChar w:fldCharType="end"/>
      </w:r>
    </w:p>
    <w:p w14:paraId="466E0279" w14:textId="18DF5D9C"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_Toc170382606 \h </w:instrText>
      </w:r>
      <w:r>
        <w:rPr>
          <w:noProof/>
        </w:rPr>
      </w:r>
      <w:r>
        <w:rPr>
          <w:noProof/>
        </w:rPr>
        <w:fldChar w:fldCharType="separate"/>
      </w:r>
      <w:r>
        <w:rPr>
          <w:noProof/>
        </w:rPr>
        <w:t>67</w:t>
      </w:r>
      <w:r>
        <w:rPr>
          <w:noProof/>
        </w:rPr>
        <w:fldChar w:fldCharType="end"/>
      </w:r>
    </w:p>
    <w:p w14:paraId="0561C2B0" w14:textId="14C7DACB"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b=AS bandwidth modifier</w:t>
      </w:r>
      <w:r>
        <w:rPr>
          <w:noProof/>
        </w:rPr>
        <w:tab/>
      </w:r>
      <w:r>
        <w:rPr>
          <w:noProof/>
        </w:rPr>
        <w:fldChar w:fldCharType="begin" w:fldLock="1"/>
      </w:r>
      <w:r>
        <w:rPr>
          <w:noProof/>
        </w:rPr>
        <w:instrText xml:space="preserve"> PAGEREF _Toc170382607 \h </w:instrText>
      </w:r>
      <w:r>
        <w:rPr>
          <w:noProof/>
        </w:rPr>
      </w:r>
      <w:r>
        <w:rPr>
          <w:noProof/>
        </w:rPr>
        <w:fldChar w:fldCharType="separate"/>
      </w:r>
      <w:r>
        <w:rPr>
          <w:noProof/>
        </w:rPr>
        <w:t>67</w:t>
      </w:r>
      <w:r>
        <w:rPr>
          <w:noProof/>
        </w:rPr>
        <w:fldChar w:fldCharType="end"/>
      </w:r>
    </w:p>
    <w:p w14:paraId="12768E8A" w14:textId="48BC5BF9"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a=bw-info attribute</w:t>
      </w:r>
      <w:r>
        <w:rPr>
          <w:noProof/>
        </w:rPr>
        <w:tab/>
      </w:r>
      <w:r>
        <w:rPr>
          <w:noProof/>
        </w:rPr>
        <w:fldChar w:fldCharType="begin" w:fldLock="1"/>
      </w:r>
      <w:r>
        <w:rPr>
          <w:noProof/>
        </w:rPr>
        <w:instrText xml:space="preserve"> PAGEREF _Toc170382608 \h </w:instrText>
      </w:r>
      <w:r>
        <w:rPr>
          <w:noProof/>
        </w:rPr>
      </w:r>
      <w:r>
        <w:rPr>
          <w:noProof/>
        </w:rPr>
        <w:fldChar w:fldCharType="separate"/>
      </w:r>
      <w:r>
        <w:rPr>
          <w:noProof/>
        </w:rPr>
        <w:t>68</w:t>
      </w:r>
      <w:r>
        <w:rPr>
          <w:noProof/>
        </w:rPr>
        <w:fldChar w:fldCharType="end"/>
      </w:r>
    </w:p>
    <w:p w14:paraId="69470B3D" w14:textId="578E4E4D"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The a=3gpp-qos-hint SDP attribute</w:t>
      </w:r>
      <w:r>
        <w:rPr>
          <w:noProof/>
        </w:rPr>
        <w:tab/>
      </w:r>
      <w:r>
        <w:rPr>
          <w:noProof/>
        </w:rPr>
        <w:fldChar w:fldCharType="begin" w:fldLock="1"/>
      </w:r>
      <w:r>
        <w:rPr>
          <w:noProof/>
        </w:rPr>
        <w:instrText xml:space="preserve"> PAGEREF _Toc170382609 \h </w:instrText>
      </w:r>
      <w:r>
        <w:rPr>
          <w:noProof/>
        </w:rPr>
      </w:r>
      <w:r>
        <w:rPr>
          <w:noProof/>
        </w:rPr>
        <w:fldChar w:fldCharType="separate"/>
      </w:r>
      <w:r>
        <w:rPr>
          <w:noProof/>
        </w:rPr>
        <w:t>69</w:t>
      </w:r>
      <w:r>
        <w:rPr>
          <w:noProof/>
        </w:rPr>
        <w:fldChar w:fldCharType="end"/>
      </w:r>
    </w:p>
    <w:p w14:paraId="65870B75" w14:textId="03C2E38A"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_Toc170382610 \h </w:instrText>
      </w:r>
      <w:r>
        <w:rPr>
          <w:noProof/>
        </w:rPr>
      </w:r>
      <w:r>
        <w:rPr>
          <w:noProof/>
        </w:rPr>
        <w:fldChar w:fldCharType="separate"/>
      </w:r>
      <w:r>
        <w:rPr>
          <w:noProof/>
        </w:rPr>
        <w:t>69</w:t>
      </w:r>
      <w:r>
        <w:rPr>
          <w:noProof/>
        </w:rPr>
        <w:fldChar w:fldCharType="end"/>
      </w:r>
    </w:p>
    <w:p w14:paraId="08CF81B7" w14:textId="47AC6F69"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6.2.7.4.2</w:t>
      </w:r>
      <w:r>
        <w:rPr>
          <w:rFonts w:asciiTheme="minorHAnsi" w:eastAsiaTheme="minorEastAsia" w:hAnsiTheme="minorHAnsi" w:cstheme="minorBidi"/>
          <w:noProof/>
          <w:kern w:val="2"/>
          <w:sz w:val="24"/>
          <w:szCs w:val="24"/>
          <w:lang w:eastAsia="en-GB"/>
          <w14:ligatures w14:val="standardContextual"/>
        </w:rPr>
        <w:tab/>
      </w:r>
      <w:r>
        <w:rPr>
          <w:noProof/>
        </w:rPr>
        <w:t>3gpp-qos-hint ABNF syntax and semantics</w:t>
      </w:r>
      <w:r>
        <w:rPr>
          <w:noProof/>
        </w:rPr>
        <w:tab/>
      </w:r>
      <w:r>
        <w:rPr>
          <w:noProof/>
        </w:rPr>
        <w:fldChar w:fldCharType="begin" w:fldLock="1"/>
      </w:r>
      <w:r>
        <w:rPr>
          <w:noProof/>
        </w:rPr>
        <w:instrText xml:space="preserve"> PAGEREF _Toc170382611 \h </w:instrText>
      </w:r>
      <w:r>
        <w:rPr>
          <w:noProof/>
        </w:rPr>
      </w:r>
      <w:r>
        <w:rPr>
          <w:noProof/>
        </w:rPr>
        <w:fldChar w:fldCharType="separate"/>
      </w:r>
      <w:r>
        <w:rPr>
          <w:noProof/>
        </w:rPr>
        <w:t>69</w:t>
      </w:r>
      <w:r>
        <w:rPr>
          <w:noProof/>
        </w:rPr>
        <w:fldChar w:fldCharType="end"/>
      </w:r>
    </w:p>
    <w:p w14:paraId="1BB006C6" w14:textId="54CBD5E9"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6.2.7.4.3</w:t>
      </w:r>
      <w:r>
        <w:rPr>
          <w:rFonts w:asciiTheme="minorHAnsi" w:eastAsiaTheme="minorEastAsia" w:hAnsiTheme="minorHAnsi" w:cstheme="minorBidi"/>
          <w:noProof/>
          <w:kern w:val="2"/>
          <w:sz w:val="24"/>
          <w:szCs w:val="24"/>
          <w:lang w:eastAsia="en-GB"/>
          <w14:ligatures w14:val="standardContextual"/>
        </w:rPr>
        <w:tab/>
      </w:r>
      <w:r>
        <w:rPr>
          <w:noProof/>
        </w:rPr>
        <w:t>Creating an SDP offer</w:t>
      </w:r>
      <w:r>
        <w:rPr>
          <w:noProof/>
        </w:rPr>
        <w:tab/>
      </w:r>
      <w:r>
        <w:rPr>
          <w:noProof/>
        </w:rPr>
        <w:fldChar w:fldCharType="begin" w:fldLock="1"/>
      </w:r>
      <w:r>
        <w:rPr>
          <w:noProof/>
        </w:rPr>
        <w:instrText xml:space="preserve"> PAGEREF _Toc170382612 \h </w:instrText>
      </w:r>
      <w:r>
        <w:rPr>
          <w:noProof/>
        </w:rPr>
      </w:r>
      <w:r>
        <w:rPr>
          <w:noProof/>
        </w:rPr>
        <w:fldChar w:fldCharType="separate"/>
      </w:r>
      <w:r>
        <w:rPr>
          <w:noProof/>
        </w:rPr>
        <w:t>70</w:t>
      </w:r>
      <w:r>
        <w:rPr>
          <w:noProof/>
        </w:rPr>
        <w:fldChar w:fldCharType="end"/>
      </w:r>
    </w:p>
    <w:p w14:paraId="4B00A3BC" w14:textId="32974E23"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6.2.7.4.4</w:t>
      </w:r>
      <w:r>
        <w:rPr>
          <w:rFonts w:asciiTheme="minorHAnsi" w:eastAsiaTheme="minorEastAsia" w:hAnsiTheme="minorHAnsi" w:cstheme="minorBidi"/>
          <w:noProof/>
          <w:kern w:val="2"/>
          <w:sz w:val="24"/>
          <w:szCs w:val="24"/>
          <w:lang w:eastAsia="en-GB"/>
          <w14:ligatures w14:val="standardContextual"/>
        </w:rPr>
        <w:tab/>
      </w:r>
      <w:r>
        <w:rPr>
          <w:noProof/>
        </w:rPr>
        <w:t>Creating an SDP answer</w:t>
      </w:r>
      <w:r>
        <w:rPr>
          <w:noProof/>
        </w:rPr>
        <w:tab/>
      </w:r>
      <w:r>
        <w:rPr>
          <w:noProof/>
        </w:rPr>
        <w:fldChar w:fldCharType="begin" w:fldLock="1"/>
      </w:r>
      <w:r>
        <w:rPr>
          <w:noProof/>
        </w:rPr>
        <w:instrText xml:space="preserve"> PAGEREF _Toc170382613 \h </w:instrText>
      </w:r>
      <w:r>
        <w:rPr>
          <w:noProof/>
        </w:rPr>
      </w:r>
      <w:r>
        <w:rPr>
          <w:noProof/>
        </w:rPr>
        <w:fldChar w:fldCharType="separate"/>
      </w:r>
      <w:r>
        <w:rPr>
          <w:noProof/>
        </w:rPr>
        <w:t>70</w:t>
      </w:r>
      <w:r>
        <w:rPr>
          <w:noProof/>
        </w:rPr>
        <w:fldChar w:fldCharType="end"/>
      </w:r>
    </w:p>
    <w:p w14:paraId="729639E9" w14:textId="7B599DC4"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6.2.7.4.5</w:t>
      </w:r>
      <w:r>
        <w:rPr>
          <w:rFonts w:asciiTheme="minorHAnsi" w:eastAsiaTheme="minorEastAsia" w:hAnsiTheme="minorHAnsi" w:cstheme="minorBidi"/>
          <w:noProof/>
          <w:kern w:val="2"/>
          <w:sz w:val="24"/>
          <w:szCs w:val="24"/>
          <w:lang w:eastAsia="en-GB"/>
          <w14:ligatures w14:val="standardContextual"/>
        </w:rPr>
        <w:tab/>
      </w:r>
      <w:r>
        <w:rPr>
          <w:noProof/>
        </w:rPr>
        <w:t>Offerer receiving an SDP answer</w:t>
      </w:r>
      <w:r>
        <w:rPr>
          <w:noProof/>
        </w:rPr>
        <w:tab/>
      </w:r>
      <w:r>
        <w:rPr>
          <w:noProof/>
        </w:rPr>
        <w:fldChar w:fldCharType="begin" w:fldLock="1"/>
      </w:r>
      <w:r>
        <w:rPr>
          <w:noProof/>
        </w:rPr>
        <w:instrText xml:space="preserve"> PAGEREF _Toc170382614 \h </w:instrText>
      </w:r>
      <w:r>
        <w:rPr>
          <w:noProof/>
        </w:rPr>
      </w:r>
      <w:r>
        <w:rPr>
          <w:noProof/>
        </w:rPr>
        <w:fldChar w:fldCharType="separate"/>
      </w:r>
      <w:r>
        <w:rPr>
          <w:noProof/>
        </w:rPr>
        <w:t>72</w:t>
      </w:r>
      <w:r>
        <w:rPr>
          <w:noProof/>
        </w:rPr>
        <w:fldChar w:fldCharType="end"/>
      </w:r>
    </w:p>
    <w:p w14:paraId="08389EF4" w14:textId="097ADC42"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_Toc170382615 \h </w:instrText>
      </w:r>
      <w:r>
        <w:rPr>
          <w:noProof/>
        </w:rPr>
      </w:r>
      <w:r>
        <w:rPr>
          <w:noProof/>
        </w:rPr>
        <w:fldChar w:fldCharType="separate"/>
      </w:r>
      <w:r>
        <w:rPr>
          <w:noProof/>
        </w:rPr>
        <w:t>73</w:t>
      </w:r>
      <w:r>
        <w:rPr>
          <w:noProof/>
        </w:rPr>
        <w:fldChar w:fldCharType="end"/>
      </w:r>
    </w:p>
    <w:p w14:paraId="7F369B21" w14:textId="36BF97DB"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ANBR Support attribute "anbr"</w:t>
      </w:r>
      <w:r>
        <w:rPr>
          <w:noProof/>
        </w:rPr>
        <w:tab/>
      </w:r>
      <w:r>
        <w:rPr>
          <w:noProof/>
        </w:rPr>
        <w:fldChar w:fldCharType="begin" w:fldLock="1"/>
      </w:r>
      <w:r>
        <w:rPr>
          <w:noProof/>
        </w:rPr>
        <w:instrText xml:space="preserve"> PAGEREF _Toc170382616 \h </w:instrText>
      </w:r>
      <w:r>
        <w:rPr>
          <w:noProof/>
        </w:rPr>
      </w:r>
      <w:r>
        <w:rPr>
          <w:noProof/>
        </w:rPr>
        <w:fldChar w:fldCharType="separate"/>
      </w:r>
      <w:r>
        <w:rPr>
          <w:noProof/>
        </w:rPr>
        <w:t>73</w:t>
      </w:r>
      <w:r>
        <w:rPr>
          <w:noProof/>
        </w:rPr>
        <w:fldChar w:fldCharType="end"/>
      </w:r>
    </w:p>
    <w:p w14:paraId="6CEA2C6F" w14:textId="19F40083"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Data channel</w:t>
      </w:r>
      <w:r>
        <w:rPr>
          <w:noProof/>
        </w:rPr>
        <w:tab/>
      </w:r>
      <w:r>
        <w:rPr>
          <w:noProof/>
        </w:rPr>
        <w:fldChar w:fldCharType="begin" w:fldLock="1"/>
      </w:r>
      <w:r>
        <w:rPr>
          <w:noProof/>
        </w:rPr>
        <w:instrText xml:space="preserve"> PAGEREF _Toc170382617 \h </w:instrText>
      </w:r>
      <w:r>
        <w:rPr>
          <w:noProof/>
        </w:rPr>
      </w:r>
      <w:r>
        <w:rPr>
          <w:noProof/>
        </w:rPr>
        <w:fldChar w:fldCharType="separate"/>
      </w:r>
      <w:r>
        <w:rPr>
          <w:noProof/>
        </w:rPr>
        <w:t>74</w:t>
      </w:r>
      <w:r>
        <w:rPr>
          <w:noProof/>
        </w:rPr>
        <w:fldChar w:fldCharType="end"/>
      </w:r>
    </w:p>
    <w:p w14:paraId="6EB78A71" w14:textId="0A75B471"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_Toc170382618 \h </w:instrText>
      </w:r>
      <w:r>
        <w:rPr>
          <w:noProof/>
        </w:rPr>
      </w:r>
      <w:r>
        <w:rPr>
          <w:noProof/>
        </w:rPr>
        <w:fldChar w:fldCharType="separate"/>
      </w:r>
      <w:r>
        <w:rPr>
          <w:noProof/>
        </w:rPr>
        <w:t>74</w:t>
      </w:r>
      <w:r>
        <w:rPr>
          <w:noProof/>
        </w:rPr>
        <w:fldChar w:fldCharType="end"/>
      </w:r>
    </w:p>
    <w:p w14:paraId="12471574" w14:textId="0793F3D6"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Generating SDP offer</w:t>
      </w:r>
      <w:r>
        <w:rPr>
          <w:noProof/>
        </w:rPr>
        <w:tab/>
      </w:r>
      <w:r>
        <w:rPr>
          <w:noProof/>
        </w:rPr>
        <w:fldChar w:fldCharType="begin" w:fldLock="1"/>
      </w:r>
      <w:r>
        <w:rPr>
          <w:noProof/>
        </w:rPr>
        <w:instrText xml:space="preserve"> PAGEREF _Toc170382619 \h </w:instrText>
      </w:r>
      <w:r>
        <w:rPr>
          <w:noProof/>
        </w:rPr>
      </w:r>
      <w:r>
        <w:rPr>
          <w:noProof/>
        </w:rPr>
        <w:fldChar w:fldCharType="separate"/>
      </w:r>
      <w:r>
        <w:rPr>
          <w:noProof/>
        </w:rPr>
        <w:t>77</w:t>
      </w:r>
      <w:r>
        <w:rPr>
          <w:noProof/>
        </w:rPr>
        <w:fldChar w:fldCharType="end"/>
      </w:r>
    </w:p>
    <w:p w14:paraId="4C0EB51E" w14:textId="5B54FBA5"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_Toc170382620 \h </w:instrText>
      </w:r>
      <w:r>
        <w:rPr>
          <w:noProof/>
        </w:rPr>
      </w:r>
      <w:r>
        <w:rPr>
          <w:noProof/>
        </w:rPr>
        <w:fldChar w:fldCharType="separate"/>
      </w:r>
      <w:r>
        <w:rPr>
          <w:noProof/>
        </w:rPr>
        <w:t>78</w:t>
      </w:r>
      <w:r>
        <w:rPr>
          <w:noProof/>
        </w:rPr>
        <w:fldChar w:fldCharType="end"/>
      </w:r>
    </w:p>
    <w:p w14:paraId="6B471FA8" w14:textId="2C1CB8D8"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6.2.10.4</w:t>
      </w:r>
      <w:r>
        <w:rPr>
          <w:rFonts w:asciiTheme="minorHAnsi" w:eastAsiaTheme="minorEastAsia" w:hAnsiTheme="minorHAnsi" w:cstheme="minorBidi"/>
          <w:noProof/>
          <w:kern w:val="2"/>
          <w:sz w:val="24"/>
          <w:szCs w:val="24"/>
          <w:lang w:eastAsia="en-GB"/>
          <w14:ligatures w14:val="standardContextual"/>
        </w:rPr>
        <w:tab/>
      </w:r>
      <w:r>
        <w:rPr>
          <w:noProof/>
        </w:rPr>
        <w:t>Receiving SDP answer</w:t>
      </w:r>
      <w:r>
        <w:rPr>
          <w:noProof/>
        </w:rPr>
        <w:tab/>
      </w:r>
      <w:r>
        <w:rPr>
          <w:noProof/>
        </w:rPr>
        <w:fldChar w:fldCharType="begin" w:fldLock="1"/>
      </w:r>
      <w:r>
        <w:rPr>
          <w:noProof/>
        </w:rPr>
        <w:instrText xml:space="preserve"> PAGEREF _Toc170382621 \h </w:instrText>
      </w:r>
      <w:r>
        <w:rPr>
          <w:noProof/>
        </w:rPr>
      </w:r>
      <w:r>
        <w:rPr>
          <w:noProof/>
        </w:rPr>
        <w:fldChar w:fldCharType="separate"/>
      </w:r>
      <w:r>
        <w:rPr>
          <w:noProof/>
        </w:rPr>
        <w:t>78</w:t>
      </w:r>
      <w:r>
        <w:rPr>
          <w:noProof/>
        </w:rPr>
        <w:fldChar w:fldCharType="end"/>
      </w:r>
    </w:p>
    <w:p w14:paraId="22964F1E" w14:textId="1B08798B"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_Toc170382622 \h </w:instrText>
      </w:r>
      <w:r>
        <w:rPr>
          <w:noProof/>
        </w:rPr>
      </w:r>
      <w:r>
        <w:rPr>
          <w:noProof/>
        </w:rPr>
        <w:fldChar w:fldCharType="separate"/>
      </w:r>
      <w:r>
        <w:rPr>
          <w:noProof/>
        </w:rPr>
        <w:t>78</w:t>
      </w:r>
      <w:r>
        <w:rPr>
          <w:noProof/>
        </w:rPr>
        <w:fldChar w:fldCharType="end"/>
      </w:r>
    </w:p>
    <w:p w14:paraId="7B65F8B4" w14:textId="0E95268C"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The a=3gpp-bdc-used-by SDP attribute</w:t>
      </w:r>
      <w:r>
        <w:rPr>
          <w:noProof/>
        </w:rPr>
        <w:tab/>
      </w:r>
      <w:r>
        <w:rPr>
          <w:noProof/>
        </w:rPr>
        <w:fldChar w:fldCharType="begin" w:fldLock="1"/>
      </w:r>
      <w:r>
        <w:rPr>
          <w:noProof/>
        </w:rPr>
        <w:instrText xml:space="preserve"> PAGEREF _Toc170382623 \h </w:instrText>
      </w:r>
      <w:r>
        <w:rPr>
          <w:noProof/>
        </w:rPr>
      </w:r>
      <w:r>
        <w:rPr>
          <w:noProof/>
        </w:rPr>
        <w:fldChar w:fldCharType="separate"/>
      </w:r>
      <w:r>
        <w:rPr>
          <w:noProof/>
        </w:rPr>
        <w:t>79</w:t>
      </w:r>
      <w:r>
        <w:rPr>
          <w:noProof/>
        </w:rPr>
        <w:fldChar w:fldCharType="end"/>
      </w:r>
    </w:p>
    <w:p w14:paraId="1203042F" w14:textId="63493723"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sidRPr="005E49A7">
        <w:rPr>
          <w:rFonts w:cs="Arial"/>
          <w:noProof/>
          <w:lang w:val="en-US" w:eastAsia="en-GB"/>
        </w:rPr>
        <w:t>6.2.12.1</w:t>
      </w:r>
      <w:r>
        <w:rPr>
          <w:rFonts w:asciiTheme="minorHAnsi" w:eastAsiaTheme="minorEastAsia" w:hAnsiTheme="minorHAnsi" w:cstheme="minorBidi"/>
          <w:noProof/>
          <w:kern w:val="2"/>
          <w:sz w:val="24"/>
          <w:szCs w:val="24"/>
          <w:lang w:eastAsia="en-GB"/>
          <w14:ligatures w14:val="standardContextual"/>
        </w:rPr>
        <w:tab/>
      </w:r>
      <w:r w:rsidRPr="005E49A7">
        <w:rPr>
          <w:rFonts w:cs="Arial"/>
          <w:noProof/>
          <w:lang w:val="en-US" w:eastAsia="en-GB"/>
        </w:rPr>
        <w:t>General</w:t>
      </w:r>
      <w:r>
        <w:rPr>
          <w:noProof/>
        </w:rPr>
        <w:tab/>
      </w:r>
      <w:r>
        <w:rPr>
          <w:noProof/>
        </w:rPr>
        <w:fldChar w:fldCharType="begin" w:fldLock="1"/>
      </w:r>
      <w:r>
        <w:rPr>
          <w:noProof/>
        </w:rPr>
        <w:instrText xml:space="preserve"> PAGEREF _Toc170382624 \h </w:instrText>
      </w:r>
      <w:r>
        <w:rPr>
          <w:noProof/>
        </w:rPr>
      </w:r>
      <w:r>
        <w:rPr>
          <w:noProof/>
        </w:rPr>
        <w:fldChar w:fldCharType="separate"/>
      </w:r>
      <w:r>
        <w:rPr>
          <w:noProof/>
        </w:rPr>
        <w:t>79</w:t>
      </w:r>
      <w:r>
        <w:rPr>
          <w:noProof/>
        </w:rPr>
        <w:fldChar w:fldCharType="end"/>
      </w:r>
    </w:p>
    <w:p w14:paraId="18C43D0B" w14:textId="39BC9803"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sidRPr="005E49A7">
        <w:rPr>
          <w:rFonts w:cs="Arial"/>
          <w:noProof/>
          <w:lang w:val="en-US" w:eastAsia="en-GB"/>
        </w:rPr>
        <w:t>6.2.12.2</w:t>
      </w:r>
      <w:r>
        <w:rPr>
          <w:rFonts w:asciiTheme="minorHAnsi" w:eastAsiaTheme="minorEastAsia" w:hAnsiTheme="minorHAnsi" w:cstheme="minorBidi"/>
          <w:noProof/>
          <w:kern w:val="2"/>
          <w:sz w:val="24"/>
          <w:szCs w:val="24"/>
          <w:lang w:eastAsia="en-GB"/>
          <w14:ligatures w14:val="standardContextual"/>
        </w:rPr>
        <w:tab/>
      </w:r>
      <w:r w:rsidRPr="005E49A7">
        <w:rPr>
          <w:rFonts w:cs="Arial"/>
          <w:noProof/>
          <w:lang w:val="en-US" w:eastAsia="en-GB"/>
        </w:rPr>
        <w:t>3gpp-bdc-used-by ABNF syntax and semantics</w:t>
      </w:r>
      <w:r>
        <w:rPr>
          <w:noProof/>
        </w:rPr>
        <w:tab/>
      </w:r>
      <w:r>
        <w:rPr>
          <w:noProof/>
        </w:rPr>
        <w:fldChar w:fldCharType="begin" w:fldLock="1"/>
      </w:r>
      <w:r>
        <w:rPr>
          <w:noProof/>
        </w:rPr>
        <w:instrText xml:space="preserve"> PAGEREF _Toc170382625 \h </w:instrText>
      </w:r>
      <w:r>
        <w:rPr>
          <w:noProof/>
        </w:rPr>
      </w:r>
      <w:r>
        <w:rPr>
          <w:noProof/>
        </w:rPr>
        <w:fldChar w:fldCharType="separate"/>
      </w:r>
      <w:r>
        <w:rPr>
          <w:noProof/>
        </w:rPr>
        <w:t>79</w:t>
      </w:r>
      <w:r>
        <w:rPr>
          <w:noProof/>
        </w:rPr>
        <w:fldChar w:fldCharType="end"/>
      </w:r>
    </w:p>
    <w:p w14:paraId="3B668ACA" w14:textId="3A6EE1CF"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The a=3gpp-req-app SDP attribute</w:t>
      </w:r>
      <w:r>
        <w:rPr>
          <w:noProof/>
        </w:rPr>
        <w:tab/>
      </w:r>
      <w:r>
        <w:rPr>
          <w:noProof/>
        </w:rPr>
        <w:fldChar w:fldCharType="begin" w:fldLock="1"/>
      </w:r>
      <w:r>
        <w:rPr>
          <w:noProof/>
        </w:rPr>
        <w:instrText xml:space="preserve"> PAGEREF _Toc170382626 \h </w:instrText>
      </w:r>
      <w:r>
        <w:rPr>
          <w:noProof/>
        </w:rPr>
      </w:r>
      <w:r>
        <w:rPr>
          <w:noProof/>
        </w:rPr>
        <w:fldChar w:fldCharType="separate"/>
      </w:r>
      <w:r>
        <w:rPr>
          <w:noProof/>
        </w:rPr>
        <w:t>79</w:t>
      </w:r>
      <w:r>
        <w:rPr>
          <w:noProof/>
        </w:rPr>
        <w:fldChar w:fldCharType="end"/>
      </w:r>
    </w:p>
    <w:p w14:paraId="67E73F46" w14:textId="75FFEE11"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_Toc170382627 \h </w:instrText>
      </w:r>
      <w:r>
        <w:rPr>
          <w:noProof/>
        </w:rPr>
      </w:r>
      <w:r>
        <w:rPr>
          <w:noProof/>
        </w:rPr>
        <w:fldChar w:fldCharType="separate"/>
      </w:r>
      <w:r>
        <w:rPr>
          <w:noProof/>
        </w:rPr>
        <w:t>79</w:t>
      </w:r>
      <w:r>
        <w:rPr>
          <w:noProof/>
        </w:rPr>
        <w:fldChar w:fldCharType="end"/>
      </w:r>
    </w:p>
    <w:p w14:paraId="2D733CBE" w14:textId="42A01384"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3gpp-req-app ABNF syntax and semantics</w:t>
      </w:r>
      <w:r>
        <w:rPr>
          <w:noProof/>
        </w:rPr>
        <w:tab/>
      </w:r>
      <w:r>
        <w:rPr>
          <w:noProof/>
        </w:rPr>
        <w:fldChar w:fldCharType="begin" w:fldLock="1"/>
      </w:r>
      <w:r>
        <w:rPr>
          <w:noProof/>
        </w:rPr>
        <w:instrText xml:space="preserve"> PAGEREF _Toc170382628 \h </w:instrText>
      </w:r>
      <w:r>
        <w:rPr>
          <w:noProof/>
        </w:rPr>
      </w:r>
      <w:r>
        <w:rPr>
          <w:noProof/>
        </w:rPr>
        <w:fldChar w:fldCharType="separate"/>
      </w:r>
      <w:r>
        <w:rPr>
          <w:noProof/>
        </w:rPr>
        <w:t>80</w:t>
      </w:r>
      <w:r>
        <w:rPr>
          <w:noProof/>
        </w:rPr>
        <w:fldChar w:fldCharType="end"/>
      </w:r>
    </w:p>
    <w:p w14:paraId="38EE1679" w14:textId="34C3B871"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_Toc170382629 \h </w:instrText>
      </w:r>
      <w:r>
        <w:rPr>
          <w:noProof/>
        </w:rPr>
      </w:r>
      <w:r>
        <w:rPr>
          <w:noProof/>
        </w:rPr>
        <w:fldChar w:fldCharType="separate"/>
      </w:r>
      <w:r>
        <w:rPr>
          <w:noProof/>
        </w:rPr>
        <w:t>80</w:t>
      </w:r>
      <w:r>
        <w:rPr>
          <w:noProof/>
        </w:rPr>
        <w:fldChar w:fldCharType="end"/>
      </w:r>
    </w:p>
    <w:p w14:paraId="20E0E472" w14:textId="171C00B4"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_Toc170382630 \h </w:instrText>
      </w:r>
      <w:r>
        <w:rPr>
          <w:noProof/>
        </w:rPr>
      </w:r>
      <w:r>
        <w:rPr>
          <w:noProof/>
        </w:rPr>
        <w:fldChar w:fldCharType="separate"/>
      </w:r>
      <w:r>
        <w:rPr>
          <w:noProof/>
        </w:rPr>
        <w:t>81</w:t>
      </w:r>
      <w:r>
        <w:rPr>
          <w:noProof/>
        </w:rPr>
        <w:fldChar w:fldCharType="end"/>
      </w:r>
    </w:p>
    <w:p w14:paraId="6EA89DA3" w14:textId="1977D83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_Toc170382631 \h </w:instrText>
      </w:r>
      <w:r>
        <w:rPr>
          <w:noProof/>
        </w:rPr>
      </w:r>
      <w:r>
        <w:rPr>
          <w:noProof/>
        </w:rPr>
        <w:fldChar w:fldCharType="separate"/>
      </w:r>
      <w:r>
        <w:rPr>
          <w:noProof/>
        </w:rPr>
        <w:t>81</w:t>
      </w:r>
      <w:r>
        <w:rPr>
          <w:noProof/>
        </w:rPr>
        <w:fldChar w:fldCharType="end"/>
      </w:r>
    </w:p>
    <w:p w14:paraId="55B46735" w14:textId="4163D4B6"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_Toc170382632 \h </w:instrText>
      </w:r>
      <w:r>
        <w:rPr>
          <w:noProof/>
        </w:rPr>
      </w:r>
      <w:r>
        <w:rPr>
          <w:noProof/>
        </w:rPr>
        <w:fldChar w:fldCharType="separate"/>
      </w:r>
      <w:r>
        <w:rPr>
          <w:noProof/>
        </w:rPr>
        <w:t>81</w:t>
      </w:r>
      <w:r>
        <w:rPr>
          <w:noProof/>
        </w:rPr>
        <w:fldChar w:fldCharType="end"/>
      </w:r>
    </w:p>
    <w:p w14:paraId="04E832CD" w14:textId="696AC658"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RTCP usage</w:t>
      </w:r>
      <w:r>
        <w:rPr>
          <w:noProof/>
        </w:rPr>
        <w:tab/>
      </w:r>
      <w:r>
        <w:rPr>
          <w:noProof/>
        </w:rPr>
        <w:fldChar w:fldCharType="begin" w:fldLock="1"/>
      </w:r>
      <w:r>
        <w:rPr>
          <w:noProof/>
        </w:rPr>
        <w:instrText xml:space="preserve"> PAGEREF _Toc170382633 \h </w:instrText>
      </w:r>
      <w:r>
        <w:rPr>
          <w:noProof/>
        </w:rPr>
      </w:r>
      <w:r>
        <w:rPr>
          <w:noProof/>
        </w:rPr>
        <w:fldChar w:fldCharType="separate"/>
      </w:r>
      <w:r>
        <w:rPr>
          <w:noProof/>
        </w:rPr>
        <w:t>81</w:t>
      </w:r>
      <w:r>
        <w:rPr>
          <w:noProof/>
        </w:rPr>
        <w:fldChar w:fldCharType="end"/>
      </w:r>
    </w:p>
    <w:p w14:paraId="5AF18E14" w14:textId="27882DE7"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_Toc170382634 \h </w:instrText>
      </w:r>
      <w:r>
        <w:rPr>
          <w:noProof/>
        </w:rPr>
      </w:r>
      <w:r>
        <w:rPr>
          <w:noProof/>
        </w:rPr>
        <w:fldChar w:fldCharType="separate"/>
      </w:r>
      <w:r>
        <w:rPr>
          <w:noProof/>
        </w:rPr>
        <w:t>81</w:t>
      </w:r>
      <w:r>
        <w:rPr>
          <w:noProof/>
        </w:rPr>
        <w:fldChar w:fldCharType="end"/>
      </w:r>
    </w:p>
    <w:p w14:paraId="7FE48A86" w14:textId="4472C0A6"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_Toc170382635 \h </w:instrText>
      </w:r>
      <w:r>
        <w:rPr>
          <w:noProof/>
        </w:rPr>
      </w:r>
      <w:r>
        <w:rPr>
          <w:noProof/>
        </w:rPr>
        <w:fldChar w:fldCharType="separate"/>
      </w:r>
      <w:r>
        <w:rPr>
          <w:noProof/>
        </w:rPr>
        <w:t>82</w:t>
      </w:r>
      <w:r>
        <w:rPr>
          <w:noProof/>
        </w:rPr>
        <w:fldChar w:fldCharType="end"/>
      </w:r>
    </w:p>
    <w:p w14:paraId="7DA34125" w14:textId="57F7FF23"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_Toc170382636 \h </w:instrText>
      </w:r>
      <w:r>
        <w:rPr>
          <w:noProof/>
        </w:rPr>
      </w:r>
      <w:r>
        <w:rPr>
          <w:noProof/>
        </w:rPr>
        <w:fldChar w:fldCharType="separate"/>
      </w:r>
      <w:r>
        <w:rPr>
          <w:noProof/>
        </w:rPr>
        <w:t>83</w:t>
      </w:r>
      <w:r>
        <w:rPr>
          <w:noProof/>
        </w:rPr>
        <w:fldChar w:fldCharType="end"/>
      </w:r>
    </w:p>
    <w:p w14:paraId="7B071C0D" w14:textId="6D7E84B1"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_Toc170382637 \h </w:instrText>
      </w:r>
      <w:r>
        <w:rPr>
          <w:noProof/>
        </w:rPr>
      </w:r>
      <w:r>
        <w:rPr>
          <w:noProof/>
        </w:rPr>
        <w:fldChar w:fldCharType="separate"/>
      </w:r>
      <w:r>
        <w:rPr>
          <w:noProof/>
        </w:rPr>
        <w:t>84</w:t>
      </w:r>
      <w:r>
        <w:rPr>
          <w:noProof/>
        </w:rPr>
        <w:fldChar w:fldCharType="end"/>
      </w:r>
    </w:p>
    <w:p w14:paraId="5ACC296A" w14:textId="3BAA18AA"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_Toc170382638 \h </w:instrText>
      </w:r>
      <w:r>
        <w:rPr>
          <w:noProof/>
        </w:rPr>
      </w:r>
      <w:r>
        <w:rPr>
          <w:noProof/>
        </w:rPr>
        <w:fldChar w:fldCharType="separate"/>
      </w:r>
      <w:r>
        <w:rPr>
          <w:noProof/>
        </w:rPr>
        <w:t>84</w:t>
      </w:r>
      <w:r>
        <w:rPr>
          <w:noProof/>
        </w:rPr>
        <w:fldChar w:fldCharType="end"/>
      </w:r>
    </w:p>
    <w:p w14:paraId="655DA9BD" w14:textId="43FF7585"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7.3.6</w:t>
      </w:r>
      <w:r>
        <w:rPr>
          <w:rFonts w:asciiTheme="minorHAnsi" w:eastAsiaTheme="minorEastAsia" w:hAnsiTheme="minorHAnsi" w:cstheme="minorBidi"/>
          <w:noProof/>
          <w:kern w:val="2"/>
          <w:sz w:val="24"/>
          <w:szCs w:val="24"/>
          <w:lang w:eastAsia="en-GB"/>
          <w14:ligatures w14:val="standardContextual"/>
        </w:rPr>
        <w:tab/>
      </w:r>
      <w:r>
        <w:rPr>
          <w:noProof/>
        </w:rPr>
        <w:t>Reduced-Size RTCP</w:t>
      </w:r>
      <w:r>
        <w:rPr>
          <w:noProof/>
        </w:rPr>
        <w:tab/>
      </w:r>
      <w:r>
        <w:rPr>
          <w:noProof/>
        </w:rPr>
        <w:fldChar w:fldCharType="begin" w:fldLock="1"/>
      </w:r>
      <w:r>
        <w:rPr>
          <w:noProof/>
        </w:rPr>
        <w:instrText xml:space="preserve"> PAGEREF _Toc170382639 \h </w:instrText>
      </w:r>
      <w:r>
        <w:rPr>
          <w:noProof/>
        </w:rPr>
      </w:r>
      <w:r>
        <w:rPr>
          <w:noProof/>
        </w:rPr>
        <w:fldChar w:fldCharType="separate"/>
      </w:r>
      <w:r>
        <w:rPr>
          <w:noProof/>
        </w:rPr>
        <w:t>84</w:t>
      </w:r>
      <w:r>
        <w:rPr>
          <w:noProof/>
        </w:rPr>
        <w:fldChar w:fldCharType="end"/>
      </w:r>
    </w:p>
    <w:p w14:paraId="55459685" w14:textId="48312CCA"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Video Region-of-Interest (ROI) Signaling</w:t>
      </w:r>
      <w:r>
        <w:rPr>
          <w:noProof/>
        </w:rPr>
        <w:tab/>
      </w:r>
      <w:r>
        <w:rPr>
          <w:noProof/>
        </w:rPr>
        <w:fldChar w:fldCharType="begin" w:fldLock="1"/>
      </w:r>
      <w:r>
        <w:rPr>
          <w:noProof/>
        </w:rPr>
        <w:instrText xml:space="preserve"> PAGEREF _Toc170382640 \h </w:instrText>
      </w:r>
      <w:r>
        <w:rPr>
          <w:noProof/>
        </w:rPr>
      </w:r>
      <w:r>
        <w:rPr>
          <w:noProof/>
        </w:rPr>
        <w:fldChar w:fldCharType="separate"/>
      </w:r>
      <w:r>
        <w:rPr>
          <w:noProof/>
        </w:rPr>
        <w:t>85</w:t>
      </w:r>
      <w:r>
        <w:rPr>
          <w:noProof/>
        </w:rPr>
        <w:fldChar w:fldCharType="end"/>
      </w:r>
    </w:p>
    <w:p w14:paraId="69AC4481" w14:textId="165F9A15"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7.3.8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_Toc170382641 \h </w:instrText>
      </w:r>
      <w:r>
        <w:rPr>
          <w:noProof/>
        </w:rPr>
      </w:r>
      <w:r>
        <w:rPr>
          <w:noProof/>
        </w:rPr>
        <w:fldChar w:fldCharType="separate"/>
      </w:r>
      <w:r>
        <w:rPr>
          <w:noProof/>
        </w:rPr>
        <w:t>87</w:t>
      </w:r>
      <w:r>
        <w:rPr>
          <w:noProof/>
        </w:rPr>
        <w:fldChar w:fldCharType="end"/>
      </w:r>
    </w:p>
    <w:p w14:paraId="10CD010D" w14:textId="0DEF994C"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clients</w:t>
      </w:r>
      <w:r>
        <w:rPr>
          <w:noProof/>
        </w:rPr>
        <w:tab/>
      </w:r>
      <w:r>
        <w:rPr>
          <w:noProof/>
        </w:rPr>
        <w:fldChar w:fldCharType="begin" w:fldLock="1"/>
      </w:r>
      <w:r>
        <w:rPr>
          <w:noProof/>
        </w:rPr>
        <w:instrText xml:space="preserve"> PAGEREF _Toc170382642 \h </w:instrText>
      </w:r>
      <w:r>
        <w:rPr>
          <w:noProof/>
        </w:rPr>
      </w:r>
      <w:r>
        <w:rPr>
          <w:noProof/>
        </w:rPr>
        <w:fldChar w:fldCharType="separate"/>
      </w:r>
      <w:r>
        <w:rPr>
          <w:noProof/>
        </w:rPr>
        <w:t>90</w:t>
      </w:r>
      <w:r>
        <w:rPr>
          <w:noProof/>
        </w:rPr>
        <w:fldChar w:fldCharType="end"/>
      </w:r>
    </w:p>
    <w:p w14:paraId="23AE10B0" w14:textId="610C0533"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_Toc170382643 \h </w:instrText>
      </w:r>
      <w:r>
        <w:rPr>
          <w:noProof/>
        </w:rPr>
      </w:r>
      <w:r>
        <w:rPr>
          <w:noProof/>
        </w:rPr>
        <w:fldChar w:fldCharType="separate"/>
      </w:r>
      <w:r>
        <w:rPr>
          <w:noProof/>
        </w:rPr>
        <w:t>90</w:t>
      </w:r>
      <w:r>
        <w:rPr>
          <w:noProof/>
        </w:rPr>
        <w:fldChar w:fldCharType="end"/>
      </w:r>
    </w:p>
    <w:p w14:paraId="67C2F5EB" w14:textId="4631EFDF"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_Toc170382644 \h </w:instrText>
      </w:r>
      <w:r>
        <w:rPr>
          <w:noProof/>
        </w:rPr>
      </w:r>
      <w:r>
        <w:rPr>
          <w:noProof/>
        </w:rPr>
        <w:fldChar w:fldCharType="separate"/>
      </w:r>
      <w:r>
        <w:rPr>
          <w:noProof/>
        </w:rPr>
        <w:t>90</w:t>
      </w:r>
      <w:r>
        <w:rPr>
          <w:noProof/>
        </w:rPr>
        <w:fldChar w:fldCharType="end"/>
      </w:r>
    </w:p>
    <w:p w14:paraId="3D612B3D" w14:textId="2066B0ED"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_Toc170382645 \h </w:instrText>
      </w:r>
      <w:r>
        <w:rPr>
          <w:noProof/>
        </w:rPr>
      </w:r>
      <w:r>
        <w:rPr>
          <w:noProof/>
        </w:rPr>
        <w:fldChar w:fldCharType="separate"/>
      </w:r>
      <w:r>
        <w:rPr>
          <w:noProof/>
        </w:rPr>
        <w:t>91</w:t>
      </w:r>
      <w:r>
        <w:rPr>
          <w:noProof/>
        </w:rPr>
        <w:fldChar w:fldCharType="end"/>
      </w:r>
    </w:p>
    <w:p w14:paraId="53C48818" w14:textId="5542F0B5"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_Toc170382646 \h </w:instrText>
      </w:r>
      <w:r>
        <w:rPr>
          <w:noProof/>
        </w:rPr>
      </w:r>
      <w:r>
        <w:rPr>
          <w:noProof/>
        </w:rPr>
        <w:fldChar w:fldCharType="separate"/>
      </w:r>
      <w:r>
        <w:rPr>
          <w:noProof/>
        </w:rPr>
        <w:t>91</w:t>
      </w:r>
      <w:r>
        <w:rPr>
          <w:noProof/>
        </w:rPr>
        <w:fldChar w:fldCharType="end"/>
      </w:r>
    </w:p>
    <w:p w14:paraId="35A5DEC1" w14:textId="4139B43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w:t>
      </w:r>
      <w:r>
        <w:rPr>
          <w:noProof/>
        </w:rPr>
        <w:tab/>
      </w:r>
      <w:r>
        <w:rPr>
          <w:noProof/>
        </w:rPr>
        <w:fldChar w:fldCharType="begin" w:fldLock="1"/>
      </w:r>
      <w:r>
        <w:rPr>
          <w:noProof/>
        </w:rPr>
        <w:instrText xml:space="preserve"> PAGEREF _Toc170382647 \h </w:instrText>
      </w:r>
      <w:r>
        <w:rPr>
          <w:noProof/>
        </w:rPr>
      </w:r>
      <w:r>
        <w:rPr>
          <w:noProof/>
        </w:rPr>
        <w:fldChar w:fldCharType="separate"/>
      </w:r>
      <w:r>
        <w:rPr>
          <w:noProof/>
        </w:rPr>
        <w:t>92</w:t>
      </w:r>
      <w:r>
        <w:rPr>
          <w:noProof/>
        </w:rPr>
        <w:fldChar w:fldCharType="end"/>
      </w:r>
    </w:p>
    <w:p w14:paraId="375F6A61" w14:textId="74EABC90"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_Toc170382648 \h </w:instrText>
      </w:r>
      <w:r>
        <w:rPr>
          <w:noProof/>
        </w:rPr>
      </w:r>
      <w:r>
        <w:rPr>
          <w:noProof/>
        </w:rPr>
        <w:fldChar w:fldCharType="separate"/>
      </w:r>
      <w:r>
        <w:rPr>
          <w:noProof/>
        </w:rPr>
        <w:t>94</w:t>
      </w:r>
      <w:r>
        <w:rPr>
          <w:noProof/>
        </w:rPr>
        <w:fldChar w:fldCharType="end"/>
      </w:r>
    </w:p>
    <w:p w14:paraId="6280E407" w14:textId="3F8A18EA"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_Toc170382649 \h </w:instrText>
      </w:r>
      <w:r>
        <w:rPr>
          <w:noProof/>
        </w:rPr>
      </w:r>
      <w:r>
        <w:rPr>
          <w:noProof/>
        </w:rPr>
        <w:fldChar w:fldCharType="separate"/>
      </w:r>
      <w:r>
        <w:rPr>
          <w:noProof/>
        </w:rPr>
        <w:t>94</w:t>
      </w:r>
      <w:r>
        <w:rPr>
          <w:noProof/>
        </w:rPr>
        <w:fldChar w:fldCharType="end"/>
      </w:r>
    </w:p>
    <w:p w14:paraId="05B8C3C0" w14:textId="0C133C90"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_Toc170382650 \h </w:instrText>
      </w:r>
      <w:r>
        <w:rPr>
          <w:noProof/>
        </w:rPr>
      </w:r>
      <w:r>
        <w:rPr>
          <w:noProof/>
        </w:rPr>
        <w:fldChar w:fldCharType="separate"/>
      </w:r>
      <w:r>
        <w:rPr>
          <w:noProof/>
        </w:rPr>
        <w:t>94</w:t>
      </w:r>
      <w:r>
        <w:rPr>
          <w:noProof/>
        </w:rPr>
        <w:fldChar w:fldCharType="end"/>
      </w:r>
    </w:p>
    <w:p w14:paraId="1C3A631C" w14:textId="202CC2F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Media flow</w:t>
      </w:r>
      <w:r>
        <w:rPr>
          <w:noProof/>
        </w:rPr>
        <w:tab/>
      </w:r>
      <w:r>
        <w:rPr>
          <w:noProof/>
        </w:rPr>
        <w:fldChar w:fldCharType="begin" w:fldLock="1"/>
      </w:r>
      <w:r>
        <w:rPr>
          <w:noProof/>
        </w:rPr>
        <w:instrText xml:space="preserve"> PAGEREF _Toc170382651 \h </w:instrText>
      </w:r>
      <w:r>
        <w:rPr>
          <w:noProof/>
        </w:rPr>
      </w:r>
      <w:r>
        <w:rPr>
          <w:noProof/>
        </w:rPr>
        <w:fldChar w:fldCharType="separate"/>
      </w:r>
      <w:r>
        <w:rPr>
          <w:noProof/>
        </w:rPr>
        <w:t>94</w:t>
      </w:r>
      <w:r>
        <w:rPr>
          <w:noProof/>
        </w:rPr>
        <w:fldChar w:fldCharType="end"/>
      </w:r>
    </w:p>
    <w:p w14:paraId="06F8F228" w14:textId="60F8FC12"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_Toc170382652 \h </w:instrText>
      </w:r>
      <w:r>
        <w:rPr>
          <w:noProof/>
        </w:rPr>
      </w:r>
      <w:r>
        <w:rPr>
          <w:noProof/>
        </w:rPr>
        <w:fldChar w:fldCharType="separate"/>
      </w:r>
      <w:r>
        <w:rPr>
          <w:noProof/>
        </w:rPr>
        <w:t>94</w:t>
      </w:r>
      <w:r>
        <w:rPr>
          <w:noProof/>
        </w:rPr>
        <w:fldChar w:fldCharType="end"/>
      </w:r>
    </w:p>
    <w:p w14:paraId="176E98DD" w14:textId="74044135"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Media specific</w:t>
      </w:r>
      <w:r>
        <w:rPr>
          <w:noProof/>
        </w:rPr>
        <w:tab/>
      </w:r>
      <w:r>
        <w:rPr>
          <w:noProof/>
        </w:rPr>
        <w:fldChar w:fldCharType="begin" w:fldLock="1"/>
      </w:r>
      <w:r>
        <w:rPr>
          <w:noProof/>
        </w:rPr>
        <w:instrText xml:space="preserve"> PAGEREF _Toc170382653 \h </w:instrText>
      </w:r>
      <w:r>
        <w:rPr>
          <w:noProof/>
        </w:rPr>
      </w:r>
      <w:r>
        <w:rPr>
          <w:noProof/>
        </w:rPr>
        <w:fldChar w:fldCharType="separate"/>
      </w:r>
      <w:r>
        <w:rPr>
          <w:noProof/>
        </w:rPr>
        <w:t>94</w:t>
      </w:r>
      <w:r>
        <w:rPr>
          <w:noProof/>
        </w:rPr>
        <w:fldChar w:fldCharType="end"/>
      </w:r>
    </w:p>
    <w:p w14:paraId="08EB0FD5" w14:textId="1165826B"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_Toc170382654 \h </w:instrText>
      </w:r>
      <w:r>
        <w:rPr>
          <w:noProof/>
        </w:rPr>
      </w:r>
      <w:r>
        <w:rPr>
          <w:noProof/>
        </w:rPr>
        <w:fldChar w:fldCharType="separate"/>
      </w:r>
      <w:r>
        <w:rPr>
          <w:noProof/>
        </w:rPr>
        <w:t>94</w:t>
      </w:r>
      <w:r>
        <w:rPr>
          <w:noProof/>
        </w:rPr>
        <w:fldChar w:fldCharType="end"/>
      </w:r>
    </w:p>
    <w:p w14:paraId="3CCB2509" w14:textId="13BDA6C9"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_Toc170382655 \h </w:instrText>
      </w:r>
      <w:r>
        <w:rPr>
          <w:noProof/>
        </w:rPr>
      </w:r>
      <w:r>
        <w:rPr>
          <w:noProof/>
        </w:rPr>
        <w:fldChar w:fldCharType="separate"/>
      </w:r>
      <w:r>
        <w:rPr>
          <w:noProof/>
        </w:rPr>
        <w:t>94</w:t>
      </w:r>
      <w:r>
        <w:rPr>
          <w:noProof/>
        </w:rPr>
        <w:fldChar w:fldCharType="end"/>
      </w:r>
    </w:p>
    <w:p w14:paraId="5858AF1F" w14:textId="62EF5BC7"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Default operation</w:t>
      </w:r>
      <w:r>
        <w:rPr>
          <w:noProof/>
        </w:rPr>
        <w:tab/>
      </w:r>
      <w:r>
        <w:rPr>
          <w:noProof/>
        </w:rPr>
        <w:fldChar w:fldCharType="begin" w:fldLock="1"/>
      </w:r>
      <w:r>
        <w:rPr>
          <w:noProof/>
        </w:rPr>
        <w:instrText xml:space="preserve"> PAGEREF _Toc170382656 \h </w:instrText>
      </w:r>
      <w:r>
        <w:rPr>
          <w:noProof/>
        </w:rPr>
      </w:r>
      <w:r>
        <w:rPr>
          <w:noProof/>
        </w:rPr>
        <w:fldChar w:fldCharType="separate"/>
      </w:r>
      <w:r>
        <w:rPr>
          <w:noProof/>
        </w:rPr>
        <w:t>95</w:t>
      </w:r>
      <w:r>
        <w:rPr>
          <w:noProof/>
        </w:rPr>
        <w:fldChar w:fldCharType="end"/>
      </w:r>
    </w:p>
    <w:p w14:paraId="5D4324D5" w14:textId="7854CFE5"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HSPA</w:t>
      </w:r>
      <w:r>
        <w:rPr>
          <w:noProof/>
        </w:rPr>
        <w:tab/>
      </w:r>
      <w:r>
        <w:rPr>
          <w:noProof/>
        </w:rPr>
        <w:fldChar w:fldCharType="begin" w:fldLock="1"/>
      </w:r>
      <w:r>
        <w:rPr>
          <w:noProof/>
        </w:rPr>
        <w:instrText xml:space="preserve"> PAGEREF _Toc170382657 \h </w:instrText>
      </w:r>
      <w:r>
        <w:rPr>
          <w:noProof/>
        </w:rPr>
      </w:r>
      <w:r>
        <w:rPr>
          <w:noProof/>
        </w:rPr>
        <w:fldChar w:fldCharType="separate"/>
      </w:r>
      <w:r>
        <w:rPr>
          <w:noProof/>
        </w:rPr>
        <w:t>96</w:t>
      </w:r>
      <w:r>
        <w:rPr>
          <w:noProof/>
        </w:rPr>
        <w:fldChar w:fldCharType="end"/>
      </w:r>
    </w:p>
    <w:p w14:paraId="73E8E0C8" w14:textId="2612FCA6"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_Toc170382658 \h </w:instrText>
      </w:r>
      <w:r>
        <w:rPr>
          <w:noProof/>
        </w:rPr>
      </w:r>
      <w:r>
        <w:rPr>
          <w:noProof/>
        </w:rPr>
        <w:fldChar w:fldCharType="separate"/>
      </w:r>
      <w:r>
        <w:rPr>
          <w:noProof/>
        </w:rPr>
        <w:t>96</w:t>
      </w:r>
      <w:r>
        <w:rPr>
          <w:noProof/>
        </w:rPr>
        <w:fldChar w:fldCharType="end"/>
      </w:r>
    </w:p>
    <w:p w14:paraId="48045DF4" w14:textId="659ABDD7"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GIP</w:t>
      </w:r>
      <w:r>
        <w:rPr>
          <w:noProof/>
        </w:rPr>
        <w:tab/>
      </w:r>
      <w:r>
        <w:rPr>
          <w:noProof/>
        </w:rPr>
        <w:fldChar w:fldCharType="begin" w:fldLock="1"/>
      </w:r>
      <w:r>
        <w:rPr>
          <w:noProof/>
        </w:rPr>
        <w:instrText xml:space="preserve"> PAGEREF _Toc170382659 \h </w:instrText>
      </w:r>
      <w:r>
        <w:rPr>
          <w:noProof/>
        </w:rPr>
      </w:r>
      <w:r>
        <w:rPr>
          <w:noProof/>
        </w:rPr>
        <w:fldChar w:fldCharType="separate"/>
      </w:r>
      <w:r>
        <w:rPr>
          <w:noProof/>
        </w:rPr>
        <w:t>96</w:t>
      </w:r>
      <w:r>
        <w:rPr>
          <w:noProof/>
        </w:rPr>
        <w:fldChar w:fldCharType="end"/>
      </w:r>
    </w:p>
    <w:p w14:paraId="6A9538DF" w14:textId="3BACFC6F"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Initial codec mode for AMR and AMR-WB</w:t>
      </w:r>
      <w:r>
        <w:rPr>
          <w:noProof/>
        </w:rPr>
        <w:tab/>
      </w:r>
      <w:r>
        <w:rPr>
          <w:noProof/>
        </w:rPr>
        <w:fldChar w:fldCharType="begin" w:fldLock="1"/>
      </w:r>
      <w:r>
        <w:rPr>
          <w:noProof/>
        </w:rPr>
        <w:instrText xml:space="preserve"> PAGEREF _Toc170382660 \h </w:instrText>
      </w:r>
      <w:r>
        <w:rPr>
          <w:noProof/>
        </w:rPr>
      </w:r>
      <w:r>
        <w:rPr>
          <w:noProof/>
        </w:rPr>
        <w:fldChar w:fldCharType="separate"/>
      </w:r>
      <w:r>
        <w:rPr>
          <w:noProof/>
        </w:rPr>
        <w:t>96</w:t>
      </w:r>
      <w:r>
        <w:rPr>
          <w:noProof/>
        </w:rPr>
        <w:fldChar w:fldCharType="end"/>
      </w:r>
    </w:p>
    <w:p w14:paraId="79B3BE0A" w14:textId="7159E686"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E-UTRAN and NR</w:t>
      </w:r>
      <w:r>
        <w:rPr>
          <w:noProof/>
        </w:rPr>
        <w:tab/>
      </w:r>
      <w:r>
        <w:rPr>
          <w:noProof/>
        </w:rPr>
        <w:fldChar w:fldCharType="begin" w:fldLock="1"/>
      </w:r>
      <w:r>
        <w:rPr>
          <w:noProof/>
        </w:rPr>
        <w:instrText xml:space="preserve"> PAGEREF _Toc170382661 \h </w:instrText>
      </w:r>
      <w:r>
        <w:rPr>
          <w:noProof/>
        </w:rPr>
      </w:r>
      <w:r>
        <w:rPr>
          <w:noProof/>
        </w:rPr>
        <w:fldChar w:fldCharType="separate"/>
      </w:r>
      <w:r>
        <w:rPr>
          <w:noProof/>
        </w:rPr>
        <w:t>97</w:t>
      </w:r>
      <w:r>
        <w:rPr>
          <w:noProof/>
        </w:rPr>
        <w:fldChar w:fldCharType="end"/>
      </w:r>
    </w:p>
    <w:p w14:paraId="7F8E8F92" w14:textId="5B72DE24"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7.5.2.1.8</w:t>
      </w:r>
      <w:r>
        <w:rPr>
          <w:rFonts w:asciiTheme="minorHAnsi" w:eastAsiaTheme="minorEastAsia" w:hAnsiTheme="minorHAnsi" w:cstheme="minorBidi"/>
          <w:noProof/>
          <w:kern w:val="2"/>
          <w:sz w:val="24"/>
          <w:szCs w:val="24"/>
          <w:lang w:eastAsia="en-GB"/>
          <w14:ligatures w14:val="standardContextual"/>
        </w:rPr>
        <w:tab/>
      </w:r>
      <w:r>
        <w:rPr>
          <w:noProof/>
          <w:lang w:eastAsia="ko-KR"/>
        </w:rPr>
        <w:t>Initial codec mode for EVS</w:t>
      </w:r>
      <w:r>
        <w:rPr>
          <w:noProof/>
        </w:rPr>
        <w:tab/>
      </w:r>
      <w:r>
        <w:rPr>
          <w:noProof/>
        </w:rPr>
        <w:fldChar w:fldCharType="begin" w:fldLock="1"/>
      </w:r>
      <w:r>
        <w:rPr>
          <w:noProof/>
        </w:rPr>
        <w:instrText xml:space="preserve"> PAGEREF _Toc170382662 \h </w:instrText>
      </w:r>
      <w:r>
        <w:rPr>
          <w:noProof/>
        </w:rPr>
      </w:r>
      <w:r>
        <w:rPr>
          <w:noProof/>
        </w:rPr>
        <w:fldChar w:fldCharType="separate"/>
      </w:r>
      <w:r>
        <w:rPr>
          <w:noProof/>
        </w:rPr>
        <w:t>97</w:t>
      </w:r>
      <w:r>
        <w:rPr>
          <w:noProof/>
        </w:rPr>
        <w:fldChar w:fldCharType="end"/>
      </w:r>
    </w:p>
    <w:p w14:paraId="1B26E3AE" w14:textId="5B791E7B"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7.5.2.1.9</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_Toc170382663 \h </w:instrText>
      </w:r>
      <w:r>
        <w:rPr>
          <w:noProof/>
        </w:rPr>
      </w:r>
      <w:r>
        <w:rPr>
          <w:noProof/>
        </w:rPr>
        <w:fldChar w:fldCharType="separate"/>
      </w:r>
      <w:r>
        <w:rPr>
          <w:noProof/>
        </w:rPr>
        <w:t>97</w:t>
      </w:r>
      <w:r>
        <w:rPr>
          <w:noProof/>
        </w:rPr>
        <w:fldChar w:fldCharType="end"/>
      </w:r>
    </w:p>
    <w:p w14:paraId="3DF945A1" w14:textId="20589383"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7.5.2.1.10</w:t>
      </w:r>
      <w:r>
        <w:rPr>
          <w:rFonts w:asciiTheme="minorHAnsi" w:eastAsiaTheme="minorEastAsia" w:hAnsiTheme="minorHAnsi" w:cstheme="minorBidi"/>
          <w:noProof/>
          <w:kern w:val="2"/>
          <w:sz w:val="24"/>
          <w:szCs w:val="24"/>
          <w:lang w:eastAsia="en-GB"/>
          <w14:ligatures w14:val="standardContextual"/>
        </w:rPr>
        <w:tab/>
      </w:r>
      <w:r>
        <w:rPr>
          <w:noProof/>
        </w:rPr>
        <w:t>Initial codec mode for IVAS</w:t>
      </w:r>
      <w:r>
        <w:rPr>
          <w:noProof/>
        </w:rPr>
        <w:tab/>
      </w:r>
      <w:r>
        <w:rPr>
          <w:noProof/>
        </w:rPr>
        <w:fldChar w:fldCharType="begin" w:fldLock="1"/>
      </w:r>
      <w:r>
        <w:rPr>
          <w:noProof/>
        </w:rPr>
        <w:instrText xml:space="preserve"> PAGEREF _Toc170382664 \h </w:instrText>
      </w:r>
      <w:r>
        <w:rPr>
          <w:noProof/>
        </w:rPr>
      </w:r>
      <w:r>
        <w:rPr>
          <w:noProof/>
        </w:rPr>
        <w:fldChar w:fldCharType="separate"/>
      </w:r>
      <w:r>
        <w:rPr>
          <w:noProof/>
        </w:rPr>
        <w:t>97</w:t>
      </w:r>
      <w:r>
        <w:rPr>
          <w:noProof/>
        </w:rPr>
        <w:fldChar w:fldCharType="end"/>
      </w:r>
    </w:p>
    <w:p w14:paraId="1EF10CE7" w14:textId="36CC7D4D"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_Toc170382665 \h </w:instrText>
      </w:r>
      <w:r>
        <w:rPr>
          <w:noProof/>
        </w:rPr>
      </w:r>
      <w:r>
        <w:rPr>
          <w:noProof/>
        </w:rPr>
        <w:fldChar w:fldCharType="separate"/>
      </w:r>
      <w:r>
        <w:rPr>
          <w:noProof/>
        </w:rPr>
        <w:t>97</w:t>
      </w:r>
      <w:r>
        <w:rPr>
          <w:noProof/>
        </w:rPr>
        <w:fldChar w:fldCharType="end"/>
      </w:r>
    </w:p>
    <w:p w14:paraId="2088C479" w14:textId="0A429AB9"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_Toc170382666 \h </w:instrText>
      </w:r>
      <w:r>
        <w:rPr>
          <w:noProof/>
        </w:rPr>
      </w:r>
      <w:r>
        <w:rPr>
          <w:noProof/>
        </w:rPr>
        <w:fldChar w:fldCharType="separate"/>
      </w:r>
      <w:r>
        <w:rPr>
          <w:noProof/>
        </w:rPr>
        <w:t>98</w:t>
      </w:r>
      <w:r>
        <w:rPr>
          <w:noProof/>
        </w:rPr>
        <w:fldChar w:fldCharType="end"/>
      </w:r>
    </w:p>
    <w:p w14:paraId="39E62588" w14:textId="181E62E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_Toc170382667 \h </w:instrText>
      </w:r>
      <w:r>
        <w:rPr>
          <w:noProof/>
        </w:rPr>
      </w:r>
      <w:r>
        <w:rPr>
          <w:noProof/>
        </w:rPr>
        <w:fldChar w:fldCharType="separate"/>
      </w:r>
      <w:r>
        <w:rPr>
          <w:noProof/>
        </w:rPr>
        <w:t>98</w:t>
      </w:r>
      <w:r>
        <w:rPr>
          <w:noProof/>
        </w:rPr>
        <w:fldChar w:fldCharType="end"/>
      </w:r>
    </w:p>
    <w:p w14:paraId="4D3AA880" w14:textId="7D1EF520"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_Toc170382668 \h </w:instrText>
      </w:r>
      <w:r>
        <w:rPr>
          <w:noProof/>
        </w:rPr>
      </w:r>
      <w:r>
        <w:rPr>
          <w:noProof/>
        </w:rPr>
        <w:fldChar w:fldCharType="separate"/>
      </w:r>
      <w:r>
        <w:rPr>
          <w:noProof/>
        </w:rPr>
        <w:t>98</w:t>
      </w:r>
      <w:r>
        <w:rPr>
          <w:noProof/>
        </w:rPr>
        <w:fldChar w:fldCharType="end"/>
      </w:r>
    </w:p>
    <w:p w14:paraId="5E5F0506" w14:textId="3CB9890A"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_Toc170382669 \h </w:instrText>
      </w:r>
      <w:r>
        <w:rPr>
          <w:noProof/>
        </w:rPr>
      </w:r>
      <w:r>
        <w:rPr>
          <w:noProof/>
        </w:rPr>
        <w:fldChar w:fldCharType="separate"/>
      </w:r>
      <w:r>
        <w:rPr>
          <w:noProof/>
        </w:rPr>
        <w:t>98</w:t>
      </w:r>
      <w:r>
        <w:rPr>
          <w:noProof/>
        </w:rPr>
        <w:fldChar w:fldCharType="end"/>
      </w:r>
    </w:p>
    <w:p w14:paraId="7E509ECD" w14:textId="17609710"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ECN usage in RTP sessions</w:t>
      </w:r>
      <w:r>
        <w:rPr>
          <w:noProof/>
        </w:rPr>
        <w:tab/>
      </w:r>
      <w:r>
        <w:rPr>
          <w:noProof/>
        </w:rPr>
        <w:fldChar w:fldCharType="begin" w:fldLock="1"/>
      </w:r>
      <w:r>
        <w:rPr>
          <w:noProof/>
        </w:rPr>
        <w:instrText xml:space="preserve"> PAGEREF _Toc170382670 \h </w:instrText>
      </w:r>
      <w:r>
        <w:rPr>
          <w:noProof/>
        </w:rPr>
      </w:r>
      <w:r>
        <w:rPr>
          <w:noProof/>
        </w:rPr>
        <w:fldChar w:fldCharType="separate"/>
      </w:r>
      <w:r>
        <w:rPr>
          <w:noProof/>
        </w:rPr>
        <w:t>98</w:t>
      </w:r>
      <w:r>
        <w:rPr>
          <w:noProof/>
        </w:rPr>
        <w:fldChar w:fldCharType="end"/>
      </w:r>
    </w:p>
    <w:p w14:paraId="75E926B0" w14:textId="6A2DC2C2"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7.5.5</w:t>
      </w:r>
      <w:r>
        <w:rPr>
          <w:rFonts w:asciiTheme="minorHAnsi" w:eastAsiaTheme="minorEastAsia" w:hAnsiTheme="minorHAnsi" w:cstheme="minorBidi"/>
          <w:noProof/>
          <w:kern w:val="2"/>
          <w:sz w:val="24"/>
          <w:szCs w:val="24"/>
          <w:lang w:eastAsia="en-GB"/>
          <w14:ligatures w14:val="standardContextual"/>
        </w:rPr>
        <w:tab/>
      </w:r>
      <w:r>
        <w:rPr>
          <w:noProof/>
        </w:rPr>
        <w:t>Handling of bit-rate variations</w:t>
      </w:r>
      <w:r>
        <w:rPr>
          <w:noProof/>
        </w:rPr>
        <w:tab/>
      </w:r>
      <w:r>
        <w:rPr>
          <w:noProof/>
        </w:rPr>
        <w:fldChar w:fldCharType="begin" w:fldLock="1"/>
      </w:r>
      <w:r>
        <w:rPr>
          <w:noProof/>
        </w:rPr>
        <w:instrText xml:space="preserve"> PAGEREF _Toc170382671 \h </w:instrText>
      </w:r>
      <w:r>
        <w:rPr>
          <w:noProof/>
        </w:rPr>
      </w:r>
      <w:r>
        <w:rPr>
          <w:noProof/>
        </w:rPr>
        <w:fldChar w:fldCharType="separate"/>
      </w:r>
      <w:r>
        <w:rPr>
          <w:noProof/>
        </w:rPr>
        <w:t>98</w:t>
      </w:r>
      <w:r>
        <w:rPr>
          <w:noProof/>
        </w:rPr>
        <w:fldChar w:fldCharType="end"/>
      </w:r>
    </w:p>
    <w:p w14:paraId="0C7E36D6" w14:textId="78B3E7A5"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7.5.5.1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_Toc170382672 \h </w:instrText>
      </w:r>
      <w:r>
        <w:rPr>
          <w:noProof/>
        </w:rPr>
      </w:r>
      <w:r>
        <w:rPr>
          <w:noProof/>
        </w:rPr>
        <w:fldChar w:fldCharType="separate"/>
      </w:r>
      <w:r>
        <w:rPr>
          <w:noProof/>
        </w:rPr>
        <w:t>98</w:t>
      </w:r>
      <w:r>
        <w:rPr>
          <w:noProof/>
        </w:rPr>
        <w:fldChar w:fldCharType="end"/>
      </w:r>
    </w:p>
    <w:p w14:paraId="610A5DD2" w14:textId="43808EB4"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7.5.5.2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_Toc170382673 \h </w:instrText>
      </w:r>
      <w:r>
        <w:rPr>
          <w:noProof/>
        </w:rPr>
      </w:r>
      <w:r>
        <w:rPr>
          <w:noProof/>
        </w:rPr>
        <w:fldChar w:fldCharType="separate"/>
      </w:r>
      <w:r>
        <w:rPr>
          <w:noProof/>
        </w:rPr>
        <w:t>99</w:t>
      </w:r>
      <w:r>
        <w:rPr>
          <w:noProof/>
        </w:rPr>
        <w:fldChar w:fldCharType="end"/>
      </w:r>
    </w:p>
    <w:p w14:paraId="65BE3653" w14:textId="3CB8AD34"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7.5.5.3</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_Toc170382674 \h </w:instrText>
      </w:r>
      <w:r>
        <w:rPr>
          <w:noProof/>
        </w:rPr>
      </w:r>
      <w:r>
        <w:rPr>
          <w:noProof/>
        </w:rPr>
        <w:fldChar w:fldCharType="separate"/>
      </w:r>
      <w:r>
        <w:rPr>
          <w:noProof/>
        </w:rPr>
        <w:t>99</w:t>
      </w:r>
      <w:r>
        <w:rPr>
          <w:noProof/>
        </w:rPr>
        <w:fldChar w:fldCharType="end"/>
      </w:r>
    </w:p>
    <w:p w14:paraId="4D3703B7" w14:textId="518328A6"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Jitter buffer management in MTSI clients in terminals</w:t>
      </w:r>
      <w:r>
        <w:rPr>
          <w:noProof/>
        </w:rPr>
        <w:tab/>
      </w:r>
      <w:r>
        <w:rPr>
          <w:noProof/>
        </w:rPr>
        <w:fldChar w:fldCharType="begin" w:fldLock="1"/>
      </w:r>
      <w:r>
        <w:rPr>
          <w:noProof/>
        </w:rPr>
        <w:instrText xml:space="preserve"> PAGEREF _Toc170382675 \h </w:instrText>
      </w:r>
      <w:r>
        <w:rPr>
          <w:noProof/>
        </w:rPr>
      </w:r>
      <w:r>
        <w:rPr>
          <w:noProof/>
        </w:rPr>
        <w:fldChar w:fldCharType="separate"/>
      </w:r>
      <w:r>
        <w:rPr>
          <w:noProof/>
        </w:rPr>
        <w:t>100</w:t>
      </w:r>
      <w:r>
        <w:rPr>
          <w:noProof/>
        </w:rPr>
        <w:fldChar w:fldCharType="end"/>
      </w:r>
    </w:p>
    <w:p w14:paraId="52965D18" w14:textId="435BA0A7"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_Toc170382676 \h </w:instrText>
      </w:r>
      <w:r>
        <w:rPr>
          <w:noProof/>
        </w:rPr>
      </w:r>
      <w:r>
        <w:rPr>
          <w:noProof/>
        </w:rPr>
        <w:fldChar w:fldCharType="separate"/>
      </w:r>
      <w:r>
        <w:rPr>
          <w:noProof/>
        </w:rPr>
        <w:t>100</w:t>
      </w:r>
      <w:r>
        <w:rPr>
          <w:noProof/>
        </w:rPr>
        <w:fldChar w:fldCharType="end"/>
      </w:r>
    </w:p>
    <w:p w14:paraId="6D7E44D9" w14:textId="351F627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_Toc170382677 \h </w:instrText>
      </w:r>
      <w:r>
        <w:rPr>
          <w:noProof/>
        </w:rPr>
      </w:r>
      <w:r>
        <w:rPr>
          <w:noProof/>
        </w:rPr>
        <w:fldChar w:fldCharType="separate"/>
      </w:r>
      <w:r>
        <w:rPr>
          <w:noProof/>
        </w:rPr>
        <w:t>100</w:t>
      </w:r>
      <w:r>
        <w:rPr>
          <w:noProof/>
        </w:rPr>
        <w:fldChar w:fldCharType="end"/>
      </w:r>
    </w:p>
    <w:p w14:paraId="20241E96" w14:textId="0D0ADCD1"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Terminology</w:t>
      </w:r>
      <w:r>
        <w:rPr>
          <w:noProof/>
        </w:rPr>
        <w:tab/>
      </w:r>
      <w:r>
        <w:rPr>
          <w:noProof/>
        </w:rPr>
        <w:fldChar w:fldCharType="begin" w:fldLock="1"/>
      </w:r>
      <w:r>
        <w:rPr>
          <w:noProof/>
        </w:rPr>
        <w:instrText xml:space="preserve"> PAGEREF _Toc170382678 \h </w:instrText>
      </w:r>
      <w:r>
        <w:rPr>
          <w:noProof/>
        </w:rPr>
      </w:r>
      <w:r>
        <w:rPr>
          <w:noProof/>
        </w:rPr>
        <w:fldChar w:fldCharType="separate"/>
      </w:r>
      <w:r>
        <w:rPr>
          <w:noProof/>
        </w:rPr>
        <w:t>100</w:t>
      </w:r>
      <w:r>
        <w:rPr>
          <w:noProof/>
        </w:rPr>
        <w:fldChar w:fldCharType="end"/>
      </w:r>
    </w:p>
    <w:p w14:paraId="24B62DBF" w14:textId="5B2FD635"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Functional requirements for jitter-buffer management</w:t>
      </w:r>
      <w:r>
        <w:rPr>
          <w:noProof/>
        </w:rPr>
        <w:tab/>
      </w:r>
      <w:r>
        <w:rPr>
          <w:noProof/>
        </w:rPr>
        <w:fldChar w:fldCharType="begin" w:fldLock="1"/>
      </w:r>
      <w:r>
        <w:rPr>
          <w:noProof/>
        </w:rPr>
        <w:instrText xml:space="preserve"> PAGEREF _Toc170382679 \h </w:instrText>
      </w:r>
      <w:r>
        <w:rPr>
          <w:noProof/>
        </w:rPr>
      </w:r>
      <w:r>
        <w:rPr>
          <w:noProof/>
        </w:rPr>
        <w:fldChar w:fldCharType="separate"/>
      </w:r>
      <w:r>
        <w:rPr>
          <w:noProof/>
        </w:rPr>
        <w:t>101</w:t>
      </w:r>
      <w:r>
        <w:rPr>
          <w:noProof/>
        </w:rPr>
        <w:fldChar w:fldCharType="end"/>
      </w:r>
    </w:p>
    <w:p w14:paraId="7C05B646" w14:textId="363F917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Minimum performance requirements for jitter-buffer management</w:t>
      </w:r>
      <w:r>
        <w:rPr>
          <w:noProof/>
        </w:rPr>
        <w:tab/>
      </w:r>
      <w:r>
        <w:rPr>
          <w:noProof/>
        </w:rPr>
        <w:fldChar w:fldCharType="begin" w:fldLock="1"/>
      </w:r>
      <w:r>
        <w:rPr>
          <w:noProof/>
        </w:rPr>
        <w:instrText xml:space="preserve"> PAGEREF _Toc170382680 \h </w:instrText>
      </w:r>
      <w:r>
        <w:rPr>
          <w:noProof/>
        </w:rPr>
      </w:r>
      <w:r>
        <w:rPr>
          <w:noProof/>
        </w:rPr>
        <w:fldChar w:fldCharType="separate"/>
      </w:r>
      <w:r>
        <w:rPr>
          <w:noProof/>
        </w:rPr>
        <w:t>101</w:t>
      </w:r>
      <w:r>
        <w:rPr>
          <w:noProof/>
        </w:rPr>
        <w:fldChar w:fldCharType="end"/>
      </w:r>
    </w:p>
    <w:p w14:paraId="022E9CFC" w14:textId="38A0F790"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_Toc170382681 \h </w:instrText>
      </w:r>
      <w:r>
        <w:rPr>
          <w:noProof/>
        </w:rPr>
      </w:r>
      <w:r>
        <w:rPr>
          <w:noProof/>
        </w:rPr>
        <w:fldChar w:fldCharType="separate"/>
      </w:r>
      <w:r>
        <w:rPr>
          <w:noProof/>
        </w:rPr>
        <w:t>101</w:t>
      </w:r>
      <w:r>
        <w:rPr>
          <w:noProof/>
        </w:rPr>
        <w:fldChar w:fldCharType="end"/>
      </w:r>
    </w:p>
    <w:p w14:paraId="51492545" w14:textId="432BCB93"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Objective performance requirements</w:t>
      </w:r>
      <w:r>
        <w:rPr>
          <w:noProof/>
        </w:rPr>
        <w:tab/>
      </w:r>
      <w:r>
        <w:rPr>
          <w:noProof/>
        </w:rPr>
        <w:fldChar w:fldCharType="begin" w:fldLock="1"/>
      </w:r>
      <w:r>
        <w:rPr>
          <w:noProof/>
        </w:rPr>
        <w:instrText xml:space="preserve"> PAGEREF _Toc170382682 \h </w:instrText>
      </w:r>
      <w:r>
        <w:rPr>
          <w:noProof/>
        </w:rPr>
      </w:r>
      <w:r>
        <w:rPr>
          <w:noProof/>
        </w:rPr>
        <w:fldChar w:fldCharType="separate"/>
      </w:r>
      <w:r>
        <w:rPr>
          <w:noProof/>
        </w:rPr>
        <w:t>102</w:t>
      </w:r>
      <w:r>
        <w:rPr>
          <w:noProof/>
        </w:rPr>
        <w:fldChar w:fldCharType="end"/>
      </w:r>
    </w:p>
    <w:p w14:paraId="7E27AAF8" w14:textId="4E73BAE4"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_Toc170382683 \h </w:instrText>
      </w:r>
      <w:r>
        <w:rPr>
          <w:noProof/>
        </w:rPr>
      </w:r>
      <w:r>
        <w:rPr>
          <w:noProof/>
        </w:rPr>
        <w:fldChar w:fldCharType="separate"/>
      </w:r>
      <w:r>
        <w:rPr>
          <w:noProof/>
        </w:rPr>
        <w:t>102</w:t>
      </w:r>
      <w:r>
        <w:rPr>
          <w:noProof/>
        </w:rPr>
        <w:fldChar w:fldCharType="end"/>
      </w:r>
    </w:p>
    <w:p w14:paraId="52D6FA4F" w14:textId="15FE7C3B"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Jitter buffer delay criteria</w:t>
      </w:r>
      <w:r>
        <w:rPr>
          <w:noProof/>
        </w:rPr>
        <w:tab/>
      </w:r>
      <w:r>
        <w:rPr>
          <w:noProof/>
        </w:rPr>
        <w:fldChar w:fldCharType="begin" w:fldLock="1"/>
      </w:r>
      <w:r>
        <w:rPr>
          <w:noProof/>
        </w:rPr>
        <w:instrText xml:space="preserve"> PAGEREF _Toc170382684 \h </w:instrText>
      </w:r>
      <w:r>
        <w:rPr>
          <w:noProof/>
        </w:rPr>
      </w:r>
      <w:r>
        <w:rPr>
          <w:noProof/>
        </w:rPr>
        <w:fldChar w:fldCharType="separate"/>
      </w:r>
      <w:r>
        <w:rPr>
          <w:noProof/>
        </w:rPr>
        <w:t>102</w:t>
      </w:r>
      <w:r>
        <w:rPr>
          <w:noProof/>
        </w:rPr>
        <w:fldChar w:fldCharType="end"/>
      </w:r>
    </w:p>
    <w:p w14:paraId="1C4D7940" w14:textId="0B68AE3D"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8.2.3.2.3</w:t>
      </w:r>
      <w:r>
        <w:rPr>
          <w:rFonts w:asciiTheme="minorHAnsi" w:eastAsiaTheme="minorEastAsia" w:hAnsiTheme="minorHAnsi" w:cstheme="minorBidi"/>
          <w:noProof/>
          <w:kern w:val="2"/>
          <w:sz w:val="24"/>
          <w:szCs w:val="24"/>
          <w:lang w:eastAsia="en-GB"/>
          <w14:ligatures w14:val="standardContextual"/>
        </w:rPr>
        <w:tab/>
      </w:r>
      <w:r>
        <w:rPr>
          <w:noProof/>
        </w:rPr>
        <w:t>Jitter induced concealment operations</w:t>
      </w:r>
      <w:r>
        <w:rPr>
          <w:noProof/>
        </w:rPr>
        <w:tab/>
      </w:r>
      <w:r>
        <w:rPr>
          <w:noProof/>
        </w:rPr>
        <w:fldChar w:fldCharType="begin" w:fldLock="1"/>
      </w:r>
      <w:r>
        <w:rPr>
          <w:noProof/>
        </w:rPr>
        <w:instrText xml:space="preserve"> PAGEREF _Toc170382685 \h </w:instrText>
      </w:r>
      <w:r>
        <w:rPr>
          <w:noProof/>
        </w:rPr>
      </w:r>
      <w:r>
        <w:rPr>
          <w:noProof/>
        </w:rPr>
        <w:fldChar w:fldCharType="separate"/>
      </w:r>
      <w:r>
        <w:rPr>
          <w:noProof/>
        </w:rPr>
        <w:t>103</w:t>
      </w:r>
      <w:r>
        <w:rPr>
          <w:noProof/>
        </w:rPr>
        <w:fldChar w:fldCharType="end"/>
      </w:r>
    </w:p>
    <w:p w14:paraId="633149D7" w14:textId="7F1760ED"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Delay and error profiles</w:t>
      </w:r>
      <w:r>
        <w:rPr>
          <w:noProof/>
        </w:rPr>
        <w:tab/>
      </w:r>
      <w:r>
        <w:rPr>
          <w:noProof/>
        </w:rPr>
        <w:fldChar w:fldCharType="begin" w:fldLock="1"/>
      </w:r>
      <w:r>
        <w:rPr>
          <w:noProof/>
        </w:rPr>
        <w:instrText xml:space="preserve"> PAGEREF _Toc170382686 \h </w:instrText>
      </w:r>
      <w:r>
        <w:rPr>
          <w:noProof/>
        </w:rPr>
      </w:r>
      <w:r>
        <w:rPr>
          <w:noProof/>
        </w:rPr>
        <w:fldChar w:fldCharType="separate"/>
      </w:r>
      <w:r>
        <w:rPr>
          <w:noProof/>
        </w:rPr>
        <w:t>104</w:t>
      </w:r>
      <w:r>
        <w:rPr>
          <w:noProof/>
        </w:rPr>
        <w:fldChar w:fldCharType="end"/>
      </w:r>
    </w:p>
    <w:p w14:paraId="74EAA2C8" w14:textId="13F79997"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Speech material for JBM minimum performance evaluation</w:t>
      </w:r>
      <w:r>
        <w:rPr>
          <w:noProof/>
        </w:rPr>
        <w:tab/>
      </w:r>
      <w:r>
        <w:rPr>
          <w:noProof/>
        </w:rPr>
        <w:fldChar w:fldCharType="begin" w:fldLock="1"/>
      </w:r>
      <w:r>
        <w:rPr>
          <w:noProof/>
        </w:rPr>
        <w:instrText xml:space="preserve"> PAGEREF _Toc170382687 \h </w:instrText>
      </w:r>
      <w:r>
        <w:rPr>
          <w:noProof/>
        </w:rPr>
      </w:r>
      <w:r>
        <w:rPr>
          <w:noProof/>
        </w:rPr>
        <w:fldChar w:fldCharType="separate"/>
      </w:r>
      <w:r>
        <w:rPr>
          <w:noProof/>
        </w:rPr>
        <w:t>104</w:t>
      </w:r>
      <w:r>
        <w:rPr>
          <w:noProof/>
        </w:rPr>
        <w:fldChar w:fldCharType="end"/>
      </w:r>
    </w:p>
    <w:p w14:paraId="6873BF26" w14:textId="16C6FCE8"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_Toc170382688 \h </w:instrText>
      </w:r>
      <w:r>
        <w:rPr>
          <w:noProof/>
        </w:rPr>
      </w:r>
      <w:r>
        <w:rPr>
          <w:noProof/>
        </w:rPr>
        <w:fldChar w:fldCharType="separate"/>
      </w:r>
      <w:r>
        <w:rPr>
          <w:noProof/>
        </w:rPr>
        <w:t>104</w:t>
      </w:r>
      <w:r>
        <w:rPr>
          <w:noProof/>
        </w:rPr>
        <w:fldChar w:fldCharType="end"/>
      </w:r>
    </w:p>
    <w:p w14:paraId="3B79159B" w14:textId="5C8A75A0"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_Toc170382689 \h </w:instrText>
      </w:r>
      <w:r>
        <w:rPr>
          <w:noProof/>
        </w:rPr>
      </w:r>
      <w:r>
        <w:rPr>
          <w:noProof/>
        </w:rPr>
        <w:fldChar w:fldCharType="separate"/>
      </w:r>
      <w:r>
        <w:rPr>
          <w:noProof/>
        </w:rPr>
        <w:t>104</w:t>
      </w:r>
      <w:r>
        <w:rPr>
          <w:noProof/>
        </w:rPr>
        <w:fldChar w:fldCharType="end"/>
      </w:r>
    </w:p>
    <w:p w14:paraId="2F3EBE5D" w14:textId="06046966"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_Toc170382690 \h </w:instrText>
      </w:r>
      <w:r>
        <w:rPr>
          <w:noProof/>
        </w:rPr>
      </w:r>
      <w:r>
        <w:rPr>
          <w:noProof/>
        </w:rPr>
        <w:fldChar w:fldCharType="separate"/>
      </w:r>
      <w:r>
        <w:rPr>
          <w:noProof/>
        </w:rPr>
        <w:t>105</w:t>
      </w:r>
      <w:r>
        <w:rPr>
          <w:noProof/>
        </w:rPr>
        <w:fldChar w:fldCharType="end"/>
      </w:r>
    </w:p>
    <w:p w14:paraId="1519D493" w14:textId="1E78957F"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_Toc170382691 \h </w:instrText>
      </w:r>
      <w:r>
        <w:rPr>
          <w:noProof/>
        </w:rPr>
      </w:r>
      <w:r>
        <w:rPr>
          <w:noProof/>
        </w:rPr>
        <w:fldChar w:fldCharType="separate"/>
      </w:r>
      <w:r>
        <w:rPr>
          <w:noProof/>
        </w:rPr>
        <w:t>105</w:t>
      </w:r>
      <w:r>
        <w:rPr>
          <w:noProof/>
        </w:rPr>
        <w:fldChar w:fldCharType="end"/>
      </w:r>
    </w:p>
    <w:p w14:paraId="1AFCB644" w14:textId="49A90A36"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_Toc170382692 \h </w:instrText>
      </w:r>
      <w:r>
        <w:rPr>
          <w:noProof/>
        </w:rPr>
      </w:r>
      <w:r>
        <w:rPr>
          <w:noProof/>
        </w:rPr>
        <w:fldChar w:fldCharType="separate"/>
      </w:r>
      <w:r>
        <w:rPr>
          <w:noProof/>
        </w:rPr>
        <w:t>105</w:t>
      </w:r>
      <w:r>
        <w:rPr>
          <w:noProof/>
        </w:rPr>
        <w:fldChar w:fldCharType="end"/>
      </w:r>
    </w:p>
    <w:p w14:paraId="6BE8FE48" w14:textId="4D02A112"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_Toc170382693 \h </w:instrText>
      </w:r>
      <w:r>
        <w:rPr>
          <w:noProof/>
        </w:rPr>
      </w:r>
      <w:r>
        <w:rPr>
          <w:noProof/>
        </w:rPr>
        <w:fldChar w:fldCharType="separate"/>
      </w:r>
      <w:r>
        <w:rPr>
          <w:noProof/>
        </w:rPr>
        <w:t>105</w:t>
      </w:r>
      <w:r>
        <w:rPr>
          <w:noProof/>
        </w:rPr>
        <w:fldChar w:fldCharType="end"/>
      </w:r>
    </w:p>
    <w:p w14:paraId="646FF71B" w14:textId="27D00F3A"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Transmitting redundant frames</w:t>
      </w:r>
      <w:r>
        <w:rPr>
          <w:noProof/>
        </w:rPr>
        <w:tab/>
      </w:r>
      <w:r>
        <w:rPr>
          <w:noProof/>
        </w:rPr>
        <w:fldChar w:fldCharType="begin" w:fldLock="1"/>
      </w:r>
      <w:r>
        <w:rPr>
          <w:noProof/>
        </w:rPr>
        <w:instrText xml:space="preserve"> PAGEREF _Toc170382694 \h </w:instrText>
      </w:r>
      <w:r>
        <w:rPr>
          <w:noProof/>
        </w:rPr>
      </w:r>
      <w:r>
        <w:rPr>
          <w:noProof/>
        </w:rPr>
        <w:fldChar w:fldCharType="separate"/>
      </w:r>
      <w:r>
        <w:rPr>
          <w:noProof/>
        </w:rPr>
        <w:t>105</w:t>
      </w:r>
      <w:r>
        <w:rPr>
          <w:noProof/>
        </w:rPr>
        <w:fldChar w:fldCharType="end"/>
      </w:r>
    </w:p>
    <w:p w14:paraId="3667B6D4" w14:textId="1BDF613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Receiving redundant frames</w:t>
      </w:r>
      <w:r>
        <w:rPr>
          <w:noProof/>
        </w:rPr>
        <w:tab/>
      </w:r>
      <w:r>
        <w:rPr>
          <w:noProof/>
        </w:rPr>
        <w:fldChar w:fldCharType="begin" w:fldLock="1"/>
      </w:r>
      <w:r>
        <w:rPr>
          <w:noProof/>
        </w:rPr>
        <w:instrText xml:space="preserve"> PAGEREF _Toc170382695 \h </w:instrText>
      </w:r>
      <w:r>
        <w:rPr>
          <w:noProof/>
        </w:rPr>
      </w:r>
      <w:r>
        <w:rPr>
          <w:noProof/>
        </w:rPr>
        <w:fldChar w:fldCharType="separate"/>
      </w:r>
      <w:r>
        <w:rPr>
          <w:noProof/>
        </w:rPr>
        <w:t>108</w:t>
      </w:r>
      <w:r>
        <w:rPr>
          <w:noProof/>
        </w:rPr>
        <w:fldChar w:fldCharType="end"/>
      </w:r>
    </w:p>
    <w:p w14:paraId="43DDABB2" w14:textId="0754931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_Toc170382696 \h </w:instrText>
      </w:r>
      <w:r>
        <w:rPr>
          <w:noProof/>
        </w:rPr>
      </w:r>
      <w:r>
        <w:rPr>
          <w:noProof/>
        </w:rPr>
        <w:fldChar w:fldCharType="separate"/>
      </w:r>
      <w:r>
        <w:rPr>
          <w:noProof/>
        </w:rPr>
        <w:t>109</w:t>
      </w:r>
      <w:r>
        <w:rPr>
          <w:noProof/>
        </w:rPr>
        <w:fldChar w:fldCharType="end"/>
      </w:r>
    </w:p>
    <w:p w14:paraId="2A10ACD9" w14:textId="13B7F54C"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_Toc170382697 \h </w:instrText>
      </w:r>
      <w:r>
        <w:rPr>
          <w:noProof/>
        </w:rPr>
      </w:r>
      <w:r>
        <w:rPr>
          <w:noProof/>
        </w:rPr>
        <w:fldChar w:fldCharType="separate"/>
      </w:r>
      <w:r>
        <w:rPr>
          <w:noProof/>
        </w:rPr>
        <w:t>109</w:t>
      </w:r>
      <w:r>
        <w:rPr>
          <w:noProof/>
        </w:rPr>
        <w:fldChar w:fldCharType="end"/>
      </w:r>
    </w:p>
    <w:p w14:paraId="5CC3CADC" w14:textId="5A140B6A"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Receiver behaviour</w:t>
      </w:r>
      <w:r>
        <w:rPr>
          <w:noProof/>
        </w:rPr>
        <w:tab/>
      </w:r>
      <w:r>
        <w:rPr>
          <w:noProof/>
        </w:rPr>
        <w:fldChar w:fldCharType="begin" w:fldLock="1"/>
      </w:r>
      <w:r>
        <w:rPr>
          <w:noProof/>
        </w:rPr>
        <w:instrText xml:space="preserve"> PAGEREF _Toc170382698 \h </w:instrText>
      </w:r>
      <w:r>
        <w:rPr>
          <w:noProof/>
        </w:rPr>
      </w:r>
      <w:r>
        <w:rPr>
          <w:noProof/>
        </w:rPr>
        <w:fldChar w:fldCharType="separate"/>
      </w:r>
      <w:r>
        <w:rPr>
          <w:noProof/>
        </w:rPr>
        <w:t>109</w:t>
      </w:r>
      <w:r>
        <w:rPr>
          <w:noProof/>
        </w:rPr>
        <w:fldChar w:fldCharType="end"/>
      </w:r>
    </w:p>
    <w:p w14:paraId="5E4A4571" w14:textId="2994F209"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Sender behaviour</w:t>
      </w:r>
      <w:r>
        <w:rPr>
          <w:noProof/>
        </w:rPr>
        <w:tab/>
      </w:r>
      <w:r>
        <w:rPr>
          <w:noProof/>
        </w:rPr>
        <w:fldChar w:fldCharType="begin" w:fldLock="1"/>
      </w:r>
      <w:r>
        <w:rPr>
          <w:noProof/>
        </w:rPr>
        <w:instrText xml:space="preserve"> PAGEREF _Toc170382699 \h </w:instrText>
      </w:r>
      <w:r>
        <w:rPr>
          <w:noProof/>
        </w:rPr>
      </w:r>
      <w:r>
        <w:rPr>
          <w:noProof/>
        </w:rPr>
        <w:fldChar w:fldCharType="separate"/>
      </w:r>
      <w:r>
        <w:rPr>
          <w:noProof/>
        </w:rPr>
        <w:t>109</w:t>
      </w:r>
      <w:r>
        <w:rPr>
          <w:noProof/>
        </w:rPr>
        <w:fldChar w:fldCharType="end"/>
      </w:r>
    </w:p>
    <w:p w14:paraId="6256F2FD" w14:textId="6CF55518"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Recommendations for packet loss recovery mechanisms usage</w:t>
      </w:r>
      <w:r>
        <w:rPr>
          <w:noProof/>
        </w:rPr>
        <w:tab/>
      </w:r>
      <w:r>
        <w:rPr>
          <w:noProof/>
        </w:rPr>
        <w:fldChar w:fldCharType="begin" w:fldLock="1"/>
      </w:r>
      <w:r>
        <w:rPr>
          <w:noProof/>
        </w:rPr>
        <w:instrText xml:space="preserve"> PAGEREF _Toc170382700 \h </w:instrText>
      </w:r>
      <w:r>
        <w:rPr>
          <w:noProof/>
        </w:rPr>
      </w:r>
      <w:r>
        <w:rPr>
          <w:noProof/>
        </w:rPr>
        <w:fldChar w:fldCharType="separate"/>
      </w:r>
      <w:r>
        <w:rPr>
          <w:noProof/>
        </w:rPr>
        <w:t>110</w:t>
      </w:r>
      <w:r>
        <w:rPr>
          <w:noProof/>
        </w:rPr>
        <w:fldChar w:fldCharType="end"/>
      </w:r>
    </w:p>
    <w:p w14:paraId="3CB4C62D" w14:textId="04CE045F"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_Toc170382701 \h </w:instrText>
      </w:r>
      <w:r>
        <w:rPr>
          <w:noProof/>
        </w:rPr>
      </w:r>
      <w:r>
        <w:rPr>
          <w:noProof/>
        </w:rPr>
        <w:fldChar w:fldCharType="separate"/>
      </w:r>
      <w:r>
        <w:rPr>
          <w:noProof/>
        </w:rPr>
        <w:t>111</w:t>
      </w:r>
      <w:r>
        <w:rPr>
          <w:noProof/>
        </w:rPr>
        <w:fldChar w:fldCharType="end"/>
      </w:r>
    </w:p>
    <w:p w14:paraId="7E238642" w14:textId="277AA46D"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_Toc170382702 \h </w:instrText>
      </w:r>
      <w:r>
        <w:rPr>
          <w:noProof/>
        </w:rPr>
      </w:r>
      <w:r>
        <w:rPr>
          <w:noProof/>
        </w:rPr>
        <w:fldChar w:fldCharType="separate"/>
      </w:r>
      <w:r>
        <w:rPr>
          <w:noProof/>
        </w:rPr>
        <w:t>111</w:t>
      </w:r>
      <w:r>
        <w:rPr>
          <w:noProof/>
        </w:rPr>
        <w:fldChar w:fldCharType="end"/>
      </w:r>
    </w:p>
    <w:p w14:paraId="33E290FB" w14:textId="54C4F22A"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_Toc170382703 \h </w:instrText>
      </w:r>
      <w:r>
        <w:rPr>
          <w:noProof/>
        </w:rPr>
      </w:r>
      <w:r>
        <w:rPr>
          <w:noProof/>
        </w:rPr>
        <w:fldChar w:fldCharType="separate"/>
      </w:r>
      <w:r>
        <w:rPr>
          <w:noProof/>
        </w:rPr>
        <w:t>111</w:t>
      </w:r>
      <w:r>
        <w:rPr>
          <w:noProof/>
        </w:rPr>
        <w:fldChar w:fldCharType="end"/>
      </w:r>
    </w:p>
    <w:p w14:paraId="15E0C288" w14:textId="536D9B43"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_Toc170382704 \h </w:instrText>
      </w:r>
      <w:r>
        <w:rPr>
          <w:noProof/>
        </w:rPr>
      </w:r>
      <w:r>
        <w:rPr>
          <w:noProof/>
        </w:rPr>
        <w:fldChar w:fldCharType="separate"/>
      </w:r>
      <w:r>
        <w:rPr>
          <w:noProof/>
        </w:rPr>
        <w:t>111</w:t>
      </w:r>
      <w:r>
        <w:rPr>
          <w:noProof/>
        </w:rPr>
        <w:fldChar w:fldCharType="end"/>
      </w:r>
    </w:p>
    <w:p w14:paraId="6A938A9C" w14:textId="0C9CBEB6"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10.2.0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_Toc170382705 \h </w:instrText>
      </w:r>
      <w:r>
        <w:rPr>
          <w:noProof/>
        </w:rPr>
      </w:r>
      <w:r>
        <w:rPr>
          <w:noProof/>
        </w:rPr>
        <w:fldChar w:fldCharType="separate"/>
      </w:r>
      <w:r>
        <w:rPr>
          <w:noProof/>
        </w:rPr>
        <w:t>111</w:t>
      </w:r>
      <w:r>
        <w:rPr>
          <w:noProof/>
        </w:rPr>
        <w:fldChar w:fldCharType="end"/>
      </w:r>
    </w:p>
    <w:p w14:paraId="39396D25" w14:textId="0DCB119F"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RTCP-APP with codec control requests</w:t>
      </w:r>
      <w:r>
        <w:rPr>
          <w:noProof/>
        </w:rPr>
        <w:tab/>
      </w:r>
      <w:r>
        <w:rPr>
          <w:noProof/>
        </w:rPr>
        <w:fldChar w:fldCharType="begin" w:fldLock="1"/>
      </w:r>
      <w:r>
        <w:rPr>
          <w:noProof/>
        </w:rPr>
        <w:instrText xml:space="preserve"> PAGEREF _Toc170382706 \h </w:instrText>
      </w:r>
      <w:r>
        <w:rPr>
          <w:noProof/>
        </w:rPr>
      </w:r>
      <w:r>
        <w:rPr>
          <w:noProof/>
        </w:rPr>
        <w:fldChar w:fldCharType="separate"/>
      </w:r>
      <w:r>
        <w:rPr>
          <w:noProof/>
        </w:rPr>
        <w:t>113</w:t>
      </w:r>
      <w:r>
        <w:rPr>
          <w:noProof/>
        </w:rPr>
        <w:fldChar w:fldCharType="end"/>
      </w:r>
    </w:p>
    <w:p w14:paraId="6B1D028D" w14:textId="72A503A1"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_Toc170382707 \h </w:instrText>
      </w:r>
      <w:r>
        <w:rPr>
          <w:noProof/>
        </w:rPr>
      </w:r>
      <w:r>
        <w:rPr>
          <w:noProof/>
        </w:rPr>
        <w:fldChar w:fldCharType="separate"/>
      </w:r>
      <w:r>
        <w:rPr>
          <w:noProof/>
        </w:rPr>
        <w:t>113</w:t>
      </w:r>
      <w:r>
        <w:rPr>
          <w:noProof/>
        </w:rPr>
        <w:fldChar w:fldCharType="end"/>
      </w:r>
    </w:p>
    <w:p w14:paraId="52F7BA75" w14:textId="49F27FF6"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General Format of RTCP-APP packet with codec control requests</w:t>
      </w:r>
      <w:r>
        <w:rPr>
          <w:noProof/>
        </w:rPr>
        <w:tab/>
      </w:r>
      <w:r>
        <w:rPr>
          <w:noProof/>
        </w:rPr>
        <w:fldChar w:fldCharType="begin" w:fldLock="1"/>
      </w:r>
      <w:r>
        <w:rPr>
          <w:noProof/>
        </w:rPr>
        <w:instrText xml:space="preserve"> PAGEREF _Toc170382708 \h </w:instrText>
      </w:r>
      <w:r>
        <w:rPr>
          <w:noProof/>
        </w:rPr>
      </w:r>
      <w:r>
        <w:rPr>
          <w:noProof/>
        </w:rPr>
        <w:fldChar w:fldCharType="separate"/>
      </w:r>
      <w:r>
        <w:rPr>
          <w:noProof/>
        </w:rPr>
        <w:t>113</w:t>
      </w:r>
      <w:r>
        <w:rPr>
          <w:noProof/>
        </w:rPr>
        <w:fldChar w:fldCharType="end"/>
      </w:r>
    </w:p>
    <w:p w14:paraId="04B8EF40" w14:textId="197C11B8"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10.2.1.2a</w:t>
      </w:r>
      <w:r>
        <w:rPr>
          <w:rFonts w:asciiTheme="minorHAnsi" w:eastAsiaTheme="minorEastAsia" w:hAnsiTheme="minorHAnsi" w:cstheme="minorBidi"/>
          <w:noProof/>
          <w:kern w:val="2"/>
          <w:sz w:val="24"/>
          <w:szCs w:val="24"/>
          <w:lang w:eastAsia="en-GB"/>
          <w14:ligatures w14:val="standardContextual"/>
        </w:rPr>
        <w:tab/>
      </w:r>
      <w:r>
        <w:rPr>
          <w:noProof/>
        </w:rPr>
        <w:t>Padding</w:t>
      </w:r>
      <w:r>
        <w:rPr>
          <w:noProof/>
        </w:rPr>
        <w:tab/>
      </w:r>
      <w:r>
        <w:rPr>
          <w:noProof/>
        </w:rPr>
        <w:fldChar w:fldCharType="begin" w:fldLock="1"/>
      </w:r>
      <w:r>
        <w:rPr>
          <w:noProof/>
        </w:rPr>
        <w:instrText xml:space="preserve"> PAGEREF _Toc170382709 \h </w:instrText>
      </w:r>
      <w:r>
        <w:rPr>
          <w:noProof/>
        </w:rPr>
      </w:r>
      <w:r>
        <w:rPr>
          <w:noProof/>
        </w:rPr>
        <w:fldChar w:fldCharType="separate"/>
      </w:r>
      <w:r>
        <w:rPr>
          <w:noProof/>
        </w:rPr>
        <w:t>114</w:t>
      </w:r>
      <w:r>
        <w:rPr>
          <w:noProof/>
        </w:rPr>
        <w:fldChar w:fldCharType="end"/>
      </w:r>
    </w:p>
    <w:p w14:paraId="45BF2E6F" w14:textId="1848464F"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Redundancy Request</w:t>
      </w:r>
      <w:r>
        <w:rPr>
          <w:noProof/>
        </w:rPr>
        <w:tab/>
      </w:r>
      <w:r>
        <w:rPr>
          <w:noProof/>
        </w:rPr>
        <w:fldChar w:fldCharType="begin" w:fldLock="1"/>
      </w:r>
      <w:r>
        <w:rPr>
          <w:noProof/>
        </w:rPr>
        <w:instrText xml:space="preserve"> PAGEREF _Toc170382710 \h </w:instrText>
      </w:r>
      <w:r>
        <w:rPr>
          <w:noProof/>
        </w:rPr>
      </w:r>
      <w:r>
        <w:rPr>
          <w:noProof/>
        </w:rPr>
        <w:fldChar w:fldCharType="separate"/>
      </w:r>
      <w:r>
        <w:rPr>
          <w:noProof/>
        </w:rPr>
        <w:t>115</w:t>
      </w:r>
      <w:r>
        <w:rPr>
          <w:noProof/>
        </w:rPr>
        <w:fldChar w:fldCharType="end"/>
      </w:r>
    </w:p>
    <w:p w14:paraId="52653D67" w14:textId="0F4CB868"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Frame Aggregation Request</w:t>
      </w:r>
      <w:r>
        <w:rPr>
          <w:noProof/>
        </w:rPr>
        <w:tab/>
      </w:r>
      <w:r>
        <w:rPr>
          <w:noProof/>
        </w:rPr>
        <w:fldChar w:fldCharType="begin" w:fldLock="1"/>
      </w:r>
      <w:r>
        <w:rPr>
          <w:noProof/>
        </w:rPr>
        <w:instrText xml:space="preserve"> PAGEREF _Toc170382711 \h </w:instrText>
      </w:r>
      <w:r>
        <w:rPr>
          <w:noProof/>
        </w:rPr>
      </w:r>
      <w:r>
        <w:rPr>
          <w:noProof/>
        </w:rPr>
        <w:fldChar w:fldCharType="separate"/>
      </w:r>
      <w:r>
        <w:rPr>
          <w:noProof/>
        </w:rPr>
        <w:t>115</w:t>
      </w:r>
      <w:r>
        <w:rPr>
          <w:noProof/>
        </w:rPr>
        <w:fldChar w:fldCharType="end"/>
      </w:r>
    </w:p>
    <w:p w14:paraId="10F17389" w14:textId="1DE82A99"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Codec Mode Request</w:t>
      </w:r>
      <w:r>
        <w:rPr>
          <w:noProof/>
        </w:rPr>
        <w:tab/>
      </w:r>
      <w:r>
        <w:rPr>
          <w:noProof/>
        </w:rPr>
        <w:fldChar w:fldCharType="begin" w:fldLock="1"/>
      </w:r>
      <w:r>
        <w:rPr>
          <w:noProof/>
        </w:rPr>
        <w:instrText xml:space="preserve"> PAGEREF _Toc170382712 \h </w:instrText>
      </w:r>
      <w:r>
        <w:rPr>
          <w:noProof/>
        </w:rPr>
      </w:r>
      <w:r>
        <w:rPr>
          <w:noProof/>
        </w:rPr>
        <w:fldChar w:fldCharType="separate"/>
      </w:r>
      <w:r>
        <w:rPr>
          <w:noProof/>
        </w:rPr>
        <w:t>116</w:t>
      </w:r>
      <w:r>
        <w:rPr>
          <w:noProof/>
        </w:rPr>
        <w:fldChar w:fldCharType="end"/>
      </w:r>
    </w:p>
    <w:p w14:paraId="19E9FD74" w14:textId="7D6C1C12"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Generation of RTP payloads for multiple codec control requests</w:t>
      </w:r>
      <w:r>
        <w:rPr>
          <w:noProof/>
        </w:rPr>
        <w:tab/>
      </w:r>
      <w:r>
        <w:rPr>
          <w:noProof/>
        </w:rPr>
        <w:fldChar w:fldCharType="begin" w:fldLock="1"/>
      </w:r>
      <w:r>
        <w:rPr>
          <w:noProof/>
        </w:rPr>
        <w:instrText xml:space="preserve"> PAGEREF _Toc170382713 \h </w:instrText>
      </w:r>
      <w:r>
        <w:rPr>
          <w:noProof/>
        </w:rPr>
      </w:r>
      <w:r>
        <w:rPr>
          <w:noProof/>
        </w:rPr>
        <w:fldChar w:fldCharType="separate"/>
      </w:r>
      <w:r>
        <w:rPr>
          <w:noProof/>
        </w:rPr>
        <w:t>116</w:t>
      </w:r>
      <w:r>
        <w:rPr>
          <w:noProof/>
        </w:rPr>
        <w:fldChar w:fldCharType="end"/>
      </w:r>
    </w:p>
    <w:p w14:paraId="40AD04D6" w14:textId="3711CDCC"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EVS Primary Rate Request</w:t>
      </w:r>
      <w:r>
        <w:rPr>
          <w:noProof/>
        </w:rPr>
        <w:tab/>
      </w:r>
      <w:r>
        <w:rPr>
          <w:noProof/>
        </w:rPr>
        <w:fldChar w:fldCharType="begin" w:fldLock="1"/>
      </w:r>
      <w:r>
        <w:rPr>
          <w:noProof/>
        </w:rPr>
        <w:instrText xml:space="preserve"> PAGEREF _Toc170382714 \h </w:instrText>
      </w:r>
      <w:r>
        <w:rPr>
          <w:noProof/>
        </w:rPr>
      </w:r>
      <w:r>
        <w:rPr>
          <w:noProof/>
        </w:rPr>
        <w:fldChar w:fldCharType="separate"/>
      </w:r>
      <w:r>
        <w:rPr>
          <w:noProof/>
        </w:rPr>
        <w:t>117</w:t>
      </w:r>
      <w:r>
        <w:rPr>
          <w:noProof/>
        </w:rPr>
        <w:fldChar w:fldCharType="end"/>
      </w:r>
    </w:p>
    <w:p w14:paraId="489F5A56" w14:textId="56058CCA"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EVS Bandwidth Request</w:t>
      </w:r>
      <w:r>
        <w:rPr>
          <w:noProof/>
        </w:rPr>
        <w:tab/>
      </w:r>
      <w:r>
        <w:rPr>
          <w:noProof/>
        </w:rPr>
        <w:fldChar w:fldCharType="begin" w:fldLock="1"/>
      </w:r>
      <w:r>
        <w:rPr>
          <w:noProof/>
        </w:rPr>
        <w:instrText xml:space="preserve"> PAGEREF _Toc170382715 \h </w:instrText>
      </w:r>
      <w:r>
        <w:rPr>
          <w:noProof/>
        </w:rPr>
      </w:r>
      <w:r>
        <w:rPr>
          <w:noProof/>
        </w:rPr>
        <w:fldChar w:fldCharType="separate"/>
      </w:r>
      <w:r>
        <w:rPr>
          <w:noProof/>
        </w:rPr>
        <w:t>118</w:t>
      </w:r>
      <w:r>
        <w:rPr>
          <w:noProof/>
        </w:rPr>
        <w:fldChar w:fldCharType="end"/>
      </w:r>
    </w:p>
    <w:p w14:paraId="245971DB" w14:textId="7BEDBB35"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EVS Channel Aware Request</w:t>
      </w:r>
      <w:r>
        <w:rPr>
          <w:noProof/>
        </w:rPr>
        <w:tab/>
      </w:r>
      <w:r>
        <w:rPr>
          <w:noProof/>
        </w:rPr>
        <w:fldChar w:fldCharType="begin" w:fldLock="1"/>
      </w:r>
      <w:r>
        <w:rPr>
          <w:noProof/>
        </w:rPr>
        <w:instrText xml:space="preserve"> PAGEREF _Toc170382716 \h </w:instrText>
      </w:r>
      <w:r>
        <w:rPr>
          <w:noProof/>
        </w:rPr>
      </w:r>
      <w:r>
        <w:rPr>
          <w:noProof/>
        </w:rPr>
        <w:fldChar w:fldCharType="separate"/>
      </w:r>
      <w:r>
        <w:rPr>
          <w:noProof/>
        </w:rPr>
        <w:t>119</w:t>
      </w:r>
      <w:r>
        <w:rPr>
          <w:noProof/>
        </w:rPr>
        <w:fldChar w:fldCharType="end"/>
      </w:r>
    </w:p>
    <w:p w14:paraId="1671A585" w14:textId="28903839"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EVS Primary mode to EVS AMR-WB IO mode Switching Request</w:t>
      </w:r>
      <w:r>
        <w:rPr>
          <w:noProof/>
        </w:rPr>
        <w:tab/>
      </w:r>
      <w:r>
        <w:rPr>
          <w:noProof/>
        </w:rPr>
        <w:fldChar w:fldCharType="begin" w:fldLock="1"/>
      </w:r>
      <w:r>
        <w:rPr>
          <w:noProof/>
        </w:rPr>
        <w:instrText xml:space="preserve"> PAGEREF _Toc170382717 \h </w:instrText>
      </w:r>
      <w:r>
        <w:rPr>
          <w:noProof/>
        </w:rPr>
      </w:r>
      <w:r>
        <w:rPr>
          <w:noProof/>
        </w:rPr>
        <w:fldChar w:fldCharType="separate"/>
      </w:r>
      <w:r>
        <w:rPr>
          <w:noProof/>
        </w:rPr>
        <w:t>119</w:t>
      </w:r>
      <w:r>
        <w:rPr>
          <w:noProof/>
        </w:rPr>
        <w:fldChar w:fldCharType="end"/>
      </w:r>
    </w:p>
    <w:p w14:paraId="20E79352" w14:textId="638656E3"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EVS AMR-WB IO mode to EVS Primary mode Switching Request</w:t>
      </w:r>
      <w:r>
        <w:rPr>
          <w:noProof/>
        </w:rPr>
        <w:tab/>
      </w:r>
      <w:r>
        <w:rPr>
          <w:noProof/>
        </w:rPr>
        <w:fldChar w:fldCharType="begin" w:fldLock="1"/>
      </w:r>
      <w:r>
        <w:rPr>
          <w:noProof/>
        </w:rPr>
        <w:instrText xml:space="preserve"> PAGEREF _Toc170382718 \h </w:instrText>
      </w:r>
      <w:r>
        <w:rPr>
          <w:noProof/>
        </w:rPr>
      </w:r>
      <w:r>
        <w:rPr>
          <w:noProof/>
        </w:rPr>
        <w:fldChar w:fldCharType="separate"/>
      </w:r>
      <w:r>
        <w:rPr>
          <w:noProof/>
        </w:rPr>
        <w:t>121</w:t>
      </w:r>
      <w:r>
        <w:rPr>
          <w:noProof/>
        </w:rPr>
        <w:fldChar w:fldCharType="end"/>
      </w:r>
    </w:p>
    <w:p w14:paraId="6F0B6683" w14:textId="572EFB89"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IVAS Coded Format Request</w:t>
      </w:r>
      <w:r>
        <w:rPr>
          <w:noProof/>
        </w:rPr>
        <w:tab/>
      </w:r>
      <w:r>
        <w:rPr>
          <w:noProof/>
        </w:rPr>
        <w:fldChar w:fldCharType="begin" w:fldLock="1"/>
      </w:r>
      <w:r>
        <w:rPr>
          <w:noProof/>
        </w:rPr>
        <w:instrText xml:space="preserve"> PAGEREF _Toc170382719 \h </w:instrText>
      </w:r>
      <w:r>
        <w:rPr>
          <w:noProof/>
        </w:rPr>
      </w:r>
      <w:r>
        <w:rPr>
          <w:noProof/>
        </w:rPr>
        <w:fldChar w:fldCharType="separate"/>
      </w:r>
      <w:r>
        <w:rPr>
          <w:noProof/>
        </w:rPr>
        <w:t>121</w:t>
      </w:r>
      <w:r>
        <w:rPr>
          <w:noProof/>
        </w:rPr>
        <w:fldChar w:fldCharType="end"/>
      </w:r>
    </w:p>
    <w:p w14:paraId="2368927F" w14:textId="38D20B6F"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IVAS Immersive Bit Rate Request</w:t>
      </w:r>
      <w:r>
        <w:rPr>
          <w:noProof/>
        </w:rPr>
        <w:tab/>
      </w:r>
      <w:r>
        <w:rPr>
          <w:noProof/>
        </w:rPr>
        <w:fldChar w:fldCharType="begin" w:fldLock="1"/>
      </w:r>
      <w:r>
        <w:rPr>
          <w:noProof/>
        </w:rPr>
        <w:instrText xml:space="preserve"> PAGEREF _Toc170382720 \h </w:instrText>
      </w:r>
      <w:r>
        <w:rPr>
          <w:noProof/>
        </w:rPr>
      </w:r>
      <w:r>
        <w:rPr>
          <w:noProof/>
        </w:rPr>
        <w:fldChar w:fldCharType="separate"/>
      </w:r>
      <w:r>
        <w:rPr>
          <w:noProof/>
        </w:rPr>
        <w:t>122</w:t>
      </w:r>
      <w:r>
        <w:rPr>
          <w:noProof/>
        </w:rPr>
        <w:fldChar w:fldCharType="end"/>
      </w:r>
    </w:p>
    <w:p w14:paraId="7DC8E2FB" w14:textId="1E24B62F"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Example use cases</w:t>
      </w:r>
      <w:r>
        <w:rPr>
          <w:noProof/>
        </w:rPr>
        <w:tab/>
      </w:r>
      <w:r>
        <w:rPr>
          <w:noProof/>
        </w:rPr>
        <w:fldChar w:fldCharType="begin" w:fldLock="1"/>
      </w:r>
      <w:r>
        <w:rPr>
          <w:noProof/>
        </w:rPr>
        <w:instrText xml:space="preserve"> PAGEREF _Toc170382721 \h </w:instrText>
      </w:r>
      <w:r>
        <w:rPr>
          <w:noProof/>
        </w:rPr>
      </w:r>
      <w:r>
        <w:rPr>
          <w:noProof/>
        </w:rPr>
        <w:fldChar w:fldCharType="separate"/>
      </w:r>
      <w:r>
        <w:rPr>
          <w:noProof/>
        </w:rPr>
        <w:t>123</w:t>
      </w:r>
      <w:r>
        <w:rPr>
          <w:noProof/>
        </w:rPr>
        <w:fldChar w:fldCharType="end"/>
      </w:r>
    </w:p>
    <w:p w14:paraId="1EB8B703" w14:textId="48DBC3B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SDP negotiation for RTCP-APP</w:t>
      </w:r>
      <w:r>
        <w:rPr>
          <w:noProof/>
        </w:rPr>
        <w:tab/>
      </w:r>
      <w:r>
        <w:rPr>
          <w:noProof/>
        </w:rPr>
        <w:fldChar w:fldCharType="begin" w:fldLock="1"/>
      </w:r>
      <w:r>
        <w:rPr>
          <w:noProof/>
        </w:rPr>
        <w:instrText xml:space="preserve"> PAGEREF _Toc170382722 \h </w:instrText>
      </w:r>
      <w:r>
        <w:rPr>
          <w:noProof/>
        </w:rPr>
      </w:r>
      <w:r>
        <w:rPr>
          <w:noProof/>
        </w:rPr>
        <w:fldChar w:fldCharType="separate"/>
      </w:r>
      <w:r>
        <w:rPr>
          <w:noProof/>
        </w:rPr>
        <w:t>125</w:t>
      </w:r>
      <w:r>
        <w:rPr>
          <w:noProof/>
        </w:rPr>
        <w:fldChar w:fldCharType="end"/>
      </w:r>
    </w:p>
    <w:p w14:paraId="2F51C36F" w14:textId="20A7C1DC"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_Toc170382723 \h </w:instrText>
      </w:r>
      <w:r>
        <w:rPr>
          <w:noProof/>
        </w:rPr>
      </w:r>
      <w:r>
        <w:rPr>
          <w:noProof/>
        </w:rPr>
        <w:fldChar w:fldCharType="separate"/>
      </w:r>
      <w:r>
        <w:rPr>
          <w:noProof/>
        </w:rPr>
        <w:t>126</w:t>
      </w:r>
      <w:r>
        <w:rPr>
          <w:noProof/>
        </w:rPr>
        <w:fldChar w:fldCharType="end"/>
      </w:r>
    </w:p>
    <w:p w14:paraId="6EC34EE4" w14:textId="2F850A33"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_Toc170382724 \h </w:instrText>
      </w:r>
      <w:r>
        <w:rPr>
          <w:noProof/>
        </w:rPr>
      </w:r>
      <w:r>
        <w:rPr>
          <w:noProof/>
        </w:rPr>
        <w:fldChar w:fldCharType="separate"/>
      </w:r>
      <w:r>
        <w:rPr>
          <w:noProof/>
        </w:rPr>
        <w:t>126</w:t>
      </w:r>
      <w:r>
        <w:rPr>
          <w:noProof/>
        </w:rPr>
        <w:fldChar w:fldCharType="end"/>
      </w:r>
    </w:p>
    <w:p w14:paraId="55B66B4D" w14:textId="65F5ABCD"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Signaling mechanisms</w:t>
      </w:r>
      <w:r>
        <w:rPr>
          <w:noProof/>
        </w:rPr>
        <w:tab/>
      </w:r>
      <w:r>
        <w:rPr>
          <w:noProof/>
        </w:rPr>
        <w:fldChar w:fldCharType="begin" w:fldLock="1"/>
      </w:r>
      <w:r>
        <w:rPr>
          <w:noProof/>
        </w:rPr>
        <w:instrText xml:space="preserve"> PAGEREF _Toc170382725 \h </w:instrText>
      </w:r>
      <w:r>
        <w:rPr>
          <w:noProof/>
        </w:rPr>
      </w:r>
      <w:r>
        <w:rPr>
          <w:noProof/>
        </w:rPr>
        <w:fldChar w:fldCharType="separate"/>
      </w:r>
      <w:r>
        <w:rPr>
          <w:noProof/>
        </w:rPr>
        <w:t>126</w:t>
      </w:r>
      <w:r>
        <w:rPr>
          <w:noProof/>
        </w:rPr>
        <w:fldChar w:fldCharType="end"/>
      </w:r>
    </w:p>
    <w:p w14:paraId="523F4728" w14:textId="5D9C752B"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Adaptation triggers</w:t>
      </w:r>
      <w:r>
        <w:rPr>
          <w:noProof/>
        </w:rPr>
        <w:tab/>
      </w:r>
      <w:r>
        <w:rPr>
          <w:noProof/>
        </w:rPr>
        <w:fldChar w:fldCharType="begin" w:fldLock="1"/>
      </w:r>
      <w:r>
        <w:rPr>
          <w:noProof/>
        </w:rPr>
        <w:instrText xml:space="preserve"> PAGEREF _Toc170382726 \h </w:instrText>
      </w:r>
      <w:r>
        <w:rPr>
          <w:noProof/>
        </w:rPr>
      </w:r>
      <w:r>
        <w:rPr>
          <w:noProof/>
        </w:rPr>
        <w:fldChar w:fldCharType="separate"/>
      </w:r>
      <w:r>
        <w:rPr>
          <w:noProof/>
        </w:rPr>
        <w:t>128</w:t>
      </w:r>
      <w:r>
        <w:rPr>
          <w:noProof/>
        </w:rPr>
        <w:fldChar w:fldCharType="end"/>
      </w:r>
    </w:p>
    <w:p w14:paraId="6099AFBB" w14:textId="2AB54AB9"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Sender behavior, downswitching</w:t>
      </w:r>
      <w:r>
        <w:rPr>
          <w:noProof/>
        </w:rPr>
        <w:tab/>
      </w:r>
      <w:r>
        <w:rPr>
          <w:noProof/>
        </w:rPr>
        <w:fldChar w:fldCharType="begin" w:fldLock="1"/>
      </w:r>
      <w:r>
        <w:rPr>
          <w:noProof/>
        </w:rPr>
        <w:instrText xml:space="preserve"> PAGEREF _Toc170382727 \h </w:instrText>
      </w:r>
      <w:r>
        <w:rPr>
          <w:noProof/>
        </w:rPr>
      </w:r>
      <w:r>
        <w:rPr>
          <w:noProof/>
        </w:rPr>
        <w:fldChar w:fldCharType="separate"/>
      </w:r>
      <w:r>
        <w:rPr>
          <w:noProof/>
        </w:rPr>
        <w:t>128</w:t>
      </w:r>
      <w:r>
        <w:rPr>
          <w:noProof/>
        </w:rPr>
        <w:fldChar w:fldCharType="end"/>
      </w:r>
    </w:p>
    <w:p w14:paraId="02F78FD9" w14:textId="3E054E2E"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Downswitching divided into phases</w:t>
      </w:r>
      <w:r>
        <w:rPr>
          <w:noProof/>
        </w:rPr>
        <w:tab/>
      </w:r>
      <w:r>
        <w:rPr>
          <w:noProof/>
        </w:rPr>
        <w:fldChar w:fldCharType="begin" w:fldLock="1"/>
      </w:r>
      <w:r>
        <w:rPr>
          <w:noProof/>
        </w:rPr>
        <w:instrText xml:space="preserve"> PAGEREF _Toc170382728 \h </w:instrText>
      </w:r>
      <w:r>
        <w:rPr>
          <w:noProof/>
        </w:rPr>
      </w:r>
      <w:r>
        <w:rPr>
          <w:noProof/>
        </w:rPr>
        <w:fldChar w:fldCharType="separate"/>
      </w:r>
      <w:r>
        <w:rPr>
          <w:noProof/>
        </w:rPr>
        <w:t>128</w:t>
      </w:r>
      <w:r>
        <w:rPr>
          <w:noProof/>
        </w:rPr>
        <w:fldChar w:fldCharType="end"/>
      </w:r>
    </w:p>
    <w:p w14:paraId="6E56356C" w14:textId="319935FC"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Rate reduction phase</w:t>
      </w:r>
      <w:r>
        <w:rPr>
          <w:noProof/>
        </w:rPr>
        <w:tab/>
      </w:r>
      <w:r>
        <w:rPr>
          <w:noProof/>
        </w:rPr>
        <w:fldChar w:fldCharType="begin" w:fldLock="1"/>
      </w:r>
      <w:r>
        <w:rPr>
          <w:noProof/>
        </w:rPr>
        <w:instrText xml:space="preserve"> PAGEREF _Toc170382729 \h </w:instrText>
      </w:r>
      <w:r>
        <w:rPr>
          <w:noProof/>
        </w:rPr>
      </w:r>
      <w:r>
        <w:rPr>
          <w:noProof/>
        </w:rPr>
        <w:fldChar w:fldCharType="separate"/>
      </w:r>
      <w:r>
        <w:rPr>
          <w:noProof/>
        </w:rPr>
        <w:t>129</w:t>
      </w:r>
      <w:r>
        <w:rPr>
          <w:noProof/>
        </w:rPr>
        <w:fldChar w:fldCharType="end"/>
      </w:r>
    </w:p>
    <w:p w14:paraId="7C4C55E9" w14:textId="50F30D96"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Delay recovery phase</w:t>
      </w:r>
      <w:r>
        <w:rPr>
          <w:noProof/>
        </w:rPr>
        <w:tab/>
      </w:r>
      <w:r>
        <w:rPr>
          <w:noProof/>
        </w:rPr>
        <w:fldChar w:fldCharType="begin" w:fldLock="1"/>
      </w:r>
      <w:r>
        <w:rPr>
          <w:noProof/>
        </w:rPr>
        <w:instrText xml:space="preserve"> PAGEREF _Toc170382730 \h </w:instrText>
      </w:r>
      <w:r>
        <w:rPr>
          <w:noProof/>
        </w:rPr>
      </w:r>
      <w:r>
        <w:rPr>
          <w:noProof/>
        </w:rPr>
        <w:fldChar w:fldCharType="separate"/>
      </w:r>
      <w:r>
        <w:rPr>
          <w:noProof/>
        </w:rPr>
        <w:t>129</w:t>
      </w:r>
      <w:r>
        <w:rPr>
          <w:noProof/>
        </w:rPr>
        <w:fldChar w:fldCharType="end"/>
      </w:r>
    </w:p>
    <w:p w14:paraId="1788CF25" w14:textId="09F3767E"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10.3.5</w:t>
      </w:r>
      <w:r>
        <w:rPr>
          <w:rFonts w:asciiTheme="minorHAnsi" w:eastAsiaTheme="minorEastAsia" w:hAnsiTheme="minorHAnsi" w:cstheme="minorBidi"/>
          <w:noProof/>
          <w:kern w:val="2"/>
          <w:sz w:val="24"/>
          <w:szCs w:val="24"/>
          <w:lang w:eastAsia="en-GB"/>
          <w14:ligatures w14:val="standardContextual"/>
        </w:rPr>
        <w:tab/>
      </w:r>
      <w:r>
        <w:rPr>
          <w:noProof/>
        </w:rPr>
        <w:t>Sender behavior, up-switching</w:t>
      </w:r>
      <w:r>
        <w:rPr>
          <w:noProof/>
        </w:rPr>
        <w:tab/>
      </w:r>
      <w:r>
        <w:rPr>
          <w:noProof/>
        </w:rPr>
        <w:fldChar w:fldCharType="begin" w:fldLock="1"/>
      </w:r>
      <w:r>
        <w:rPr>
          <w:noProof/>
        </w:rPr>
        <w:instrText xml:space="preserve"> PAGEREF _Toc170382731 \h </w:instrText>
      </w:r>
      <w:r>
        <w:rPr>
          <w:noProof/>
        </w:rPr>
      </w:r>
      <w:r>
        <w:rPr>
          <w:noProof/>
        </w:rPr>
        <w:fldChar w:fldCharType="separate"/>
      </w:r>
      <w:r>
        <w:rPr>
          <w:noProof/>
        </w:rPr>
        <w:t>129</w:t>
      </w:r>
      <w:r>
        <w:rPr>
          <w:noProof/>
        </w:rPr>
        <w:fldChar w:fldCharType="end"/>
      </w:r>
    </w:p>
    <w:p w14:paraId="767F8FE3" w14:textId="35DFA172"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Receiver behavior, down-switching</w:t>
      </w:r>
      <w:r>
        <w:rPr>
          <w:noProof/>
        </w:rPr>
        <w:tab/>
      </w:r>
      <w:r>
        <w:rPr>
          <w:noProof/>
        </w:rPr>
        <w:fldChar w:fldCharType="begin" w:fldLock="1"/>
      </w:r>
      <w:r>
        <w:rPr>
          <w:noProof/>
        </w:rPr>
        <w:instrText xml:space="preserve"> PAGEREF _Toc170382732 \h </w:instrText>
      </w:r>
      <w:r>
        <w:rPr>
          <w:noProof/>
        </w:rPr>
      </w:r>
      <w:r>
        <w:rPr>
          <w:noProof/>
        </w:rPr>
        <w:fldChar w:fldCharType="separate"/>
      </w:r>
      <w:r>
        <w:rPr>
          <w:noProof/>
        </w:rPr>
        <w:t>130</w:t>
      </w:r>
      <w:r>
        <w:rPr>
          <w:noProof/>
        </w:rPr>
        <w:fldChar w:fldCharType="end"/>
      </w:r>
    </w:p>
    <w:p w14:paraId="16BFE251" w14:textId="4D75B080"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Receiver behavior, up-switch</w:t>
      </w:r>
      <w:r>
        <w:rPr>
          <w:noProof/>
        </w:rPr>
        <w:tab/>
      </w:r>
      <w:r>
        <w:rPr>
          <w:noProof/>
        </w:rPr>
        <w:fldChar w:fldCharType="begin" w:fldLock="1"/>
      </w:r>
      <w:r>
        <w:rPr>
          <w:noProof/>
        </w:rPr>
        <w:instrText xml:space="preserve"> PAGEREF _Toc170382733 \h </w:instrText>
      </w:r>
      <w:r>
        <w:rPr>
          <w:noProof/>
        </w:rPr>
      </w:r>
      <w:r>
        <w:rPr>
          <w:noProof/>
        </w:rPr>
        <w:fldChar w:fldCharType="separate"/>
      </w:r>
      <w:r>
        <w:rPr>
          <w:noProof/>
        </w:rPr>
        <w:t>130</w:t>
      </w:r>
      <w:r>
        <w:rPr>
          <w:noProof/>
        </w:rPr>
        <w:fldChar w:fldCharType="end"/>
      </w:r>
    </w:p>
    <w:p w14:paraId="5A59F1CD" w14:textId="33433519"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ECN triggered adaptation</w:t>
      </w:r>
      <w:r>
        <w:rPr>
          <w:noProof/>
        </w:rPr>
        <w:tab/>
      </w:r>
      <w:r>
        <w:rPr>
          <w:noProof/>
        </w:rPr>
        <w:fldChar w:fldCharType="begin" w:fldLock="1"/>
      </w:r>
      <w:r>
        <w:rPr>
          <w:noProof/>
        </w:rPr>
        <w:instrText xml:space="preserve"> PAGEREF _Toc170382734 \h </w:instrText>
      </w:r>
      <w:r>
        <w:rPr>
          <w:noProof/>
        </w:rPr>
      </w:r>
      <w:r>
        <w:rPr>
          <w:noProof/>
        </w:rPr>
        <w:fldChar w:fldCharType="separate"/>
      </w:r>
      <w:r>
        <w:rPr>
          <w:noProof/>
        </w:rPr>
        <w:t>130</w:t>
      </w:r>
      <w:r>
        <w:rPr>
          <w:noProof/>
        </w:rPr>
        <w:fldChar w:fldCharType="end"/>
      </w:r>
    </w:p>
    <w:p w14:paraId="479E1E0A" w14:textId="74A88ABB"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_Toc170382735 \h </w:instrText>
      </w:r>
      <w:r>
        <w:rPr>
          <w:noProof/>
        </w:rPr>
      </w:r>
      <w:r>
        <w:rPr>
          <w:noProof/>
        </w:rPr>
        <w:fldChar w:fldCharType="separate"/>
      </w:r>
      <w:r>
        <w:rPr>
          <w:noProof/>
        </w:rPr>
        <w:t>131</w:t>
      </w:r>
      <w:r>
        <w:rPr>
          <w:noProof/>
        </w:rPr>
        <w:fldChar w:fldCharType="end"/>
      </w:r>
    </w:p>
    <w:p w14:paraId="17F333F0" w14:textId="3FA8101E"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_Toc170382736 \h </w:instrText>
      </w:r>
      <w:r>
        <w:rPr>
          <w:noProof/>
        </w:rPr>
      </w:r>
      <w:r>
        <w:rPr>
          <w:noProof/>
        </w:rPr>
        <w:fldChar w:fldCharType="separate"/>
      </w:r>
      <w:r>
        <w:rPr>
          <w:noProof/>
        </w:rPr>
        <w:t>132</w:t>
      </w:r>
      <w:r>
        <w:rPr>
          <w:noProof/>
        </w:rPr>
        <w:fldChar w:fldCharType="end"/>
      </w:r>
    </w:p>
    <w:p w14:paraId="681C2A8B" w14:textId="29847731"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Using the a=bw-info attribute for adaptation</w:t>
      </w:r>
      <w:r>
        <w:rPr>
          <w:noProof/>
        </w:rPr>
        <w:tab/>
      </w:r>
      <w:r>
        <w:rPr>
          <w:noProof/>
        </w:rPr>
        <w:fldChar w:fldCharType="begin" w:fldLock="1"/>
      </w:r>
      <w:r>
        <w:rPr>
          <w:noProof/>
        </w:rPr>
        <w:instrText xml:space="preserve"> PAGEREF _Toc170382737 \h </w:instrText>
      </w:r>
      <w:r>
        <w:rPr>
          <w:noProof/>
        </w:rPr>
      </w:r>
      <w:r>
        <w:rPr>
          <w:noProof/>
        </w:rPr>
        <w:fldChar w:fldCharType="separate"/>
      </w:r>
      <w:r>
        <w:rPr>
          <w:noProof/>
        </w:rPr>
        <w:t>132</w:t>
      </w:r>
      <w:r>
        <w:rPr>
          <w:noProof/>
        </w:rPr>
        <w:fldChar w:fldCharType="end"/>
      </w:r>
    </w:p>
    <w:p w14:paraId="1B9904B8" w14:textId="0AC921BE"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Access network bitrate recommendation</w:t>
      </w:r>
      <w:r>
        <w:rPr>
          <w:noProof/>
        </w:rPr>
        <w:tab/>
      </w:r>
      <w:r>
        <w:rPr>
          <w:noProof/>
        </w:rPr>
        <w:fldChar w:fldCharType="begin" w:fldLock="1"/>
      </w:r>
      <w:r>
        <w:rPr>
          <w:noProof/>
        </w:rPr>
        <w:instrText xml:space="preserve"> PAGEREF _Toc170382738 \h </w:instrText>
      </w:r>
      <w:r>
        <w:rPr>
          <w:noProof/>
        </w:rPr>
      </w:r>
      <w:r>
        <w:rPr>
          <w:noProof/>
        </w:rPr>
        <w:fldChar w:fldCharType="separate"/>
      </w:r>
      <w:r>
        <w:rPr>
          <w:noProof/>
        </w:rPr>
        <w:t>132</w:t>
      </w:r>
      <w:r>
        <w:rPr>
          <w:noProof/>
        </w:rPr>
        <w:fldChar w:fldCharType="end"/>
      </w:r>
    </w:p>
    <w:p w14:paraId="5856C1BC" w14:textId="5B05533F"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_Toc170382739 \h </w:instrText>
      </w:r>
      <w:r>
        <w:rPr>
          <w:noProof/>
        </w:rPr>
      </w:r>
      <w:r>
        <w:rPr>
          <w:noProof/>
        </w:rPr>
        <w:fldChar w:fldCharType="separate"/>
      </w:r>
      <w:r>
        <w:rPr>
          <w:noProof/>
        </w:rPr>
        <w:t>132</w:t>
      </w:r>
      <w:r>
        <w:rPr>
          <w:noProof/>
        </w:rPr>
        <w:fldChar w:fldCharType="end"/>
      </w:r>
    </w:p>
    <w:p w14:paraId="135340A9" w14:textId="586A495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Relation to session signaling bitrate information</w:t>
      </w:r>
      <w:r>
        <w:rPr>
          <w:noProof/>
        </w:rPr>
        <w:tab/>
      </w:r>
      <w:r>
        <w:rPr>
          <w:noProof/>
        </w:rPr>
        <w:fldChar w:fldCharType="begin" w:fldLock="1"/>
      </w:r>
      <w:r>
        <w:rPr>
          <w:noProof/>
        </w:rPr>
        <w:instrText xml:space="preserve"> PAGEREF _Toc170382740 \h </w:instrText>
      </w:r>
      <w:r>
        <w:rPr>
          <w:noProof/>
        </w:rPr>
      </w:r>
      <w:r>
        <w:rPr>
          <w:noProof/>
        </w:rPr>
        <w:fldChar w:fldCharType="separate"/>
      </w:r>
      <w:r>
        <w:rPr>
          <w:noProof/>
        </w:rPr>
        <w:t>133</w:t>
      </w:r>
      <w:r>
        <w:rPr>
          <w:noProof/>
        </w:rPr>
        <w:fldChar w:fldCharType="end"/>
      </w:r>
    </w:p>
    <w:p w14:paraId="7BE4546E" w14:textId="542DFFBF"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Use with dynamic bitrate adaptation</w:t>
      </w:r>
      <w:r>
        <w:rPr>
          <w:noProof/>
        </w:rPr>
        <w:tab/>
      </w:r>
      <w:r>
        <w:rPr>
          <w:noProof/>
        </w:rPr>
        <w:fldChar w:fldCharType="begin" w:fldLock="1"/>
      </w:r>
      <w:r>
        <w:rPr>
          <w:noProof/>
        </w:rPr>
        <w:instrText xml:space="preserve"> PAGEREF _Toc170382741 \h </w:instrText>
      </w:r>
      <w:r>
        <w:rPr>
          <w:noProof/>
        </w:rPr>
      </w:r>
      <w:r>
        <w:rPr>
          <w:noProof/>
        </w:rPr>
        <w:fldChar w:fldCharType="separate"/>
      </w:r>
      <w:r>
        <w:rPr>
          <w:noProof/>
        </w:rPr>
        <w:t>134</w:t>
      </w:r>
      <w:r>
        <w:rPr>
          <w:noProof/>
        </w:rPr>
        <w:fldChar w:fldCharType="end"/>
      </w:r>
    </w:p>
    <w:p w14:paraId="0187F348" w14:textId="77FF769E"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_Toc170382742 \h </w:instrText>
      </w:r>
      <w:r>
        <w:rPr>
          <w:noProof/>
        </w:rPr>
      </w:r>
      <w:r>
        <w:rPr>
          <w:noProof/>
        </w:rPr>
        <w:fldChar w:fldCharType="separate"/>
      </w:r>
      <w:r>
        <w:rPr>
          <w:noProof/>
        </w:rPr>
        <w:t>134</w:t>
      </w:r>
      <w:r>
        <w:rPr>
          <w:noProof/>
        </w:rPr>
        <w:fldChar w:fldCharType="end"/>
      </w:r>
    </w:p>
    <w:p w14:paraId="578CB33F" w14:textId="4CEB02DE"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10.7.3.2</w:t>
      </w:r>
      <w:r>
        <w:rPr>
          <w:rFonts w:asciiTheme="minorHAnsi" w:eastAsiaTheme="minorEastAsia" w:hAnsiTheme="minorHAnsi" w:cstheme="minorBidi"/>
          <w:noProof/>
          <w:kern w:val="2"/>
          <w:sz w:val="24"/>
          <w:szCs w:val="24"/>
          <w:lang w:eastAsia="en-GB"/>
          <w14:ligatures w14:val="standardContextual"/>
        </w:rPr>
        <w:tab/>
      </w:r>
      <w:r>
        <w:rPr>
          <w:noProof/>
        </w:rPr>
        <w:t>Adaptation of sent media</w:t>
      </w:r>
      <w:r>
        <w:rPr>
          <w:noProof/>
        </w:rPr>
        <w:tab/>
      </w:r>
      <w:r>
        <w:rPr>
          <w:noProof/>
        </w:rPr>
        <w:fldChar w:fldCharType="begin" w:fldLock="1"/>
      </w:r>
      <w:r>
        <w:rPr>
          <w:noProof/>
        </w:rPr>
        <w:instrText xml:space="preserve"> PAGEREF _Toc170382743 \h </w:instrText>
      </w:r>
      <w:r>
        <w:rPr>
          <w:noProof/>
        </w:rPr>
      </w:r>
      <w:r>
        <w:rPr>
          <w:noProof/>
        </w:rPr>
        <w:fldChar w:fldCharType="separate"/>
      </w:r>
      <w:r>
        <w:rPr>
          <w:noProof/>
        </w:rPr>
        <w:t>134</w:t>
      </w:r>
      <w:r>
        <w:rPr>
          <w:noProof/>
        </w:rPr>
        <w:fldChar w:fldCharType="end"/>
      </w:r>
    </w:p>
    <w:p w14:paraId="4BC56A87" w14:textId="2BDDB43C"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10.7.3.3</w:t>
      </w:r>
      <w:r>
        <w:rPr>
          <w:rFonts w:asciiTheme="minorHAnsi" w:eastAsiaTheme="minorEastAsia" w:hAnsiTheme="minorHAnsi" w:cstheme="minorBidi"/>
          <w:noProof/>
          <w:kern w:val="2"/>
          <w:sz w:val="24"/>
          <w:szCs w:val="24"/>
          <w:lang w:eastAsia="en-GB"/>
          <w14:ligatures w14:val="standardContextual"/>
        </w:rPr>
        <w:tab/>
      </w:r>
      <w:r>
        <w:rPr>
          <w:noProof/>
        </w:rPr>
        <w:t>Adaptation of received media</w:t>
      </w:r>
      <w:r>
        <w:rPr>
          <w:noProof/>
        </w:rPr>
        <w:tab/>
      </w:r>
      <w:r>
        <w:rPr>
          <w:noProof/>
        </w:rPr>
        <w:fldChar w:fldCharType="begin" w:fldLock="1"/>
      </w:r>
      <w:r>
        <w:rPr>
          <w:noProof/>
        </w:rPr>
        <w:instrText xml:space="preserve"> PAGEREF _Toc170382744 \h </w:instrText>
      </w:r>
      <w:r>
        <w:rPr>
          <w:noProof/>
        </w:rPr>
      </w:r>
      <w:r>
        <w:rPr>
          <w:noProof/>
        </w:rPr>
        <w:fldChar w:fldCharType="separate"/>
      </w:r>
      <w:r>
        <w:rPr>
          <w:noProof/>
        </w:rPr>
        <w:t>137</w:t>
      </w:r>
      <w:r>
        <w:rPr>
          <w:noProof/>
        </w:rPr>
        <w:fldChar w:fldCharType="end"/>
      </w:r>
    </w:p>
    <w:p w14:paraId="6F949EE6" w14:textId="0EF535D8"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Message mapping for LTE access</w:t>
      </w:r>
      <w:r>
        <w:rPr>
          <w:noProof/>
        </w:rPr>
        <w:tab/>
      </w:r>
      <w:r>
        <w:rPr>
          <w:noProof/>
        </w:rPr>
        <w:fldChar w:fldCharType="begin" w:fldLock="1"/>
      </w:r>
      <w:r>
        <w:rPr>
          <w:noProof/>
        </w:rPr>
        <w:instrText xml:space="preserve"> PAGEREF _Toc170382745 \h </w:instrText>
      </w:r>
      <w:r>
        <w:rPr>
          <w:noProof/>
        </w:rPr>
      </w:r>
      <w:r>
        <w:rPr>
          <w:noProof/>
        </w:rPr>
        <w:fldChar w:fldCharType="separate"/>
      </w:r>
      <w:r>
        <w:rPr>
          <w:noProof/>
        </w:rPr>
        <w:t>137</w:t>
      </w:r>
      <w:r>
        <w:rPr>
          <w:noProof/>
        </w:rPr>
        <w:fldChar w:fldCharType="end"/>
      </w:r>
    </w:p>
    <w:p w14:paraId="33A0BFF0" w14:textId="40B08459"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10.7.5</w:t>
      </w:r>
      <w:r>
        <w:rPr>
          <w:rFonts w:asciiTheme="minorHAnsi" w:eastAsiaTheme="minorEastAsia" w:hAnsiTheme="minorHAnsi" w:cstheme="minorBidi"/>
          <w:noProof/>
          <w:kern w:val="2"/>
          <w:sz w:val="24"/>
          <w:szCs w:val="24"/>
          <w:lang w:eastAsia="en-GB"/>
          <w14:ligatures w14:val="standardContextual"/>
        </w:rPr>
        <w:tab/>
      </w:r>
      <w:r>
        <w:rPr>
          <w:noProof/>
        </w:rPr>
        <w:t>Message mapping for NR access</w:t>
      </w:r>
      <w:r>
        <w:rPr>
          <w:noProof/>
        </w:rPr>
        <w:tab/>
      </w:r>
      <w:r>
        <w:rPr>
          <w:noProof/>
        </w:rPr>
        <w:fldChar w:fldCharType="begin" w:fldLock="1"/>
      </w:r>
      <w:r>
        <w:rPr>
          <w:noProof/>
        </w:rPr>
        <w:instrText xml:space="preserve"> PAGEREF _Toc170382746 \h </w:instrText>
      </w:r>
      <w:r>
        <w:rPr>
          <w:noProof/>
        </w:rPr>
      </w:r>
      <w:r>
        <w:rPr>
          <w:noProof/>
        </w:rPr>
        <w:fldChar w:fldCharType="separate"/>
      </w:r>
      <w:r>
        <w:rPr>
          <w:noProof/>
        </w:rPr>
        <w:t>137</w:t>
      </w:r>
      <w:r>
        <w:rPr>
          <w:noProof/>
        </w:rPr>
        <w:fldChar w:fldCharType="end"/>
      </w:r>
    </w:p>
    <w:p w14:paraId="38F020B2" w14:textId="2AF2170A"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_Toc170382747 \h </w:instrText>
      </w:r>
      <w:r>
        <w:rPr>
          <w:noProof/>
        </w:rPr>
      </w:r>
      <w:r>
        <w:rPr>
          <w:noProof/>
        </w:rPr>
        <w:fldChar w:fldCharType="separate"/>
      </w:r>
      <w:r>
        <w:rPr>
          <w:noProof/>
        </w:rPr>
        <w:t>138</w:t>
      </w:r>
      <w:r>
        <w:rPr>
          <w:noProof/>
        </w:rPr>
        <w:fldChar w:fldCharType="end"/>
      </w:r>
    </w:p>
    <w:p w14:paraId="6F232394" w14:textId="425DB7D7"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_Toc170382748 \h </w:instrText>
      </w:r>
      <w:r>
        <w:rPr>
          <w:noProof/>
        </w:rPr>
      </w:r>
      <w:r>
        <w:rPr>
          <w:noProof/>
        </w:rPr>
        <w:fldChar w:fldCharType="separate"/>
      </w:r>
      <w:r>
        <w:rPr>
          <w:noProof/>
        </w:rPr>
        <w:t>138</w:t>
      </w:r>
      <w:r>
        <w:rPr>
          <w:noProof/>
        </w:rPr>
        <w:fldChar w:fldCharType="end"/>
      </w:r>
    </w:p>
    <w:p w14:paraId="3218D994" w14:textId="700902AB"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Inter-working</w:t>
      </w:r>
      <w:r>
        <w:rPr>
          <w:noProof/>
        </w:rPr>
        <w:tab/>
      </w:r>
      <w:r>
        <w:rPr>
          <w:noProof/>
        </w:rPr>
        <w:fldChar w:fldCharType="begin" w:fldLock="1"/>
      </w:r>
      <w:r>
        <w:rPr>
          <w:noProof/>
        </w:rPr>
        <w:instrText xml:space="preserve"> PAGEREF _Toc170382749 \h </w:instrText>
      </w:r>
      <w:r>
        <w:rPr>
          <w:noProof/>
        </w:rPr>
      </w:r>
      <w:r>
        <w:rPr>
          <w:noProof/>
        </w:rPr>
        <w:fldChar w:fldCharType="separate"/>
      </w:r>
      <w:r>
        <w:rPr>
          <w:noProof/>
        </w:rPr>
        <w:t>139</w:t>
      </w:r>
      <w:r>
        <w:rPr>
          <w:noProof/>
        </w:rPr>
        <w:fldChar w:fldCharType="end"/>
      </w:r>
    </w:p>
    <w:p w14:paraId="7E5FE37F" w14:textId="464BBAD9"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_Toc170382750 \h </w:instrText>
      </w:r>
      <w:r>
        <w:rPr>
          <w:noProof/>
        </w:rPr>
      </w:r>
      <w:r>
        <w:rPr>
          <w:noProof/>
        </w:rPr>
        <w:fldChar w:fldCharType="separate"/>
      </w:r>
      <w:r>
        <w:rPr>
          <w:noProof/>
        </w:rPr>
        <w:t>139</w:t>
      </w:r>
      <w:r>
        <w:rPr>
          <w:noProof/>
        </w:rPr>
        <w:fldChar w:fldCharType="end"/>
      </w:r>
    </w:p>
    <w:p w14:paraId="3FA76C15" w14:textId="0E05F696"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_Toc170382751 \h </w:instrText>
      </w:r>
      <w:r>
        <w:rPr>
          <w:noProof/>
        </w:rPr>
      </w:r>
      <w:r>
        <w:rPr>
          <w:noProof/>
        </w:rPr>
        <w:fldChar w:fldCharType="separate"/>
      </w:r>
      <w:r>
        <w:rPr>
          <w:noProof/>
        </w:rPr>
        <w:t>139</w:t>
      </w:r>
      <w:r>
        <w:rPr>
          <w:noProof/>
        </w:rPr>
        <w:fldChar w:fldCharType="end"/>
      </w:r>
    </w:p>
    <w:p w14:paraId="14EA3FAB" w14:textId="640BF6D3"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_Toc170382752 \h </w:instrText>
      </w:r>
      <w:r>
        <w:rPr>
          <w:noProof/>
        </w:rPr>
      </w:r>
      <w:r>
        <w:rPr>
          <w:noProof/>
        </w:rPr>
        <w:fldChar w:fldCharType="separate"/>
      </w:r>
      <w:r>
        <w:rPr>
          <w:noProof/>
        </w:rPr>
        <w:t>139</w:t>
      </w:r>
      <w:r>
        <w:rPr>
          <w:noProof/>
        </w:rPr>
        <w:fldChar w:fldCharType="end"/>
      </w:r>
    </w:p>
    <w:p w14:paraId="79993505" w14:textId="6EEFC3EE"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Codec usage</w:t>
      </w:r>
      <w:r>
        <w:rPr>
          <w:noProof/>
        </w:rPr>
        <w:tab/>
      </w:r>
      <w:r>
        <w:rPr>
          <w:noProof/>
        </w:rPr>
        <w:fldChar w:fldCharType="begin" w:fldLock="1"/>
      </w:r>
      <w:r>
        <w:rPr>
          <w:noProof/>
        </w:rPr>
        <w:instrText xml:space="preserve"> PAGEREF _Toc170382753 \h </w:instrText>
      </w:r>
      <w:r>
        <w:rPr>
          <w:noProof/>
        </w:rPr>
      </w:r>
      <w:r>
        <w:rPr>
          <w:noProof/>
        </w:rPr>
        <w:fldChar w:fldCharType="separate"/>
      </w:r>
      <w:r>
        <w:rPr>
          <w:noProof/>
        </w:rPr>
        <w:t>139</w:t>
      </w:r>
      <w:r>
        <w:rPr>
          <w:noProof/>
        </w:rPr>
        <w:fldChar w:fldCharType="end"/>
      </w:r>
    </w:p>
    <w:p w14:paraId="0593FFF9" w14:textId="3B308D13"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_Toc170382754 \h </w:instrText>
      </w:r>
      <w:r>
        <w:rPr>
          <w:noProof/>
        </w:rPr>
      </w:r>
      <w:r>
        <w:rPr>
          <w:noProof/>
        </w:rPr>
        <w:fldChar w:fldCharType="separate"/>
      </w:r>
      <w:r>
        <w:rPr>
          <w:noProof/>
        </w:rPr>
        <w:t>139</w:t>
      </w:r>
      <w:r>
        <w:rPr>
          <w:noProof/>
        </w:rPr>
        <w:fldChar w:fldCharType="end"/>
      </w:r>
    </w:p>
    <w:p w14:paraId="19CFB060" w14:textId="10907A24"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_Toc170382755 \h </w:instrText>
      </w:r>
      <w:r>
        <w:rPr>
          <w:noProof/>
        </w:rPr>
      </w:r>
      <w:r>
        <w:rPr>
          <w:noProof/>
        </w:rPr>
        <w:fldChar w:fldCharType="separate"/>
      </w:r>
      <w:r>
        <w:rPr>
          <w:noProof/>
        </w:rPr>
        <w:t>139</w:t>
      </w:r>
      <w:r>
        <w:rPr>
          <w:noProof/>
        </w:rPr>
        <w:fldChar w:fldCharType="end"/>
      </w:r>
    </w:p>
    <w:p w14:paraId="4FAE2033" w14:textId="15B4F2B8"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Payload format</w:t>
      </w:r>
      <w:r>
        <w:rPr>
          <w:noProof/>
        </w:rPr>
        <w:tab/>
      </w:r>
      <w:r>
        <w:rPr>
          <w:noProof/>
        </w:rPr>
        <w:fldChar w:fldCharType="begin" w:fldLock="1"/>
      </w:r>
      <w:r>
        <w:rPr>
          <w:noProof/>
        </w:rPr>
        <w:instrText xml:space="preserve"> PAGEREF _Toc170382756 \h </w:instrText>
      </w:r>
      <w:r>
        <w:rPr>
          <w:noProof/>
        </w:rPr>
      </w:r>
      <w:r>
        <w:rPr>
          <w:noProof/>
        </w:rPr>
        <w:fldChar w:fldCharType="separate"/>
      </w:r>
      <w:r>
        <w:rPr>
          <w:noProof/>
        </w:rPr>
        <w:t>139</w:t>
      </w:r>
      <w:r>
        <w:rPr>
          <w:noProof/>
        </w:rPr>
        <w:fldChar w:fldCharType="end"/>
      </w:r>
    </w:p>
    <w:p w14:paraId="66162FBF" w14:textId="57FCA1F1"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MTSI media gateway trans-packetization</w:t>
      </w:r>
      <w:r>
        <w:rPr>
          <w:noProof/>
        </w:rPr>
        <w:tab/>
      </w:r>
      <w:r>
        <w:rPr>
          <w:noProof/>
        </w:rPr>
        <w:fldChar w:fldCharType="begin" w:fldLock="1"/>
      </w:r>
      <w:r>
        <w:rPr>
          <w:noProof/>
        </w:rPr>
        <w:instrText xml:space="preserve"> PAGEREF _Toc170382757 \h </w:instrText>
      </w:r>
      <w:r>
        <w:rPr>
          <w:noProof/>
        </w:rPr>
      </w:r>
      <w:r>
        <w:rPr>
          <w:noProof/>
        </w:rPr>
        <w:fldChar w:fldCharType="separate"/>
      </w:r>
      <w:r>
        <w:rPr>
          <w:noProof/>
        </w:rPr>
        <w:t>139</w:t>
      </w:r>
      <w:r>
        <w:rPr>
          <w:noProof/>
        </w:rPr>
        <w:fldChar w:fldCharType="end"/>
      </w:r>
    </w:p>
    <w:p w14:paraId="7C32AFD0" w14:textId="695753B2"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_Toc170382758 \h </w:instrText>
      </w:r>
      <w:r>
        <w:rPr>
          <w:noProof/>
        </w:rPr>
      </w:r>
      <w:r>
        <w:rPr>
          <w:noProof/>
        </w:rPr>
        <w:fldChar w:fldCharType="separate"/>
      </w:r>
      <w:r>
        <w:rPr>
          <w:noProof/>
        </w:rPr>
        <w:t>139</w:t>
      </w:r>
      <w:r>
        <w:rPr>
          <w:noProof/>
        </w:rPr>
        <w:fldChar w:fldCharType="end"/>
      </w:r>
    </w:p>
    <w:p w14:paraId="3F8FC150" w14:textId="78BCB295"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Speech de-jitter buffer</w:t>
      </w:r>
      <w:r>
        <w:rPr>
          <w:noProof/>
        </w:rPr>
        <w:tab/>
      </w:r>
      <w:r>
        <w:rPr>
          <w:noProof/>
        </w:rPr>
        <w:fldChar w:fldCharType="begin" w:fldLock="1"/>
      </w:r>
      <w:r>
        <w:rPr>
          <w:noProof/>
        </w:rPr>
        <w:instrText xml:space="preserve"> PAGEREF _Toc170382759 \h </w:instrText>
      </w:r>
      <w:r>
        <w:rPr>
          <w:noProof/>
        </w:rPr>
      </w:r>
      <w:r>
        <w:rPr>
          <w:noProof/>
        </w:rPr>
        <w:fldChar w:fldCharType="separate"/>
      </w:r>
      <w:r>
        <w:rPr>
          <w:noProof/>
        </w:rPr>
        <w:t>140</w:t>
      </w:r>
      <w:r>
        <w:rPr>
          <w:noProof/>
        </w:rPr>
        <w:fldChar w:fldCharType="end"/>
      </w:r>
    </w:p>
    <w:p w14:paraId="08F7F28E" w14:textId="1264AB6D"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Video bitrate equalization</w:t>
      </w:r>
      <w:r>
        <w:rPr>
          <w:noProof/>
        </w:rPr>
        <w:tab/>
      </w:r>
      <w:r>
        <w:rPr>
          <w:noProof/>
        </w:rPr>
        <w:fldChar w:fldCharType="begin" w:fldLock="1"/>
      </w:r>
      <w:r>
        <w:rPr>
          <w:noProof/>
        </w:rPr>
        <w:instrText xml:space="preserve"> PAGEREF _Toc170382760 \h </w:instrText>
      </w:r>
      <w:r>
        <w:rPr>
          <w:noProof/>
        </w:rPr>
      </w:r>
      <w:r>
        <w:rPr>
          <w:noProof/>
        </w:rPr>
        <w:fldChar w:fldCharType="separate"/>
      </w:r>
      <w:r>
        <w:rPr>
          <w:noProof/>
        </w:rPr>
        <w:t>140</w:t>
      </w:r>
      <w:r>
        <w:rPr>
          <w:noProof/>
        </w:rPr>
        <w:fldChar w:fldCharType="end"/>
      </w:r>
    </w:p>
    <w:p w14:paraId="2B20F8EB" w14:textId="4B4AFDF8"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12.2.4.4</w:t>
      </w:r>
      <w:r>
        <w:rPr>
          <w:rFonts w:asciiTheme="minorHAnsi" w:eastAsiaTheme="minorEastAsia" w:hAnsiTheme="minorHAnsi" w:cstheme="minorBidi"/>
          <w:noProof/>
          <w:kern w:val="2"/>
          <w:sz w:val="24"/>
          <w:szCs w:val="24"/>
          <w:lang w:eastAsia="en-GB"/>
          <w14:ligatures w14:val="standardContextual"/>
        </w:rPr>
        <w:tab/>
      </w:r>
      <w:r>
        <w:rPr>
          <w:noProof/>
        </w:rPr>
        <w:t>Data loss detection</w:t>
      </w:r>
      <w:r>
        <w:rPr>
          <w:noProof/>
        </w:rPr>
        <w:tab/>
      </w:r>
      <w:r>
        <w:rPr>
          <w:noProof/>
        </w:rPr>
        <w:fldChar w:fldCharType="begin" w:fldLock="1"/>
      </w:r>
      <w:r>
        <w:rPr>
          <w:noProof/>
        </w:rPr>
        <w:instrText xml:space="preserve"> PAGEREF _Toc170382761 \h </w:instrText>
      </w:r>
      <w:r>
        <w:rPr>
          <w:noProof/>
        </w:rPr>
      </w:r>
      <w:r>
        <w:rPr>
          <w:noProof/>
        </w:rPr>
        <w:fldChar w:fldCharType="separate"/>
      </w:r>
      <w:r>
        <w:rPr>
          <w:noProof/>
        </w:rPr>
        <w:t>140</w:t>
      </w:r>
      <w:r>
        <w:rPr>
          <w:noProof/>
        </w:rPr>
        <w:fldChar w:fldCharType="end"/>
      </w:r>
    </w:p>
    <w:p w14:paraId="2AFA2637" w14:textId="3521E255"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12.2.4.5</w:t>
      </w:r>
      <w:r>
        <w:rPr>
          <w:rFonts w:asciiTheme="minorHAnsi" w:eastAsiaTheme="minorEastAsia" w:hAnsiTheme="minorHAnsi" w:cstheme="minorBidi"/>
          <w:noProof/>
          <w:kern w:val="2"/>
          <w:sz w:val="24"/>
          <w:szCs w:val="24"/>
          <w:lang w:eastAsia="en-GB"/>
          <w14:ligatures w14:val="standardContextual"/>
        </w:rPr>
        <w:tab/>
      </w:r>
      <w:r>
        <w:rPr>
          <w:noProof/>
        </w:rPr>
        <w:t>Data integrity indication</w:t>
      </w:r>
      <w:r>
        <w:rPr>
          <w:noProof/>
        </w:rPr>
        <w:tab/>
      </w:r>
      <w:r>
        <w:rPr>
          <w:noProof/>
        </w:rPr>
        <w:fldChar w:fldCharType="begin" w:fldLock="1"/>
      </w:r>
      <w:r>
        <w:rPr>
          <w:noProof/>
        </w:rPr>
        <w:instrText xml:space="preserve"> PAGEREF _Toc170382762 \h </w:instrText>
      </w:r>
      <w:r>
        <w:rPr>
          <w:noProof/>
        </w:rPr>
      </w:r>
      <w:r>
        <w:rPr>
          <w:noProof/>
        </w:rPr>
        <w:fldChar w:fldCharType="separate"/>
      </w:r>
      <w:r>
        <w:rPr>
          <w:noProof/>
        </w:rPr>
        <w:t>140</w:t>
      </w:r>
      <w:r>
        <w:rPr>
          <w:noProof/>
        </w:rPr>
        <w:fldChar w:fldCharType="end"/>
      </w:r>
    </w:p>
    <w:p w14:paraId="5998D376" w14:textId="352CDE6F"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12.2.4.6</w:t>
      </w:r>
      <w:r>
        <w:rPr>
          <w:rFonts w:asciiTheme="minorHAnsi" w:eastAsiaTheme="minorEastAsia" w:hAnsiTheme="minorHAnsi" w:cstheme="minorBidi"/>
          <w:noProof/>
          <w:kern w:val="2"/>
          <w:sz w:val="24"/>
          <w:szCs w:val="24"/>
          <w:lang w:eastAsia="en-GB"/>
          <w14:ligatures w14:val="standardContextual"/>
        </w:rPr>
        <w:tab/>
      </w:r>
      <w:r>
        <w:rPr>
          <w:noProof/>
        </w:rPr>
        <w:t>Packet size considerations</w:t>
      </w:r>
      <w:r>
        <w:rPr>
          <w:noProof/>
        </w:rPr>
        <w:tab/>
      </w:r>
      <w:r>
        <w:rPr>
          <w:noProof/>
        </w:rPr>
        <w:fldChar w:fldCharType="begin" w:fldLock="1"/>
      </w:r>
      <w:r>
        <w:rPr>
          <w:noProof/>
        </w:rPr>
        <w:instrText xml:space="preserve"> PAGEREF _Toc170382763 \h </w:instrText>
      </w:r>
      <w:r>
        <w:rPr>
          <w:noProof/>
        </w:rPr>
      </w:r>
      <w:r>
        <w:rPr>
          <w:noProof/>
        </w:rPr>
        <w:fldChar w:fldCharType="separate"/>
      </w:r>
      <w:r>
        <w:rPr>
          <w:noProof/>
        </w:rPr>
        <w:t>141</w:t>
      </w:r>
      <w:r>
        <w:rPr>
          <w:noProof/>
        </w:rPr>
        <w:fldChar w:fldCharType="end"/>
      </w:r>
    </w:p>
    <w:p w14:paraId="56F53AA5" w14:textId="189F59B6"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12.2.4.6.0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_Toc170382764 \h </w:instrText>
      </w:r>
      <w:r>
        <w:rPr>
          <w:noProof/>
        </w:rPr>
      </w:r>
      <w:r>
        <w:rPr>
          <w:noProof/>
        </w:rPr>
        <w:fldChar w:fldCharType="separate"/>
      </w:r>
      <w:r>
        <w:rPr>
          <w:noProof/>
        </w:rPr>
        <w:t>141</w:t>
      </w:r>
      <w:r>
        <w:rPr>
          <w:noProof/>
        </w:rPr>
        <w:fldChar w:fldCharType="end"/>
      </w:r>
    </w:p>
    <w:p w14:paraId="18D7B18C" w14:textId="5A59FC7A"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12.2.4.6.1</w:t>
      </w:r>
      <w:r>
        <w:rPr>
          <w:rFonts w:asciiTheme="minorHAnsi" w:eastAsiaTheme="minorEastAsia" w:hAnsiTheme="minorHAnsi" w:cstheme="minorBidi"/>
          <w:noProof/>
          <w:kern w:val="2"/>
          <w:sz w:val="24"/>
          <w:szCs w:val="24"/>
          <w:lang w:eastAsia="en-GB"/>
          <w14:ligatures w14:val="standardContextual"/>
        </w:rPr>
        <w:tab/>
      </w:r>
      <w:r>
        <w:rPr>
          <w:noProof/>
        </w:rPr>
        <w:t>The Maximum Receive SDU Size attribute "3gpp_MaxRecvSDUSize"</w:t>
      </w:r>
      <w:r>
        <w:rPr>
          <w:noProof/>
        </w:rPr>
        <w:tab/>
      </w:r>
      <w:r>
        <w:rPr>
          <w:noProof/>
        </w:rPr>
        <w:fldChar w:fldCharType="begin" w:fldLock="1"/>
      </w:r>
      <w:r>
        <w:rPr>
          <w:noProof/>
        </w:rPr>
        <w:instrText xml:space="preserve"> PAGEREF _Toc170382765 \h </w:instrText>
      </w:r>
      <w:r>
        <w:rPr>
          <w:noProof/>
        </w:rPr>
      </w:r>
      <w:r>
        <w:rPr>
          <w:noProof/>
        </w:rPr>
        <w:fldChar w:fldCharType="separate"/>
      </w:r>
      <w:r>
        <w:rPr>
          <w:noProof/>
        </w:rPr>
        <w:t>141</w:t>
      </w:r>
      <w:r>
        <w:rPr>
          <w:noProof/>
        </w:rPr>
        <w:fldChar w:fldCharType="end"/>
      </w:r>
    </w:p>
    <w:p w14:paraId="25C30707" w14:textId="23806E47"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12.2.4.7</w:t>
      </w:r>
      <w:r>
        <w:rPr>
          <w:rFonts w:asciiTheme="minorHAnsi" w:eastAsiaTheme="minorEastAsia" w:hAnsiTheme="minorHAnsi" w:cstheme="minorBidi"/>
          <w:noProof/>
          <w:kern w:val="2"/>
          <w:sz w:val="24"/>
          <w:szCs w:val="24"/>
          <w:lang w:eastAsia="en-GB"/>
          <w14:ligatures w14:val="standardContextual"/>
        </w:rPr>
        <w:tab/>
      </w:r>
      <w:r>
        <w:rPr>
          <w:noProof/>
        </w:rPr>
        <w:t>Setting RTP timestamps</w:t>
      </w:r>
      <w:r>
        <w:rPr>
          <w:noProof/>
        </w:rPr>
        <w:tab/>
      </w:r>
      <w:r>
        <w:rPr>
          <w:noProof/>
        </w:rPr>
        <w:fldChar w:fldCharType="begin" w:fldLock="1"/>
      </w:r>
      <w:r>
        <w:rPr>
          <w:noProof/>
        </w:rPr>
        <w:instrText xml:space="preserve"> PAGEREF _Toc170382766 \h </w:instrText>
      </w:r>
      <w:r>
        <w:rPr>
          <w:noProof/>
        </w:rPr>
      </w:r>
      <w:r>
        <w:rPr>
          <w:noProof/>
        </w:rPr>
        <w:fldChar w:fldCharType="separate"/>
      </w:r>
      <w:r>
        <w:rPr>
          <w:noProof/>
        </w:rPr>
        <w:t>141</w:t>
      </w:r>
      <w:r>
        <w:rPr>
          <w:noProof/>
        </w:rPr>
        <w:fldChar w:fldCharType="end"/>
      </w:r>
    </w:p>
    <w:p w14:paraId="45F14FBD" w14:textId="5F866ECF"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12.2.4.8</w:t>
      </w:r>
      <w:r>
        <w:rPr>
          <w:rFonts w:asciiTheme="minorHAnsi" w:eastAsiaTheme="minorEastAsia" w:hAnsiTheme="minorHAnsi" w:cstheme="minorBidi"/>
          <w:noProof/>
          <w:kern w:val="2"/>
          <w:sz w:val="24"/>
          <w:szCs w:val="24"/>
          <w:lang w:eastAsia="en-GB"/>
          <w14:ligatures w14:val="standardContextual"/>
        </w:rPr>
        <w:tab/>
      </w:r>
      <w:r>
        <w:rPr>
          <w:noProof/>
        </w:rPr>
        <w:t>Protocol termination</w:t>
      </w:r>
      <w:r>
        <w:rPr>
          <w:noProof/>
        </w:rPr>
        <w:tab/>
      </w:r>
      <w:r>
        <w:rPr>
          <w:noProof/>
        </w:rPr>
        <w:fldChar w:fldCharType="begin" w:fldLock="1"/>
      </w:r>
      <w:r>
        <w:rPr>
          <w:noProof/>
        </w:rPr>
        <w:instrText xml:space="preserve"> PAGEREF _Toc170382767 \h </w:instrText>
      </w:r>
      <w:r>
        <w:rPr>
          <w:noProof/>
        </w:rPr>
      </w:r>
      <w:r>
        <w:rPr>
          <w:noProof/>
        </w:rPr>
        <w:fldChar w:fldCharType="separate"/>
      </w:r>
      <w:r>
        <w:rPr>
          <w:noProof/>
        </w:rPr>
        <w:t>141</w:t>
      </w:r>
      <w:r>
        <w:rPr>
          <w:noProof/>
        </w:rPr>
        <w:fldChar w:fldCharType="end"/>
      </w:r>
    </w:p>
    <w:p w14:paraId="558CE857" w14:textId="42BDE36E"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12.2.4.9</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_Toc170382768 \h </w:instrText>
      </w:r>
      <w:r>
        <w:rPr>
          <w:noProof/>
        </w:rPr>
      </w:r>
      <w:r>
        <w:rPr>
          <w:noProof/>
        </w:rPr>
        <w:fldChar w:fldCharType="separate"/>
      </w:r>
      <w:r>
        <w:rPr>
          <w:noProof/>
        </w:rPr>
        <w:t>142</w:t>
      </w:r>
      <w:r>
        <w:rPr>
          <w:noProof/>
        </w:rPr>
        <w:fldChar w:fldCharType="end"/>
      </w:r>
    </w:p>
    <w:p w14:paraId="19BA33EA" w14:textId="0375044D"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Session control</w:t>
      </w:r>
      <w:r>
        <w:rPr>
          <w:noProof/>
        </w:rPr>
        <w:tab/>
      </w:r>
      <w:r>
        <w:rPr>
          <w:noProof/>
        </w:rPr>
        <w:fldChar w:fldCharType="begin" w:fldLock="1"/>
      </w:r>
      <w:r>
        <w:rPr>
          <w:noProof/>
        </w:rPr>
        <w:instrText xml:space="preserve"> PAGEREF _Toc170382769 \h </w:instrText>
      </w:r>
      <w:r>
        <w:rPr>
          <w:noProof/>
        </w:rPr>
      </w:r>
      <w:r>
        <w:rPr>
          <w:noProof/>
        </w:rPr>
        <w:fldChar w:fldCharType="separate"/>
      </w:r>
      <w:r>
        <w:rPr>
          <w:noProof/>
        </w:rPr>
        <w:t>142</w:t>
      </w:r>
      <w:r>
        <w:rPr>
          <w:noProof/>
        </w:rPr>
        <w:fldChar w:fldCharType="end"/>
      </w:r>
    </w:p>
    <w:p w14:paraId="1766577A" w14:textId="78DF0977"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GERAN/UTRAN CS inter-working</w:t>
      </w:r>
      <w:r>
        <w:rPr>
          <w:noProof/>
        </w:rPr>
        <w:tab/>
      </w:r>
      <w:r>
        <w:rPr>
          <w:noProof/>
        </w:rPr>
        <w:fldChar w:fldCharType="begin" w:fldLock="1"/>
      </w:r>
      <w:r>
        <w:rPr>
          <w:noProof/>
        </w:rPr>
        <w:instrText xml:space="preserve"> PAGEREF _Toc170382770 \h </w:instrText>
      </w:r>
      <w:r>
        <w:rPr>
          <w:noProof/>
        </w:rPr>
      </w:r>
      <w:r>
        <w:rPr>
          <w:noProof/>
        </w:rPr>
        <w:fldChar w:fldCharType="separate"/>
      </w:r>
      <w:r>
        <w:rPr>
          <w:noProof/>
        </w:rPr>
        <w:t>142</w:t>
      </w:r>
      <w:r>
        <w:rPr>
          <w:noProof/>
        </w:rPr>
        <w:fldChar w:fldCharType="end"/>
      </w:r>
    </w:p>
    <w:p w14:paraId="4C369107" w14:textId="7785875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12.3.0</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_Toc170382771 \h </w:instrText>
      </w:r>
      <w:r>
        <w:rPr>
          <w:noProof/>
        </w:rPr>
      </w:r>
      <w:r>
        <w:rPr>
          <w:noProof/>
        </w:rPr>
        <w:fldChar w:fldCharType="separate"/>
      </w:r>
      <w:r>
        <w:rPr>
          <w:noProof/>
        </w:rPr>
        <w:t>142</w:t>
      </w:r>
      <w:r>
        <w:rPr>
          <w:noProof/>
        </w:rPr>
        <w:fldChar w:fldCharType="end"/>
      </w:r>
    </w:p>
    <w:p w14:paraId="64668BBD" w14:textId="4218295B"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Codecs for MTSI media gateways</w:t>
      </w:r>
      <w:r>
        <w:rPr>
          <w:noProof/>
        </w:rPr>
        <w:tab/>
      </w:r>
      <w:r>
        <w:rPr>
          <w:noProof/>
        </w:rPr>
        <w:fldChar w:fldCharType="begin" w:fldLock="1"/>
      </w:r>
      <w:r>
        <w:rPr>
          <w:noProof/>
        </w:rPr>
        <w:instrText xml:space="preserve"> PAGEREF _Toc170382772 \h </w:instrText>
      </w:r>
      <w:r>
        <w:rPr>
          <w:noProof/>
        </w:rPr>
      </w:r>
      <w:r>
        <w:rPr>
          <w:noProof/>
        </w:rPr>
        <w:fldChar w:fldCharType="separate"/>
      </w:r>
      <w:r>
        <w:rPr>
          <w:noProof/>
        </w:rPr>
        <w:t>142</w:t>
      </w:r>
      <w:r>
        <w:rPr>
          <w:noProof/>
        </w:rPr>
        <w:fldChar w:fldCharType="end"/>
      </w:r>
    </w:p>
    <w:p w14:paraId="4D0BB577" w14:textId="7C251335"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12.3.1.1</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3GPP PS access and CS GERAN/UTRAN</w:t>
      </w:r>
      <w:r>
        <w:rPr>
          <w:noProof/>
        </w:rPr>
        <w:tab/>
      </w:r>
      <w:r>
        <w:rPr>
          <w:noProof/>
        </w:rPr>
        <w:fldChar w:fldCharType="begin" w:fldLock="1"/>
      </w:r>
      <w:r>
        <w:rPr>
          <w:noProof/>
        </w:rPr>
        <w:instrText xml:space="preserve"> PAGEREF _Toc170382773 \h </w:instrText>
      </w:r>
      <w:r>
        <w:rPr>
          <w:noProof/>
        </w:rPr>
      </w:r>
      <w:r>
        <w:rPr>
          <w:noProof/>
        </w:rPr>
        <w:fldChar w:fldCharType="separate"/>
      </w:r>
      <w:r>
        <w:rPr>
          <w:noProof/>
        </w:rPr>
        <w:t>142</w:t>
      </w:r>
      <w:r>
        <w:rPr>
          <w:noProof/>
        </w:rPr>
        <w:fldChar w:fldCharType="end"/>
      </w:r>
    </w:p>
    <w:p w14:paraId="553D6DF8" w14:textId="28C70A72"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12.3.1.1a</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fixed access and CS GERAN/UTRAN</w:t>
      </w:r>
      <w:r>
        <w:rPr>
          <w:noProof/>
        </w:rPr>
        <w:tab/>
      </w:r>
      <w:r>
        <w:rPr>
          <w:noProof/>
        </w:rPr>
        <w:fldChar w:fldCharType="begin" w:fldLock="1"/>
      </w:r>
      <w:r>
        <w:rPr>
          <w:noProof/>
        </w:rPr>
        <w:instrText xml:space="preserve"> PAGEREF _Toc170382774 \h </w:instrText>
      </w:r>
      <w:r>
        <w:rPr>
          <w:noProof/>
        </w:rPr>
      </w:r>
      <w:r>
        <w:rPr>
          <w:noProof/>
        </w:rPr>
        <w:fldChar w:fldCharType="separate"/>
      </w:r>
      <w:r>
        <w:rPr>
          <w:noProof/>
        </w:rPr>
        <w:t>143</w:t>
      </w:r>
      <w:r>
        <w:rPr>
          <w:noProof/>
        </w:rPr>
        <w:fldChar w:fldCharType="end"/>
      </w:r>
    </w:p>
    <w:p w14:paraId="30B0B7D5" w14:textId="4B9A7C5E"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12.3.1.2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_Toc170382775 \h </w:instrText>
      </w:r>
      <w:r>
        <w:rPr>
          <w:noProof/>
        </w:rPr>
      </w:r>
      <w:r>
        <w:rPr>
          <w:noProof/>
        </w:rPr>
        <w:fldChar w:fldCharType="separate"/>
      </w:r>
      <w:r>
        <w:rPr>
          <w:noProof/>
        </w:rPr>
        <w:t>144</w:t>
      </w:r>
      <w:r>
        <w:rPr>
          <w:noProof/>
        </w:rPr>
        <w:fldChar w:fldCharType="end"/>
      </w:r>
    </w:p>
    <w:p w14:paraId="06894012" w14:textId="07D8EAD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media gateways</w:t>
      </w:r>
      <w:r>
        <w:rPr>
          <w:noProof/>
        </w:rPr>
        <w:tab/>
      </w:r>
      <w:r>
        <w:rPr>
          <w:noProof/>
        </w:rPr>
        <w:fldChar w:fldCharType="begin" w:fldLock="1"/>
      </w:r>
      <w:r>
        <w:rPr>
          <w:noProof/>
        </w:rPr>
        <w:instrText xml:space="preserve"> PAGEREF _Toc170382776 \h </w:instrText>
      </w:r>
      <w:r>
        <w:rPr>
          <w:noProof/>
        </w:rPr>
      </w:r>
      <w:r>
        <w:rPr>
          <w:noProof/>
        </w:rPr>
        <w:fldChar w:fldCharType="separate"/>
      </w:r>
      <w:r>
        <w:rPr>
          <w:noProof/>
        </w:rPr>
        <w:t>144</w:t>
      </w:r>
      <w:r>
        <w:rPr>
          <w:noProof/>
        </w:rPr>
        <w:fldChar w:fldCharType="end"/>
      </w:r>
    </w:p>
    <w:p w14:paraId="5A6BB646" w14:textId="2FBA0480"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_Toc170382777 \h </w:instrText>
      </w:r>
      <w:r>
        <w:rPr>
          <w:noProof/>
        </w:rPr>
      </w:r>
      <w:r>
        <w:rPr>
          <w:noProof/>
        </w:rPr>
        <w:fldChar w:fldCharType="separate"/>
      </w:r>
      <w:r>
        <w:rPr>
          <w:noProof/>
        </w:rPr>
        <w:t>144</w:t>
      </w:r>
      <w:r>
        <w:rPr>
          <w:noProof/>
        </w:rPr>
        <w:fldChar w:fldCharType="end"/>
      </w:r>
    </w:p>
    <w:p w14:paraId="713C7D0F" w14:textId="2635066F"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_Toc170382778 \h </w:instrText>
      </w:r>
      <w:r>
        <w:rPr>
          <w:noProof/>
        </w:rPr>
      </w:r>
      <w:r>
        <w:rPr>
          <w:noProof/>
        </w:rPr>
        <w:fldChar w:fldCharType="separate"/>
      </w:r>
      <w:r>
        <w:rPr>
          <w:noProof/>
        </w:rPr>
        <w:t>145</w:t>
      </w:r>
      <w:r>
        <w:rPr>
          <w:noProof/>
        </w:rPr>
        <w:fldChar w:fldCharType="end"/>
      </w:r>
    </w:p>
    <w:p w14:paraId="38969C4A" w14:textId="2ACD603D"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_Toc170382779 \h </w:instrText>
      </w:r>
      <w:r>
        <w:rPr>
          <w:noProof/>
        </w:rPr>
      </w:r>
      <w:r>
        <w:rPr>
          <w:noProof/>
        </w:rPr>
        <w:fldChar w:fldCharType="separate"/>
      </w:r>
      <w:r>
        <w:rPr>
          <w:noProof/>
        </w:rPr>
        <w:t>146</w:t>
      </w:r>
      <w:r>
        <w:rPr>
          <w:noProof/>
        </w:rPr>
        <w:fldChar w:fldCharType="end"/>
      </w:r>
    </w:p>
    <w:p w14:paraId="04F695D5" w14:textId="7D1EDAED"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Codec switching procedures with SRVCC</w:t>
      </w:r>
      <w:r>
        <w:rPr>
          <w:noProof/>
        </w:rPr>
        <w:tab/>
      </w:r>
      <w:r>
        <w:rPr>
          <w:noProof/>
        </w:rPr>
        <w:fldChar w:fldCharType="begin" w:fldLock="1"/>
      </w:r>
      <w:r>
        <w:rPr>
          <w:noProof/>
        </w:rPr>
        <w:instrText xml:space="preserve"> PAGEREF _Toc170382780 \h </w:instrText>
      </w:r>
      <w:r>
        <w:rPr>
          <w:noProof/>
        </w:rPr>
      </w:r>
      <w:r>
        <w:rPr>
          <w:noProof/>
        </w:rPr>
        <w:fldChar w:fldCharType="separate"/>
      </w:r>
      <w:r>
        <w:rPr>
          <w:noProof/>
        </w:rPr>
        <w:t>146</w:t>
      </w:r>
      <w:r>
        <w:rPr>
          <w:noProof/>
        </w:rPr>
        <w:fldChar w:fldCharType="end"/>
      </w:r>
    </w:p>
    <w:p w14:paraId="02DEC2C8" w14:textId="6F6CFB96"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PSTN</w:t>
      </w:r>
      <w:r>
        <w:rPr>
          <w:noProof/>
        </w:rPr>
        <w:tab/>
      </w:r>
      <w:r>
        <w:rPr>
          <w:noProof/>
        </w:rPr>
        <w:fldChar w:fldCharType="begin" w:fldLock="1"/>
      </w:r>
      <w:r>
        <w:rPr>
          <w:noProof/>
        </w:rPr>
        <w:instrText xml:space="preserve"> PAGEREF _Toc170382781 \h </w:instrText>
      </w:r>
      <w:r>
        <w:rPr>
          <w:noProof/>
        </w:rPr>
      </w:r>
      <w:r>
        <w:rPr>
          <w:noProof/>
        </w:rPr>
        <w:fldChar w:fldCharType="separate"/>
      </w:r>
      <w:r>
        <w:rPr>
          <w:noProof/>
        </w:rPr>
        <w:t>147</w:t>
      </w:r>
      <w:r>
        <w:rPr>
          <w:noProof/>
        </w:rPr>
        <w:fldChar w:fldCharType="end"/>
      </w:r>
    </w:p>
    <w:p w14:paraId="36E32130" w14:textId="5AA4C6C5"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_Toc170382782 \h </w:instrText>
      </w:r>
      <w:r>
        <w:rPr>
          <w:noProof/>
        </w:rPr>
      </w:r>
      <w:r>
        <w:rPr>
          <w:noProof/>
        </w:rPr>
        <w:fldChar w:fldCharType="separate"/>
      </w:r>
      <w:r>
        <w:rPr>
          <w:noProof/>
        </w:rPr>
        <w:t>147</w:t>
      </w:r>
      <w:r>
        <w:rPr>
          <w:noProof/>
        </w:rPr>
        <w:fldChar w:fldCharType="end"/>
      </w:r>
    </w:p>
    <w:p w14:paraId="427D0090" w14:textId="1B41DF13"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_Toc170382783 \h </w:instrText>
      </w:r>
      <w:r>
        <w:rPr>
          <w:noProof/>
        </w:rPr>
      </w:r>
      <w:r>
        <w:rPr>
          <w:noProof/>
        </w:rPr>
        <w:fldChar w:fldCharType="separate"/>
      </w:r>
      <w:r>
        <w:rPr>
          <w:noProof/>
        </w:rPr>
        <w:t>147</w:t>
      </w:r>
      <w:r>
        <w:rPr>
          <w:noProof/>
        </w:rPr>
        <w:fldChar w:fldCharType="end"/>
      </w:r>
    </w:p>
    <w:p w14:paraId="508B61CA" w14:textId="64E1408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GIP inter-working</w:t>
      </w:r>
      <w:r>
        <w:rPr>
          <w:noProof/>
        </w:rPr>
        <w:tab/>
      </w:r>
      <w:r>
        <w:rPr>
          <w:noProof/>
        </w:rPr>
        <w:fldChar w:fldCharType="begin" w:fldLock="1"/>
      </w:r>
      <w:r>
        <w:rPr>
          <w:noProof/>
        </w:rPr>
        <w:instrText xml:space="preserve"> PAGEREF _Toc170382784 \h </w:instrText>
      </w:r>
      <w:r>
        <w:rPr>
          <w:noProof/>
        </w:rPr>
      </w:r>
      <w:r>
        <w:rPr>
          <w:noProof/>
        </w:rPr>
        <w:fldChar w:fldCharType="separate"/>
      </w:r>
      <w:r>
        <w:rPr>
          <w:noProof/>
        </w:rPr>
        <w:t>147</w:t>
      </w:r>
      <w:r>
        <w:rPr>
          <w:noProof/>
        </w:rPr>
        <w:fldChar w:fldCharType="end"/>
      </w:r>
    </w:p>
    <w:p w14:paraId="0E33552F" w14:textId="6B94F0A7"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12.5.1</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_Toc170382785 \h </w:instrText>
      </w:r>
      <w:r>
        <w:rPr>
          <w:noProof/>
        </w:rPr>
      </w:r>
      <w:r>
        <w:rPr>
          <w:noProof/>
        </w:rPr>
        <w:fldChar w:fldCharType="separate"/>
      </w:r>
      <w:r>
        <w:rPr>
          <w:noProof/>
        </w:rPr>
        <w:t>147</w:t>
      </w:r>
      <w:r>
        <w:rPr>
          <w:noProof/>
        </w:rPr>
        <w:fldChar w:fldCharType="end"/>
      </w:r>
    </w:p>
    <w:p w14:paraId="62579489" w14:textId="0EE76DC8"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12.5.2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_Toc170382786 \h </w:instrText>
      </w:r>
      <w:r>
        <w:rPr>
          <w:noProof/>
        </w:rPr>
      </w:r>
      <w:r>
        <w:rPr>
          <w:noProof/>
        </w:rPr>
        <w:fldChar w:fldCharType="separate"/>
      </w:r>
      <w:r>
        <w:rPr>
          <w:noProof/>
        </w:rPr>
        <w:t>147</w:t>
      </w:r>
      <w:r>
        <w:rPr>
          <w:noProof/>
        </w:rPr>
        <w:fldChar w:fldCharType="end"/>
      </w:r>
    </w:p>
    <w:p w14:paraId="54EA28E8" w14:textId="05EABDAC"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_Toc170382787 \h </w:instrText>
      </w:r>
      <w:r>
        <w:rPr>
          <w:noProof/>
        </w:rPr>
      </w:r>
      <w:r>
        <w:rPr>
          <w:noProof/>
        </w:rPr>
        <w:fldChar w:fldCharType="separate"/>
      </w:r>
      <w:r>
        <w:rPr>
          <w:noProof/>
        </w:rPr>
        <w:t>147</w:t>
      </w:r>
      <w:r>
        <w:rPr>
          <w:noProof/>
        </w:rPr>
        <w:fldChar w:fldCharType="end"/>
      </w:r>
    </w:p>
    <w:p w14:paraId="36301DA8" w14:textId="78AEC470"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_Toc170382788 \h </w:instrText>
      </w:r>
      <w:r>
        <w:rPr>
          <w:noProof/>
        </w:rPr>
      </w:r>
      <w:r>
        <w:rPr>
          <w:noProof/>
        </w:rPr>
        <w:fldChar w:fldCharType="separate"/>
      </w:r>
      <w:r>
        <w:rPr>
          <w:noProof/>
        </w:rPr>
        <w:t>147</w:t>
      </w:r>
      <w:r>
        <w:rPr>
          <w:noProof/>
        </w:rPr>
        <w:fldChar w:fldCharType="end"/>
      </w:r>
    </w:p>
    <w:p w14:paraId="6EEE738B" w14:textId="547CBAD2"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_Toc170382789 \h </w:instrText>
      </w:r>
      <w:r>
        <w:rPr>
          <w:noProof/>
        </w:rPr>
      </w:r>
      <w:r>
        <w:rPr>
          <w:noProof/>
        </w:rPr>
        <w:fldChar w:fldCharType="separate"/>
      </w:r>
      <w:r>
        <w:rPr>
          <w:noProof/>
        </w:rPr>
        <w:t>147</w:t>
      </w:r>
      <w:r>
        <w:rPr>
          <w:noProof/>
        </w:rPr>
        <w:fldChar w:fldCharType="end"/>
      </w:r>
    </w:p>
    <w:p w14:paraId="4CD3A091" w14:textId="7E310A11"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12.7</w:t>
      </w:r>
      <w:r>
        <w:rPr>
          <w:rFonts w:asciiTheme="minorHAnsi" w:eastAsiaTheme="minorEastAsia" w:hAnsiTheme="minorHAnsi" w:cstheme="minorBidi"/>
          <w:noProof/>
          <w:kern w:val="2"/>
          <w:sz w:val="24"/>
          <w:szCs w:val="24"/>
          <w:lang w:eastAsia="en-GB"/>
          <w14:ligatures w14:val="standardContextual"/>
        </w:rPr>
        <w:tab/>
      </w:r>
      <w:r>
        <w:rPr>
          <w:noProof/>
        </w:rPr>
        <w:t>Inter-working with other IMS and non-IMS IP networks</w:t>
      </w:r>
      <w:r>
        <w:rPr>
          <w:noProof/>
        </w:rPr>
        <w:tab/>
      </w:r>
      <w:r>
        <w:rPr>
          <w:noProof/>
        </w:rPr>
        <w:fldChar w:fldCharType="begin" w:fldLock="1"/>
      </w:r>
      <w:r>
        <w:rPr>
          <w:noProof/>
        </w:rPr>
        <w:instrText xml:space="preserve"> PAGEREF _Toc170382790 \h </w:instrText>
      </w:r>
      <w:r>
        <w:rPr>
          <w:noProof/>
        </w:rPr>
      </w:r>
      <w:r>
        <w:rPr>
          <w:noProof/>
        </w:rPr>
        <w:fldChar w:fldCharType="separate"/>
      </w:r>
      <w:r>
        <w:rPr>
          <w:noProof/>
        </w:rPr>
        <w:t>147</w:t>
      </w:r>
      <w:r>
        <w:rPr>
          <w:noProof/>
        </w:rPr>
        <w:fldChar w:fldCharType="end"/>
      </w:r>
    </w:p>
    <w:p w14:paraId="6DC3CB4A" w14:textId="4F2C7A2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_Toc170382791 \h </w:instrText>
      </w:r>
      <w:r>
        <w:rPr>
          <w:noProof/>
        </w:rPr>
      </w:r>
      <w:r>
        <w:rPr>
          <w:noProof/>
        </w:rPr>
        <w:fldChar w:fldCharType="separate"/>
      </w:r>
      <w:r>
        <w:rPr>
          <w:noProof/>
        </w:rPr>
        <w:t>147</w:t>
      </w:r>
      <w:r>
        <w:rPr>
          <w:noProof/>
        </w:rPr>
        <w:fldChar w:fldCharType="end"/>
      </w:r>
    </w:p>
    <w:p w14:paraId="0B5AD650" w14:textId="189E0319"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12.7.2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_Toc170382792 \h </w:instrText>
      </w:r>
      <w:r>
        <w:rPr>
          <w:noProof/>
        </w:rPr>
      </w:r>
      <w:r>
        <w:rPr>
          <w:noProof/>
        </w:rPr>
        <w:fldChar w:fldCharType="separate"/>
      </w:r>
      <w:r>
        <w:rPr>
          <w:noProof/>
        </w:rPr>
        <w:t>148</w:t>
      </w:r>
      <w:r>
        <w:rPr>
          <w:noProof/>
        </w:rPr>
        <w:fldChar w:fldCharType="end"/>
      </w:r>
    </w:p>
    <w:p w14:paraId="36DC7B6D" w14:textId="1147A496"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_Toc170382793 \h </w:instrText>
      </w:r>
      <w:r>
        <w:rPr>
          <w:noProof/>
        </w:rPr>
      </w:r>
      <w:r>
        <w:rPr>
          <w:noProof/>
        </w:rPr>
        <w:fldChar w:fldCharType="separate"/>
      </w:r>
      <w:r>
        <w:rPr>
          <w:noProof/>
        </w:rPr>
        <w:t>148</w:t>
      </w:r>
      <w:r>
        <w:rPr>
          <w:noProof/>
        </w:rPr>
        <w:fldChar w:fldCharType="end"/>
      </w:r>
    </w:p>
    <w:p w14:paraId="4377DF90" w14:textId="5D1152DF"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12.7.2.2</w:t>
      </w:r>
      <w:r>
        <w:rPr>
          <w:rFonts w:asciiTheme="minorHAnsi" w:eastAsiaTheme="minorEastAsia" w:hAnsiTheme="minorHAnsi" w:cstheme="minorBidi"/>
          <w:noProof/>
          <w:kern w:val="2"/>
          <w:sz w:val="24"/>
          <w:szCs w:val="24"/>
          <w:lang w:eastAsia="en-GB"/>
          <w14:ligatures w14:val="standardContextual"/>
        </w:rPr>
        <w:tab/>
      </w:r>
      <w:r>
        <w:rPr>
          <w:noProof/>
        </w:rPr>
        <w:t>Speech codecs and formats</w:t>
      </w:r>
      <w:r>
        <w:rPr>
          <w:noProof/>
        </w:rPr>
        <w:tab/>
      </w:r>
      <w:r>
        <w:rPr>
          <w:noProof/>
        </w:rPr>
        <w:fldChar w:fldCharType="begin" w:fldLock="1"/>
      </w:r>
      <w:r>
        <w:rPr>
          <w:noProof/>
        </w:rPr>
        <w:instrText xml:space="preserve"> PAGEREF _Toc170382794 \h </w:instrText>
      </w:r>
      <w:r>
        <w:rPr>
          <w:noProof/>
        </w:rPr>
      </w:r>
      <w:r>
        <w:rPr>
          <w:noProof/>
        </w:rPr>
        <w:fldChar w:fldCharType="separate"/>
      </w:r>
      <w:r>
        <w:rPr>
          <w:noProof/>
        </w:rPr>
        <w:t>148</w:t>
      </w:r>
      <w:r>
        <w:rPr>
          <w:noProof/>
        </w:rPr>
        <w:fldChar w:fldCharType="end"/>
      </w:r>
    </w:p>
    <w:p w14:paraId="68C85E6B" w14:textId="3DA236CE"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12.7.2.2.1</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_Toc170382795 \h </w:instrText>
      </w:r>
      <w:r>
        <w:rPr>
          <w:noProof/>
        </w:rPr>
      </w:r>
      <w:r>
        <w:rPr>
          <w:noProof/>
        </w:rPr>
        <w:fldChar w:fldCharType="separate"/>
      </w:r>
      <w:r>
        <w:rPr>
          <w:noProof/>
        </w:rPr>
        <w:t>148</w:t>
      </w:r>
      <w:r>
        <w:rPr>
          <w:noProof/>
        </w:rPr>
        <w:fldChar w:fldCharType="end"/>
      </w:r>
    </w:p>
    <w:p w14:paraId="69DB172B" w14:textId="322946E2"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12.7.2.2.2</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_Toc170382796 \h </w:instrText>
      </w:r>
      <w:r>
        <w:rPr>
          <w:noProof/>
        </w:rPr>
      </w:r>
      <w:r>
        <w:rPr>
          <w:noProof/>
        </w:rPr>
        <w:fldChar w:fldCharType="separate"/>
      </w:r>
      <w:r>
        <w:rPr>
          <w:noProof/>
        </w:rPr>
        <w:t>148</w:t>
      </w:r>
      <w:r>
        <w:rPr>
          <w:noProof/>
        </w:rPr>
        <w:fldChar w:fldCharType="end"/>
      </w:r>
    </w:p>
    <w:p w14:paraId="1514C6D5" w14:textId="714E1F0D" w:rsidR="00B3789B" w:rsidRDefault="00B3789B">
      <w:pPr>
        <w:pStyle w:val="TOC5"/>
        <w:rPr>
          <w:rFonts w:asciiTheme="minorHAnsi" w:eastAsiaTheme="minorEastAsia" w:hAnsiTheme="minorHAnsi" w:cstheme="minorBidi"/>
          <w:noProof/>
          <w:kern w:val="2"/>
          <w:sz w:val="24"/>
          <w:szCs w:val="24"/>
          <w:lang w:eastAsia="en-GB"/>
          <w14:ligatures w14:val="standardContextual"/>
        </w:rPr>
      </w:pPr>
      <w:r>
        <w:rPr>
          <w:noProof/>
        </w:rPr>
        <w:t>12.7.2.2.3</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_Toc170382797 \h </w:instrText>
      </w:r>
      <w:r>
        <w:rPr>
          <w:noProof/>
        </w:rPr>
      </w:r>
      <w:r>
        <w:rPr>
          <w:noProof/>
        </w:rPr>
        <w:fldChar w:fldCharType="separate"/>
      </w:r>
      <w:r>
        <w:rPr>
          <w:noProof/>
        </w:rPr>
        <w:t>149</w:t>
      </w:r>
      <w:r>
        <w:rPr>
          <w:noProof/>
        </w:rPr>
        <w:fldChar w:fldCharType="end"/>
      </w:r>
    </w:p>
    <w:p w14:paraId="591C96AB" w14:textId="2A940761"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12.7.2.3</w:t>
      </w:r>
      <w:r>
        <w:rPr>
          <w:rFonts w:asciiTheme="minorHAnsi" w:eastAsiaTheme="minorEastAsia" w:hAnsiTheme="minorHAnsi" w:cstheme="minorBidi"/>
          <w:noProof/>
          <w:kern w:val="2"/>
          <w:sz w:val="24"/>
          <w:szCs w:val="24"/>
          <w:lang w:eastAsia="en-GB"/>
          <w14:ligatures w14:val="standardContextual"/>
        </w:rPr>
        <w:tab/>
      </w:r>
      <w:r>
        <w:rPr>
          <w:noProof/>
        </w:rPr>
        <w:t>Codec preference order for session negotiation</w:t>
      </w:r>
      <w:r>
        <w:rPr>
          <w:noProof/>
        </w:rPr>
        <w:tab/>
      </w:r>
      <w:r>
        <w:rPr>
          <w:noProof/>
        </w:rPr>
        <w:fldChar w:fldCharType="begin" w:fldLock="1"/>
      </w:r>
      <w:r>
        <w:rPr>
          <w:noProof/>
        </w:rPr>
        <w:instrText xml:space="preserve"> PAGEREF _Toc170382798 \h </w:instrText>
      </w:r>
      <w:r>
        <w:rPr>
          <w:noProof/>
        </w:rPr>
      </w:r>
      <w:r>
        <w:rPr>
          <w:noProof/>
        </w:rPr>
        <w:fldChar w:fldCharType="separate"/>
      </w:r>
      <w:r>
        <w:rPr>
          <w:noProof/>
        </w:rPr>
        <w:t>149</w:t>
      </w:r>
      <w:r>
        <w:rPr>
          <w:noProof/>
        </w:rPr>
        <w:fldChar w:fldCharType="end"/>
      </w:r>
    </w:p>
    <w:p w14:paraId="38CD0E4A" w14:textId="7BE62E58"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12.7.2.4</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_Toc170382799 \h </w:instrText>
      </w:r>
      <w:r>
        <w:rPr>
          <w:noProof/>
        </w:rPr>
      </w:r>
      <w:r>
        <w:rPr>
          <w:noProof/>
        </w:rPr>
        <w:fldChar w:fldCharType="separate"/>
      </w:r>
      <w:r>
        <w:rPr>
          <w:noProof/>
        </w:rPr>
        <w:t>149</w:t>
      </w:r>
      <w:r>
        <w:rPr>
          <w:noProof/>
        </w:rPr>
        <w:fldChar w:fldCharType="end"/>
      </w:r>
    </w:p>
    <w:p w14:paraId="2DAA0380" w14:textId="2808F50C"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12.7.2.5</w:t>
      </w:r>
      <w:r>
        <w:rPr>
          <w:rFonts w:asciiTheme="minorHAnsi" w:eastAsiaTheme="minorEastAsia" w:hAnsiTheme="minorHAnsi" w:cstheme="minorBidi"/>
          <w:noProof/>
          <w:kern w:val="2"/>
          <w:sz w:val="24"/>
          <w:szCs w:val="24"/>
          <w:lang w:eastAsia="en-GB"/>
          <w14:ligatures w14:val="standardContextual"/>
        </w:rPr>
        <w:tab/>
      </w:r>
      <w:r>
        <w:rPr>
          <w:noProof/>
        </w:rPr>
        <w:t>RTP payload formats</w:t>
      </w:r>
      <w:r>
        <w:rPr>
          <w:noProof/>
        </w:rPr>
        <w:tab/>
      </w:r>
      <w:r>
        <w:rPr>
          <w:noProof/>
        </w:rPr>
        <w:fldChar w:fldCharType="begin" w:fldLock="1"/>
      </w:r>
      <w:r>
        <w:rPr>
          <w:noProof/>
        </w:rPr>
        <w:instrText xml:space="preserve"> PAGEREF _Toc170382800 \h </w:instrText>
      </w:r>
      <w:r>
        <w:rPr>
          <w:noProof/>
        </w:rPr>
      </w:r>
      <w:r>
        <w:rPr>
          <w:noProof/>
        </w:rPr>
        <w:fldChar w:fldCharType="separate"/>
      </w:r>
      <w:r>
        <w:rPr>
          <w:noProof/>
        </w:rPr>
        <w:t>149</w:t>
      </w:r>
      <w:r>
        <w:rPr>
          <w:noProof/>
        </w:rPr>
        <w:fldChar w:fldCharType="end"/>
      </w:r>
    </w:p>
    <w:p w14:paraId="6E551E70" w14:textId="521B78A1"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12.7.2.6</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_Toc170382801 \h </w:instrText>
      </w:r>
      <w:r>
        <w:rPr>
          <w:noProof/>
        </w:rPr>
      </w:r>
      <w:r>
        <w:rPr>
          <w:noProof/>
        </w:rPr>
        <w:fldChar w:fldCharType="separate"/>
      </w:r>
      <w:r>
        <w:rPr>
          <w:noProof/>
        </w:rPr>
        <w:t>150</w:t>
      </w:r>
      <w:r>
        <w:rPr>
          <w:noProof/>
        </w:rPr>
        <w:fldChar w:fldCharType="end"/>
      </w:r>
    </w:p>
    <w:p w14:paraId="527D9FD4" w14:textId="2C234645"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12.7.2.7</w:t>
      </w:r>
      <w:r>
        <w:rPr>
          <w:rFonts w:asciiTheme="minorHAnsi" w:eastAsiaTheme="minorEastAsia" w:hAnsiTheme="minorHAnsi" w:cstheme="minorBidi"/>
          <w:noProof/>
          <w:kern w:val="2"/>
          <w:sz w:val="24"/>
          <w:szCs w:val="24"/>
          <w:lang w:eastAsia="en-GB"/>
          <w14:ligatures w14:val="standardContextual"/>
        </w:rPr>
        <w:tab/>
      </w:r>
      <w:r>
        <w:rPr>
          <w:noProof/>
        </w:rPr>
        <w:t>RTCP usage and adaptation</w:t>
      </w:r>
      <w:r>
        <w:rPr>
          <w:noProof/>
        </w:rPr>
        <w:tab/>
      </w:r>
      <w:r>
        <w:rPr>
          <w:noProof/>
        </w:rPr>
        <w:fldChar w:fldCharType="begin" w:fldLock="1"/>
      </w:r>
      <w:r>
        <w:rPr>
          <w:noProof/>
        </w:rPr>
        <w:instrText xml:space="preserve"> PAGEREF _Toc170382802 \h </w:instrText>
      </w:r>
      <w:r>
        <w:rPr>
          <w:noProof/>
        </w:rPr>
      </w:r>
      <w:r>
        <w:rPr>
          <w:noProof/>
        </w:rPr>
        <w:fldChar w:fldCharType="separate"/>
      </w:r>
      <w:r>
        <w:rPr>
          <w:noProof/>
        </w:rPr>
        <w:t>150</w:t>
      </w:r>
      <w:r>
        <w:rPr>
          <w:noProof/>
        </w:rPr>
        <w:fldChar w:fldCharType="end"/>
      </w:r>
    </w:p>
    <w:p w14:paraId="38696CA5" w14:textId="041CC798"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12.7.2.8</w:t>
      </w:r>
      <w:r>
        <w:rPr>
          <w:rFonts w:asciiTheme="minorHAnsi" w:eastAsiaTheme="minorEastAsia" w:hAnsiTheme="minorHAnsi" w:cstheme="minorBidi"/>
          <w:noProof/>
          <w:kern w:val="2"/>
          <w:sz w:val="24"/>
          <w:szCs w:val="24"/>
          <w:lang w:eastAsia="en-GB"/>
          <w14:ligatures w14:val="standardContextual"/>
        </w:rPr>
        <w:tab/>
      </w:r>
      <w:r>
        <w:rPr>
          <w:noProof/>
        </w:rPr>
        <w:t>RTP usage</w:t>
      </w:r>
      <w:r>
        <w:rPr>
          <w:noProof/>
        </w:rPr>
        <w:tab/>
      </w:r>
      <w:r>
        <w:rPr>
          <w:noProof/>
        </w:rPr>
        <w:fldChar w:fldCharType="begin" w:fldLock="1"/>
      </w:r>
      <w:r>
        <w:rPr>
          <w:noProof/>
        </w:rPr>
        <w:instrText xml:space="preserve"> PAGEREF _Toc170382803 \h </w:instrText>
      </w:r>
      <w:r>
        <w:rPr>
          <w:noProof/>
        </w:rPr>
      </w:r>
      <w:r>
        <w:rPr>
          <w:noProof/>
        </w:rPr>
        <w:fldChar w:fldCharType="separate"/>
      </w:r>
      <w:r>
        <w:rPr>
          <w:noProof/>
        </w:rPr>
        <w:t>151</w:t>
      </w:r>
      <w:r>
        <w:rPr>
          <w:noProof/>
        </w:rPr>
        <w:fldChar w:fldCharType="end"/>
      </w:r>
    </w:p>
    <w:p w14:paraId="3F79CD9C" w14:textId="7DC8C365"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12.7.2.9</w:t>
      </w:r>
      <w:r>
        <w:rPr>
          <w:rFonts w:asciiTheme="minorHAnsi" w:eastAsiaTheme="minorEastAsia" w:hAnsiTheme="minorHAnsi" w:cstheme="minorBidi"/>
          <w:noProof/>
          <w:kern w:val="2"/>
          <w:sz w:val="24"/>
          <w:szCs w:val="24"/>
          <w:lang w:eastAsia="en-GB"/>
          <w14:ligatures w14:val="standardContextual"/>
        </w:rPr>
        <w:tab/>
      </w:r>
      <w:r>
        <w:rPr>
          <w:noProof/>
        </w:rPr>
        <w:t>Session setup and session modification</w:t>
      </w:r>
      <w:r>
        <w:rPr>
          <w:noProof/>
        </w:rPr>
        <w:tab/>
      </w:r>
      <w:r>
        <w:rPr>
          <w:noProof/>
        </w:rPr>
        <w:fldChar w:fldCharType="begin" w:fldLock="1"/>
      </w:r>
      <w:r>
        <w:rPr>
          <w:noProof/>
        </w:rPr>
        <w:instrText xml:space="preserve"> PAGEREF _Toc170382804 \h </w:instrText>
      </w:r>
      <w:r>
        <w:rPr>
          <w:noProof/>
        </w:rPr>
      </w:r>
      <w:r>
        <w:rPr>
          <w:noProof/>
        </w:rPr>
        <w:fldChar w:fldCharType="separate"/>
      </w:r>
      <w:r>
        <w:rPr>
          <w:noProof/>
        </w:rPr>
        <w:t>151</w:t>
      </w:r>
      <w:r>
        <w:rPr>
          <w:noProof/>
        </w:rPr>
        <w:fldChar w:fldCharType="end"/>
      </w:r>
    </w:p>
    <w:p w14:paraId="3ED1A114" w14:textId="6C927854"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12.7.2.10</w:t>
      </w:r>
      <w:r>
        <w:rPr>
          <w:rFonts w:asciiTheme="minorHAnsi" w:eastAsiaTheme="minorEastAsia" w:hAnsiTheme="minorHAnsi" w:cstheme="minorBidi"/>
          <w:noProof/>
          <w:kern w:val="2"/>
          <w:sz w:val="24"/>
          <w:szCs w:val="24"/>
          <w:lang w:eastAsia="en-GB"/>
          <w14:ligatures w14:val="standardContextual"/>
        </w:rPr>
        <w:tab/>
      </w:r>
      <w:r>
        <w:rPr>
          <w:noProof/>
        </w:rPr>
        <w:t>Audio level alignment</w:t>
      </w:r>
      <w:r>
        <w:rPr>
          <w:noProof/>
        </w:rPr>
        <w:tab/>
      </w:r>
      <w:r>
        <w:rPr>
          <w:noProof/>
        </w:rPr>
        <w:fldChar w:fldCharType="begin" w:fldLock="1"/>
      </w:r>
      <w:r>
        <w:rPr>
          <w:noProof/>
        </w:rPr>
        <w:instrText xml:space="preserve"> PAGEREF _Toc170382805 \h </w:instrText>
      </w:r>
      <w:r>
        <w:rPr>
          <w:noProof/>
        </w:rPr>
      </w:r>
      <w:r>
        <w:rPr>
          <w:noProof/>
        </w:rPr>
        <w:fldChar w:fldCharType="separate"/>
      </w:r>
      <w:r>
        <w:rPr>
          <w:noProof/>
        </w:rPr>
        <w:t>152</w:t>
      </w:r>
      <w:r>
        <w:rPr>
          <w:noProof/>
        </w:rPr>
        <w:fldChar w:fldCharType="end"/>
      </w:r>
    </w:p>
    <w:p w14:paraId="0B1D5A14" w14:textId="7D4B2B15"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12.7.3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_Toc170382806 \h </w:instrText>
      </w:r>
      <w:r>
        <w:rPr>
          <w:noProof/>
        </w:rPr>
      </w:r>
      <w:r>
        <w:rPr>
          <w:noProof/>
        </w:rPr>
        <w:fldChar w:fldCharType="separate"/>
      </w:r>
      <w:r>
        <w:rPr>
          <w:noProof/>
        </w:rPr>
        <w:t>152</w:t>
      </w:r>
      <w:r>
        <w:rPr>
          <w:noProof/>
        </w:rPr>
        <w:fldChar w:fldCharType="end"/>
      </w:r>
    </w:p>
    <w:p w14:paraId="001574A1" w14:textId="057A3B5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12.7.4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_Toc170382807 \h </w:instrText>
      </w:r>
      <w:r>
        <w:rPr>
          <w:noProof/>
        </w:rPr>
      </w:r>
      <w:r>
        <w:rPr>
          <w:noProof/>
        </w:rPr>
        <w:fldChar w:fldCharType="separate"/>
      </w:r>
      <w:r>
        <w:rPr>
          <w:noProof/>
        </w:rPr>
        <w:t>152</w:t>
      </w:r>
      <w:r>
        <w:rPr>
          <w:noProof/>
        </w:rPr>
        <w:fldChar w:fldCharType="end"/>
      </w:r>
    </w:p>
    <w:p w14:paraId="52280347" w14:textId="589A48FE"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12.7.</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Inter-working IPv4 and IPv6 networks</w:t>
      </w:r>
      <w:r>
        <w:rPr>
          <w:noProof/>
        </w:rPr>
        <w:tab/>
      </w:r>
      <w:r>
        <w:rPr>
          <w:noProof/>
        </w:rPr>
        <w:fldChar w:fldCharType="begin" w:fldLock="1"/>
      </w:r>
      <w:r>
        <w:rPr>
          <w:noProof/>
        </w:rPr>
        <w:instrText xml:space="preserve"> PAGEREF _Toc170382808 \h </w:instrText>
      </w:r>
      <w:r>
        <w:rPr>
          <w:noProof/>
        </w:rPr>
      </w:r>
      <w:r>
        <w:rPr>
          <w:noProof/>
        </w:rPr>
        <w:fldChar w:fldCharType="separate"/>
      </w:r>
      <w:r>
        <w:rPr>
          <w:noProof/>
        </w:rPr>
        <w:t>152</w:t>
      </w:r>
      <w:r>
        <w:rPr>
          <w:noProof/>
        </w:rPr>
        <w:fldChar w:fldCharType="end"/>
      </w:r>
    </w:p>
    <w:p w14:paraId="64129CE0" w14:textId="336AE308"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12.8</w:t>
      </w:r>
      <w:r>
        <w:rPr>
          <w:rFonts w:asciiTheme="minorHAnsi" w:eastAsiaTheme="minorEastAsia" w:hAnsiTheme="minorHAnsi" w:cstheme="minorBidi"/>
          <w:noProof/>
          <w:kern w:val="2"/>
          <w:sz w:val="24"/>
          <w:szCs w:val="24"/>
          <w:lang w:eastAsia="en-GB"/>
          <w14:ligatures w14:val="standardContextual"/>
        </w:rPr>
        <w:tab/>
      </w:r>
      <w:r>
        <w:rPr>
          <w:noProof/>
        </w:rPr>
        <w:t>MGW handling for NO_REQ interworking</w:t>
      </w:r>
      <w:r>
        <w:rPr>
          <w:noProof/>
        </w:rPr>
        <w:tab/>
      </w:r>
      <w:r>
        <w:rPr>
          <w:noProof/>
        </w:rPr>
        <w:fldChar w:fldCharType="begin" w:fldLock="1"/>
      </w:r>
      <w:r>
        <w:rPr>
          <w:noProof/>
        </w:rPr>
        <w:instrText xml:space="preserve"> PAGEREF _Toc170382809 \h </w:instrText>
      </w:r>
      <w:r>
        <w:rPr>
          <w:noProof/>
        </w:rPr>
      </w:r>
      <w:r>
        <w:rPr>
          <w:noProof/>
        </w:rPr>
        <w:fldChar w:fldCharType="separate"/>
      </w:r>
      <w:r>
        <w:rPr>
          <w:noProof/>
        </w:rPr>
        <w:t>153</w:t>
      </w:r>
      <w:r>
        <w:rPr>
          <w:noProof/>
        </w:rPr>
        <w:fldChar w:fldCharType="end"/>
      </w:r>
    </w:p>
    <w:p w14:paraId="39191BEF" w14:textId="77C031BD"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_Toc170382810 \h </w:instrText>
      </w:r>
      <w:r>
        <w:rPr>
          <w:noProof/>
        </w:rPr>
      </w:r>
      <w:r>
        <w:rPr>
          <w:noProof/>
        </w:rPr>
        <w:fldChar w:fldCharType="separate"/>
      </w:r>
      <w:r>
        <w:rPr>
          <w:noProof/>
        </w:rPr>
        <w:t>153</w:t>
      </w:r>
      <w:r>
        <w:rPr>
          <w:noProof/>
        </w:rPr>
        <w:fldChar w:fldCharType="end"/>
      </w:r>
    </w:p>
    <w:p w14:paraId="13518282" w14:textId="514F199C"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13a</w:t>
      </w:r>
      <w:r>
        <w:rPr>
          <w:rFonts w:asciiTheme="minorHAnsi" w:eastAsiaTheme="minorEastAsia" w:hAnsiTheme="minorHAnsi" w:cstheme="minorBidi"/>
          <w:noProof/>
          <w:kern w:val="2"/>
          <w:sz w:val="24"/>
          <w:szCs w:val="24"/>
          <w:lang w:eastAsia="en-GB"/>
          <w14:ligatures w14:val="standardContextual"/>
        </w:rPr>
        <w:tab/>
      </w:r>
      <w:r>
        <w:rPr>
          <w:noProof/>
        </w:rPr>
        <w:t>Media types, codecs and formats used for MSRP transport</w:t>
      </w:r>
      <w:r>
        <w:rPr>
          <w:noProof/>
        </w:rPr>
        <w:tab/>
      </w:r>
      <w:r>
        <w:rPr>
          <w:noProof/>
        </w:rPr>
        <w:fldChar w:fldCharType="begin" w:fldLock="1"/>
      </w:r>
      <w:r>
        <w:rPr>
          <w:noProof/>
        </w:rPr>
        <w:instrText xml:space="preserve"> PAGEREF _Toc170382811 \h </w:instrText>
      </w:r>
      <w:r>
        <w:rPr>
          <w:noProof/>
        </w:rPr>
      </w:r>
      <w:r>
        <w:rPr>
          <w:noProof/>
        </w:rPr>
        <w:fldChar w:fldCharType="separate"/>
      </w:r>
      <w:r>
        <w:rPr>
          <w:noProof/>
        </w:rPr>
        <w:t>153</w:t>
      </w:r>
      <w:r>
        <w:rPr>
          <w:noProof/>
        </w:rPr>
        <w:fldChar w:fldCharType="end"/>
      </w:r>
    </w:p>
    <w:p w14:paraId="3908712C" w14:textId="41718A2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_Toc170382812 \h </w:instrText>
      </w:r>
      <w:r>
        <w:rPr>
          <w:noProof/>
        </w:rPr>
      </w:r>
      <w:r>
        <w:rPr>
          <w:noProof/>
        </w:rPr>
        <w:fldChar w:fldCharType="separate"/>
      </w:r>
      <w:r>
        <w:rPr>
          <w:noProof/>
        </w:rPr>
        <w:t>153</w:t>
      </w:r>
      <w:r>
        <w:rPr>
          <w:noProof/>
        </w:rPr>
        <w:fldChar w:fldCharType="end"/>
      </w:r>
    </w:p>
    <w:p w14:paraId="13EA6474" w14:textId="4D49795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13a.2</w:t>
      </w:r>
      <w:r>
        <w:rPr>
          <w:rFonts w:asciiTheme="minorHAnsi" w:eastAsiaTheme="minorEastAsia" w:hAnsiTheme="minorHAnsi" w:cstheme="minorBidi"/>
          <w:noProof/>
          <w:kern w:val="2"/>
          <w:sz w:val="24"/>
          <w:szCs w:val="24"/>
          <w:lang w:eastAsia="en-GB"/>
          <w14:ligatures w14:val="standardContextual"/>
        </w:rPr>
        <w:tab/>
      </w:r>
      <w:r>
        <w:rPr>
          <w:noProof/>
        </w:rPr>
        <w:t>Difference relative to 3GPP TS 26.141</w:t>
      </w:r>
      <w:r>
        <w:rPr>
          <w:noProof/>
        </w:rPr>
        <w:tab/>
      </w:r>
      <w:r>
        <w:rPr>
          <w:noProof/>
        </w:rPr>
        <w:fldChar w:fldCharType="begin" w:fldLock="1"/>
      </w:r>
      <w:r>
        <w:rPr>
          <w:noProof/>
        </w:rPr>
        <w:instrText xml:space="preserve"> PAGEREF _Toc170382813 \h </w:instrText>
      </w:r>
      <w:r>
        <w:rPr>
          <w:noProof/>
        </w:rPr>
      </w:r>
      <w:r>
        <w:rPr>
          <w:noProof/>
        </w:rPr>
        <w:fldChar w:fldCharType="separate"/>
      </w:r>
      <w:r>
        <w:rPr>
          <w:noProof/>
        </w:rPr>
        <w:t>154</w:t>
      </w:r>
      <w:r>
        <w:rPr>
          <w:noProof/>
        </w:rPr>
        <w:fldChar w:fldCharType="end"/>
      </w:r>
    </w:p>
    <w:p w14:paraId="221C63D9" w14:textId="59AB7461"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13a.2.1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_Toc170382814 \h </w:instrText>
      </w:r>
      <w:r>
        <w:rPr>
          <w:noProof/>
        </w:rPr>
      </w:r>
      <w:r>
        <w:rPr>
          <w:noProof/>
        </w:rPr>
        <w:fldChar w:fldCharType="separate"/>
      </w:r>
      <w:r>
        <w:rPr>
          <w:noProof/>
        </w:rPr>
        <w:t>154</w:t>
      </w:r>
      <w:r>
        <w:rPr>
          <w:noProof/>
        </w:rPr>
        <w:fldChar w:fldCharType="end"/>
      </w:r>
    </w:p>
    <w:p w14:paraId="362F4E07" w14:textId="70F705E9"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_Toc170382815 \h </w:instrText>
      </w:r>
      <w:r>
        <w:rPr>
          <w:noProof/>
        </w:rPr>
      </w:r>
      <w:r>
        <w:rPr>
          <w:noProof/>
        </w:rPr>
        <w:fldChar w:fldCharType="separate"/>
      </w:r>
      <w:r>
        <w:rPr>
          <w:noProof/>
        </w:rPr>
        <w:t>154</w:t>
      </w:r>
      <w:r>
        <w:rPr>
          <w:noProof/>
        </w:rPr>
        <w:fldChar w:fldCharType="end"/>
      </w:r>
    </w:p>
    <w:p w14:paraId="4FD14659" w14:textId="5F22B1B8"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_Toc170382816 \h </w:instrText>
      </w:r>
      <w:r>
        <w:rPr>
          <w:noProof/>
        </w:rPr>
      </w:r>
      <w:r>
        <w:rPr>
          <w:noProof/>
        </w:rPr>
        <w:fldChar w:fldCharType="separate"/>
      </w:r>
      <w:r>
        <w:rPr>
          <w:noProof/>
        </w:rPr>
        <w:t>154</w:t>
      </w:r>
      <w:r>
        <w:rPr>
          <w:noProof/>
        </w:rPr>
        <w:fldChar w:fldCharType="end"/>
      </w:r>
    </w:p>
    <w:p w14:paraId="2A849C13" w14:textId="1FD88A39"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Media formats and transport</w:t>
      </w:r>
      <w:r>
        <w:rPr>
          <w:noProof/>
        </w:rPr>
        <w:tab/>
      </w:r>
      <w:r>
        <w:rPr>
          <w:noProof/>
        </w:rPr>
        <w:fldChar w:fldCharType="begin" w:fldLock="1"/>
      </w:r>
      <w:r>
        <w:rPr>
          <w:noProof/>
        </w:rPr>
        <w:instrText xml:space="preserve"> PAGEREF _Toc170382817 \h </w:instrText>
      </w:r>
      <w:r>
        <w:rPr>
          <w:noProof/>
        </w:rPr>
      </w:r>
      <w:r>
        <w:rPr>
          <w:noProof/>
        </w:rPr>
        <w:fldChar w:fldCharType="separate"/>
      </w:r>
      <w:r>
        <w:rPr>
          <w:noProof/>
        </w:rPr>
        <w:t>154</w:t>
      </w:r>
      <w:r>
        <w:rPr>
          <w:noProof/>
        </w:rPr>
        <w:fldChar w:fldCharType="end"/>
      </w:r>
    </w:p>
    <w:p w14:paraId="3C645347" w14:textId="269FDF6F"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Media handling in hold procedures</w:t>
      </w:r>
      <w:r>
        <w:rPr>
          <w:noProof/>
        </w:rPr>
        <w:tab/>
      </w:r>
      <w:r>
        <w:rPr>
          <w:noProof/>
        </w:rPr>
        <w:fldChar w:fldCharType="begin" w:fldLock="1"/>
      </w:r>
      <w:r>
        <w:rPr>
          <w:noProof/>
        </w:rPr>
        <w:instrText xml:space="preserve"> PAGEREF _Toc170382818 \h </w:instrText>
      </w:r>
      <w:r>
        <w:rPr>
          <w:noProof/>
        </w:rPr>
      </w:r>
      <w:r>
        <w:rPr>
          <w:noProof/>
        </w:rPr>
        <w:fldChar w:fldCharType="separate"/>
      </w:r>
      <w:r>
        <w:rPr>
          <w:noProof/>
        </w:rPr>
        <w:t>154</w:t>
      </w:r>
      <w:r>
        <w:rPr>
          <w:noProof/>
        </w:rPr>
        <w:fldChar w:fldCharType="end"/>
      </w:r>
    </w:p>
    <w:p w14:paraId="6FDBA47B" w14:textId="4C6C82C9"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Network preference management object</w:t>
      </w:r>
      <w:r>
        <w:rPr>
          <w:noProof/>
        </w:rPr>
        <w:tab/>
      </w:r>
      <w:r>
        <w:rPr>
          <w:noProof/>
        </w:rPr>
        <w:fldChar w:fldCharType="begin" w:fldLock="1"/>
      </w:r>
      <w:r>
        <w:rPr>
          <w:noProof/>
        </w:rPr>
        <w:instrText xml:space="preserve"> PAGEREF _Toc170382819 \h </w:instrText>
      </w:r>
      <w:r>
        <w:rPr>
          <w:noProof/>
        </w:rPr>
      </w:r>
      <w:r>
        <w:rPr>
          <w:noProof/>
        </w:rPr>
        <w:fldChar w:fldCharType="separate"/>
      </w:r>
      <w:r>
        <w:rPr>
          <w:noProof/>
        </w:rPr>
        <w:t>155</w:t>
      </w:r>
      <w:r>
        <w:rPr>
          <w:noProof/>
        </w:rPr>
        <w:fldChar w:fldCharType="end"/>
      </w:r>
    </w:p>
    <w:p w14:paraId="5841ECC8" w14:textId="04CE1E56"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_Toc170382820 \h </w:instrText>
      </w:r>
      <w:r>
        <w:rPr>
          <w:noProof/>
        </w:rPr>
      </w:r>
      <w:r>
        <w:rPr>
          <w:noProof/>
        </w:rPr>
        <w:fldChar w:fldCharType="separate"/>
      </w:r>
      <w:r>
        <w:rPr>
          <w:noProof/>
        </w:rPr>
        <w:t>155</w:t>
      </w:r>
      <w:r>
        <w:rPr>
          <w:noProof/>
        </w:rPr>
        <w:fldChar w:fldCharType="end"/>
      </w:r>
    </w:p>
    <w:p w14:paraId="74259649" w14:textId="3EED975C"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Nodes Definition</w:t>
      </w:r>
      <w:r>
        <w:rPr>
          <w:noProof/>
        </w:rPr>
        <w:tab/>
      </w:r>
      <w:r>
        <w:rPr>
          <w:noProof/>
        </w:rPr>
        <w:fldChar w:fldCharType="begin" w:fldLock="1"/>
      </w:r>
      <w:r>
        <w:rPr>
          <w:noProof/>
        </w:rPr>
        <w:instrText xml:space="preserve"> PAGEREF _Toc170382821 \h </w:instrText>
      </w:r>
      <w:r>
        <w:rPr>
          <w:noProof/>
        </w:rPr>
      </w:r>
      <w:r>
        <w:rPr>
          <w:noProof/>
        </w:rPr>
        <w:fldChar w:fldCharType="separate"/>
      </w:r>
      <w:r>
        <w:rPr>
          <w:noProof/>
        </w:rPr>
        <w:t>155</w:t>
      </w:r>
      <w:r>
        <w:rPr>
          <w:noProof/>
        </w:rPr>
        <w:fldChar w:fldCharType="end"/>
      </w:r>
    </w:p>
    <w:p w14:paraId="6103625B" w14:textId="6500E677"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15.</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Example Configuration of 3GPP MTSINP MO</w:t>
      </w:r>
      <w:r>
        <w:rPr>
          <w:noProof/>
        </w:rPr>
        <w:tab/>
      </w:r>
      <w:r>
        <w:rPr>
          <w:noProof/>
        </w:rPr>
        <w:fldChar w:fldCharType="begin" w:fldLock="1"/>
      </w:r>
      <w:r>
        <w:rPr>
          <w:noProof/>
        </w:rPr>
        <w:instrText xml:space="preserve"> PAGEREF _Toc170382822 \h </w:instrText>
      </w:r>
      <w:r>
        <w:rPr>
          <w:noProof/>
        </w:rPr>
      </w:r>
      <w:r>
        <w:rPr>
          <w:noProof/>
        </w:rPr>
        <w:fldChar w:fldCharType="separate"/>
      </w:r>
      <w:r>
        <w:rPr>
          <w:noProof/>
        </w:rPr>
        <w:t>167</w:t>
      </w:r>
      <w:r>
        <w:rPr>
          <w:noProof/>
        </w:rPr>
        <w:fldChar w:fldCharType="end"/>
      </w:r>
    </w:p>
    <w:p w14:paraId="59E1365E" w14:textId="30506D0A"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fldLock="1"/>
      </w:r>
      <w:r>
        <w:rPr>
          <w:noProof/>
        </w:rPr>
        <w:instrText xml:space="preserve"> PAGEREF _Toc170382823 \h </w:instrText>
      </w:r>
      <w:r>
        <w:rPr>
          <w:noProof/>
        </w:rPr>
      </w:r>
      <w:r>
        <w:rPr>
          <w:noProof/>
        </w:rPr>
        <w:fldChar w:fldCharType="separate"/>
      </w:r>
      <w:r>
        <w:rPr>
          <w:noProof/>
        </w:rPr>
        <w:t>168</w:t>
      </w:r>
      <w:r>
        <w:rPr>
          <w:noProof/>
        </w:rPr>
        <w:fldChar w:fldCharType="end"/>
      </w:r>
    </w:p>
    <w:p w14:paraId="2FEF90E9" w14:textId="1E0FB3D9"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_Toc170382824 \h </w:instrText>
      </w:r>
      <w:r>
        <w:rPr>
          <w:noProof/>
        </w:rPr>
      </w:r>
      <w:r>
        <w:rPr>
          <w:noProof/>
        </w:rPr>
        <w:fldChar w:fldCharType="separate"/>
      </w:r>
      <w:r>
        <w:rPr>
          <w:noProof/>
        </w:rPr>
        <w:t>168</w:t>
      </w:r>
      <w:r>
        <w:rPr>
          <w:noProof/>
        </w:rPr>
        <w:fldChar w:fldCharType="end"/>
      </w:r>
    </w:p>
    <w:p w14:paraId="14970F8B" w14:textId="090594CC"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Metrics Definition</w:t>
      </w:r>
      <w:r>
        <w:rPr>
          <w:noProof/>
        </w:rPr>
        <w:tab/>
      </w:r>
      <w:r>
        <w:rPr>
          <w:noProof/>
        </w:rPr>
        <w:fldChar w:fldCharType="begin" w:fldLock="1"/>
      </w:r>
      <w:r>
        <w:rPr>
          <w:noProof/>
        </w:rPr>
        <w:instrText xml:space="preserve"> PAGEREF _Toc170382825 \h </w:instrText>
      </w:r>
      <w:r>
        <w:rPr>
          <w:noProof/>
        </w:rPr>
      </w:r>
      <w:r>
        <w:rPr>
          <w:noProof/>
        </w:rPr>
        <w:fldChar w:fldCharType="separate"/>
      </w:r>
      <w:r>
        <w:rPr>
          <w:noProof/>
        </w:rPr>
        <w:t>169</w:t>
      </w:r>
      <w:r>
        <w:rPr>
          <w:noProof/>
        </w:rPr>
        <w:fldChar w:fldCharType="end"/>
      </w:r>
    </w:p>
    <w:p w14:paraId="023BF342" w14:textId="1E46FDDE"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_Toc170382826 \h </w:instrText>
      </w:r>
      <w:r>
        <w:rPr>
          <w:noProof/>
        </w:rPr>
      </w:r>
      <w:r>
        <w:rPr>
          <w:noProof/>
        </w:rPr>
        <w:fldChar w:fldCharType="separate"/>
      </w:r>
      <w:r>
        <w:rPr>
          <w:noProof/>
        </w:rPr>
        <w:t>169</w:t>
      </w:r>
      <w:r>
        <w:rPr>
          <w:noProof/>
        </w:rPr>
        <w:fldChar w:fldCharType="end"/>
      </w:r>
    </w:p>
    <w:p w14:paraId="50EFE173" w14:textId="6A78770F"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_Toc170382827 \h </w:instrText>
      </w:r>
      <w:r>
        <w:rPr>
          <w:noProof/>
        </w:rPr>
      </w:r>
      <w:r>
        <w:rPr>
          <w:noProof/>
        </w:rPr>
        <w:fldChar w:fldCharType="separate"/>
      </w:r>
      <w:r>
        <w:rPr>
          <w:noProof/>
        </w:rPr>
        <w:t>169</w:t>
      </w:r>
      <w:r>
        <w:rPr>
          <w:noProof/>
        </w:rPr>
        <w:fldChar w:fldCharType="end"/>
      </w:r>
    </w:p>
    <w:p w14:paraId="1DA8D4A5" w14:textId="44FD902A"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Frame rate</w:t>
      </w:r>
      <w:r>
        <w:rPr>
          <w:noProof/>
        </w:rPr>
        <w:tab/>
      </w:r>
      <w:r>
        <w:rPr>
          <w:noProof/>
        </w:rPr>
        <w:fldChar w:fldCharType="begin" w:fldLock="1"/>
      </w:r>
      <w:r>
        <w:rPr>
          <w:noProof/>
        </w:rPr>
        <w:instrText xml:space="preserve"> PAGEREF _Toc170382828 \h </w:instrText>
      </w:r>
      <w:r>
        <w:rPr>
          <w:noProof/>
        </w:rPr>
      </w:r>
      <w:r>
        <w:rPr>
          <w:noProof/>
        </w:rPr>
        <w:fldChar w:fldCharType="separate"/>
      </w:r>
      <w:r>
        <w:rPr>
          <w:noProof/>
        </w:rPr>
        <w:t>170</w:t>
      </w:r>
      <w:r>
        <w:rPr>
          <w:noProof/>
        </w:rPr>
        <w:fldChar w:fldCharType="end"/>
      </w:r>
    </w:p>
    <w:p w14:paraId="70F27C94" w14:textId="74823F49"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fldLock="1"/>
      </w:r>
      <w:r>
        <w:rPr>
          <w:noProof/>
        </w:rPr>
        <w:instrText xml:space="preserve"> PAGEREF _Toc170382829 \h </w:instrText>
      </w:r>
      <w:r>
        <w:rPr>
          <w:noProof/>
        </w:rPr>
      </w:r>
      <w:r>
        <w:rPr>
          <w:noProof/>
        </w:rPr>
        <w:fldChar w:fldCharType="separate"/>
      </w:r>
      <w:r>
        <w:rPr>
          <w:noProof/>
        </w:rPr>
        <w:t>170</w:t>
      </w:r>
      <w:r>
        <w:rPr>
          <w:noProof/>
        </w:rPr>
        <w:fldChar w:fldCharType="end"/>
      </w:r>
    </w:p>
    <w:p w14:paraId="21A23447" w14:textId="4977B8B7"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16.2.5</w:t>
      </w:r>
      <w:r>
        <w:rPr>
          <w:rFonts w:asciiTheme="minorHAnsi" w:eastAsiaTheme="minorEastAsia" w:hAnsiTheme="minorHAnsi" w:cstheme="minorBidi"/>
          <w:noProof/>
          <w:kern w:val="2"/>
          <w:sz w:val="24"/>
          <w:szCs w:val="24"/>
          <w:lang w:eastAsia="en-GB"/>
          <w14:ligatures w14:val="standardContextual"/>
        </w:rPr>
        <w:tab/>
      </w:r>
      <w:r>
        <w:rPr>
          <w:noProof/>
        </w:rPr>
        <w:t>Sync loss duration</w:t>
      </w:r>
      <w:r>
        <w:rPr>
          <w:noProof/>
        </w:rPr>
        <w:tab/>
      </w:r>
      <w:r>
        <w:rPr>
          <w:noProof/>
        </w:rPr>
        <w:fldChar w:fldCharType="begin" w:fldLock="1"/>
      </w:r>
      <w:r>
        <w:rPr>
          <w:noProof/>
        </w:rPr>
        <w:instrText xml:space="preserve"> PAGEREF _Toc170382830 \h </w:instrText>
      </w:r>
      <w:r>
        <w:rPr>
          <w:noProof/>
        </w:rPr>
      </w:r>
      <w:r>
        <w:rPr>
          <w:noProof/>
        </w:rPr>
        <w:fldChar w:fldCharType="separate"/>
      </w:r>
      <w:r>
        <w:rPr>
          <w:noProof/>
        </w:rPr>
        <w:t>170</w:t>
      </w:r>
      <w:r>
        <w:rPr>
          <w:noProof/>
        </w:rPr>
        <w:fldChar w:fldCharType="end"/>
      </w:r>
    </w:p>
    <w:p w14:paraId="66BC3AAB" w14:textId="4B976E8B"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16.2.6</w:t>
      </w:r>
      <w:r>
        <w:rPr>
          <w:rFonts w:asciiTheme="minorHAnsi" w:eastAsiaTheme="minorEastAsia" w:hAnsiTheme="minorHAnsi" w:cstheme="minorBidi"/>
          <w:noProof/>
          <w:kern w:val="2"/>
          <w:sz w:val="24"/>
          <w:szCs w:val="24"/>
          <w:lang w:eastAsia="en-GB"/>
          <w14:ligatures w14:val="standardContextual"/>
        </w:rPr>
        <w:tab/>
      </w:r>
      <w:r>
        <w:rPr>
          <w:noProof/>
        </w:rPr>
        <w:t>Round-trip time</w:t>
      </w:r>
      <w:r>
        <w:rPr>
          <w:noProof/>
        </w:rPr>
        <w:tab/>
      </w:r>
      <w:r>
        <w:rPr>
          <w:noProof/>
        </w:rPr>
        <w:fldChar w:fldCharType="begin" w:fldLock="1"/>
      </w:r>
      <w:r>
        <w:rPr>
          <w:noProof/>
        </w:rPr>
        <w:instrText xml:space="preserve"> PAGEREF _Toc170382831 \h </w:instrText>
      </w:r>
      <w:r>
        <w:rPr>
          <w:noProof/>
        </w:rPr>
      </w:r>
      <w:r>
        <w:rPr>
          <w:noProof/>
        </w:rPr>
        <w:fldChar w:fldCharType="separate"/>
      </w:r>
      <w:r>
        <w:rPr>
          <w:noProof/>
        </w:rPr>
        <w:t>171</w:t>
      </w:r>
      <w:r>
        <w:rPr>
          <w:noProof/>
        </w:rPr>
        <w:fldChar w:fldCharType="end"/>
      </w:r>
    </w:p>
    <w:p w14:paraId="5E2398C5" w14:textId="745BDBBF"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16.2.7</w:t>
      </w:r>
      <w:r>
        <w:rPr>
          <w:rFonts w:asciiTheme="minorHAnsi" w:eastAsiaTheme="minorEastAsia" w:hAnsiTheme="minorHAnsi" w:cstheme="minorBidi"/>
          <w:noProof/>
          <w:kern w:val="2"/>
          <w:sz w:val="24"/>
          <w:szCs w:val="24"/>
          <w:lang w:eastAsia="en-GB"/>
          <w14:ligatures w14:val="standardContextual"/>
        </w:rPr>
        <w:tab/>
      </w:r>
      <w:r>
        <w:rPr>
          <w:noProof/>
        </w:rPr>
        <w:t>Average codec bitrate</w:t>
      </w:r>
      <w:r>
        <w:rPr>
          <w:noProof/>
        </w:rPr>
        <w:tab/>
      </w:r>
      <w:r>
        <w:rPr>
          <w:noProof/>
        </w:rPr>
        <w:fldChar w:fldCharType="begin" w:fldLock="1"/>
      </w:r>
      <w:r>
        <w:rPr>
          <w:noProof/>
        </w:rPr>
        <w:instrText xml:space="preserve"> PAGEREF _Toc170382832 \h </w:instrText>
      </w:r>
      <w:r>
        <w:rPr>
          <w:noProof/>
        </w:rPr>
      </w:r>
      <w:r>
        <w:rPr>
          <w:noProof/>
        </w:rPr>
        <w:fldChar w:fldCharType="separate"/>
      </w:r>
      <w:r>
        <w:rPr>
          <w:noProof/>
        </w:rPr>
        <w:t>171</w:t>
      </w:r>
      <w:r>
        <w:rPr>
          <w:noProof/>
        </w:rPr>
        <w:fldChar w:fldCharType="end"/>
      </w:r>
    </w:p>
    <w:p w14:paraId="16A8B7ED" w14:textId="0E7DDE0F"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16.2.8</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fldLock="1"/>
      </w:r>
      <w:r>
        <w:rPr>
          <w:noProof/>
        </w:rPr>
        <w:instrText xml:space="preserve"> PAGEREF _Toc170382833 \h </w:instrText>
      </w:r>
      <w:r>
        <w:rPr>
          <w:noProof/>
        </w:rPr>
      </w:r>
      <w:r>
        <w:rPr>
          <w:noProof/>
        </w:rPr>
        <w:fldChar w:fldCharType="separate"/>
      </w:r>
      <w:r>
        <w:rPr>
          <w:noProof/>
        </w:rPr>
        <w:t>171</w:t>
      </w:r>
      <w:r>
        <w:rPr>
          <w:noProof/>
        </w:rPr>
        <w:fldChar w:fldCharType="end"/>
      </w:r>
    </w:p>
    <w:p w14:paraId="61A4CA53" w14:textId="684FA018"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16.2.9</w:t>
      </w:r>
      <w:r>
        <w:rPr>
          <w:rFonts w:asciiTheme="minorHAnsi" w:eastAsiaTheme="minorEastAsia" w:hAnsiTheme="minorHAnsi" w:cstheme="minorBidi"/>
          <w:noProof/>
          <w:kern w:val="2"/>
          <w:sz w:val="24"/>
          <w:szCs w:val="24"/>
          <w:lang w:eastAsia="en-GB"/>
          <w14:ligatures w14:val="standardContextual"/>
        </w:rPr>
        <w:tab/>
      </w:r>
      <w:r>
        <w:rPr>
          <w:noProof/>
        </w:rPr>
        <w:t>Call setup time</w:t>
      </w:r>
      <w:r>
        <w:rPr>
          <w:noProof/>
        </w:rPr>
        <w:tab/>
      </w:r>
      <w:r>
        <w:rPr>
          <w:noProof/>
        </w:rPr>
        <w:fldChar w:fldCharType="begin" w:fldLock="1"/>
      </w:r>
      <w:r>
        <w:rPr>
          <w:noProof/>
        </w:rPr>
        <w:instrText xml:space="preserve"> PAGEREF _Toc170382834 \h </w:instrText>
      </w:r>
      <w:r>
        <w:rPr>
          <w:noProof/>
        </w:rPr>
      </w:r>
      <w:r>
        <w:rPr>
          <w:noProof/>
        </w:rPr>
        <w:fldChar w:fldCharType="separate"/>
      </w:r>
      <w:r>
        <w:rPr>
          <w:noProof/>
        </w:rPr>
        <w:t>172</w:t>
      </w:r>
      <w:r>
        <w:rPr>
          <w:noProof/>
        </w:rPr>
        <w:fldChar w:fldCharType="end"/>
      </w:r>
    </w:p>
    <w:p w14:paraId="09F2BA15" w14:textId="022405D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Metric Configuration</w:t>
      </w:r>
      <w:r>
        <w:rPr>
          <w:noProof/>
        </w:rPr>
        <w:tab/>
      </w:r>
      <w:r>
        <w:rPr>
          <w:noProof/>
        </w:rPr>
        <w:fldChar w:fldCharType="begin" w:fldLock="1"/>
      </w:r>
      <w:r>
        <w:rPr>
          <w:noProof/>
        </w:rPr>
        <w:instrText xml:space="preserve"> PAGEREF _Toc170382835 \h </w:instrText>
      </w:r>
      <w:r>
        <w:rPr>
          <w:noProof/>
        </w:rPr>
      </w:r>
      <w:r>
        <w:rPr>
          <w:noProof/>
        </w:rPr>
        <w:fldChar w:fldCharType="separate"/>
      </w:r>
      <w:r>
        <w:rPr>
          <w:noProof/>
        </w:rPr>
        <w:t>172</w:t>
      </w:r>
      <w:r>
        <w:rPr>
          <w:noProof/>
        </w:rPr>
        <w:fldChar w:fldCharType="end"/>
      </w:r>
    </w:p>
    <w:p w14:paraId="3FD968A2" w14:textId="1C85ACEF"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QoE metrics reporting management object</w:t>
      </w:r>
      <w:r>
        <w:rPr>
          <w:noProof/>
        </w:rPr>
        <w:tab/>
      </w:r>
      <w:r>
        <w:rPr>
          <w:noProof/>
        </w:rPr>
        <w:fldChar w:fldCharType="begin" w:fldLock="1"/>
      </w:r>
      <w:r>
        <w:rPr>
          <w:noProof/>
        </w:rPr>
        <w:instrText xml:space="preserve"> PAGEREF _Toc170382836 \h </w:instrText>
      </w:r>
      <w:r>
        <w:rPr>
          <w:noProof/>
        </w:rPr>
      </w:r>
      <w:r>
        <w:rPr>
          <w:noProof/>
        </w:rPr>
        <w:fldChar w:fldCharType="separate"/>
      </w:r>
      <w:r>
        <w:rPr>
          <w:noProof/>
        </w:rPr>
        <w:t>172</w:t>
      </w:r>
      <w:r>
        <w:rPr>
          <w:noProof/>
        </w:rPr>
        <w:fldChar w:fldCharType="end"/>
      </w:r>
    </w:p>
    <w:p w14:paraId="128FE0C0" w14:textId="5BF2CC27"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QoE metric reporting configuration</w:t>
      </w:r>
      <w:r>
        <w:rPr>
          <w:noProof/>
        </w:rPr>
        <w:tab/>
      </w:r>
      <w:r>
        <w:rPr>
          <w:noProof/>
        </w:rPr>
        <w:fldChar w:fldCharType="begin" w:fldLock="1"/>
      </w:r>
      <w:r>
        <w:rPr>
          <w:noProof/>
        </w:rPr>
        <w:instrText xml:space="preserve"> PAGEREF _Toc170382837 \h </w:instrText>
      </w:r>
      <w:r>
        <w:rPr>
          <w:noProof/>
        </w:rPr>
      </w:r>
      <w:r>
        <w:rPr>
          <w:noProof/>
        </w:rPr>
        <w:fldChar w:fldCharType="separate"/>
      </w:r>
      <w:r>
        <w:rPr>
          <w:noProof/>
        </w:rPr>
        <w:t>178</w:t>
      </w:r>
      <w:r>
        <w:rPr>
          <w:noProof/>
        </w:rPr>
        <w:fldChar w:fldCharType="end"/>
      </w:r>
    </w:p>
    <w:p w14:paraId="34ADEDAF" w14:textId="72D2EA77"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QoE reporting rule definition</w:t>
      </w:r>
      <w:r>
        <w:rPr>
          <w:noProof/>
        </w:rPr>
        <w:tab/>
      </w:r>
      <w:r>
        <w:rPr>
          <w:noProof/>
        </w:rPr>
        <w:fldChar w:fldCharType="begin" w:fldLock="1"/>
      </w:r>
      <w:r>
        <w:rPr>
          <w:noProof/>
        </w:rPr>
        <w:instrText xml:space="preserve"> PAGEREF _Toc170382838 \h </w:instrText>
      </w:r>
      <w:r>
        <w:rPr>
          <w:noProof/>
        </w:rPr>
      </w:r>
      <w:r>
        <w:rPr>
          <w:noProof/>
        </w:rPr>
        <w:fldChar w:fldCharType="separate"/>
      </w:r>
      <w:r>
        <w:rPr>
          <w:noProof/>
        </w:rPr>
        <w:t>178</w:t>
      </w:r>
      <w:r>
        <w:rPr>
          <w:noProof/>
        </w:rPr>
        <w:fldChar w:fldCharType="end"/>
      </w:r>
    </w:p>
    <w:p w14:paraId="0F841471" w14:textId="3C838CEC"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fldLock="1"/>
      </w:r>
      <w:r>
        <w:rPr>
          <w:noProof/>
        </w:rPr>
        <w:instrText xml:space="preserve"> PAGEREF _Toc170382839 \h </w:instrText>
      </w:r>
      <w:r>
        <w:rPr>
          <w:noProof/>
        </w:rPr>
      </w:r>
      <w:r>
        <w:rPr>
          <w:noProof/>
        </w:rPr>
        <w:fldChar w:fldCharType="separate"/>
      </w:r>
      <w:r>
        <w:rPr>
          <w:noProof/>
        </w:rPr>
        <w:t>179</w:t>
      </w:r>
      <w:r>
        <w:rPr>
          <w:noProof/>
        </w:rPr>
        <w:fldChar w:fldCharType="end"/>
      </w:r>
    </w:p>
    <w:p w14:paraId="5910D990" w14:textId="55EF486A"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16.4.1</w:t>
      </w:r>
      <w:r>
        <w:rPr>
          <w:rFonts w:asciiTheme="minorHAnsi" w:eastAsiaTheme="minorEastAsia" w:hAnsiTheme="minorHAnsi" w:cstheme="minorBidi"/>
          <w:noProof/>
          <w:kern w:val="2"/>
          <w:sz w:val="24"/>
          <w:szCs w:val="24"/>
          <w:lang w:eastAsia="en-GB"/>
          <w14:ligatures w14:val="standardContextual"/>
        </w:rPr>
        <w:tab/>
      </w:r>
      <w:r>
        <w:rPr>
          <w:noProof/>
        </w:rPr>
        <w:t>XML schema for QoE report message</w:t>
      </w:r>
      <w:r>
        <w:rPr>
          <w:noProof/>
        </w:rPr>
        <w:tab/>
      </w:r>
      <w:r>
        <w:rPr>
          <w:noProof/>
        </w:rPr>
        <w:fldChar w:fldCharType="begin" w:fldLock="1"/>
      </w:r>
      <w:r>
        <w:rPr>
          <w:noProof/>
        </w:rPr>
        <w:instrText xml:space="preserve"> PAGEREF _Toc170382840 \h </w:instrText>
      </w:r>
      <w:r>
        <w:rPr>
          <w:noProof/>
        </w:rPr>
      </w:r>
      <w:r>
        <w:rPr>
          <w:noProof/>
        </w:rPr>
        <w:fldChar w:fldCharType="separate"/>
      </w:r>
      <w:r>
        <w:rPr>
          <w:noProof/>
        </w:rPr>
        <w:t>180</w:t>
      </w:r>
      <w:r>
        <w:rPr>
          <w:noProof/>
        </w:rPr>
        <w:fldChar w:fldCharType="end"/>
      </w:r>
    </w:p>
    <w:p w14:paraId="76775116" w14:textId="3AF36556"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16.4.2</w:t>
      </w:r>
      <w:r>
        <w:rPr>
          <w:rFonts w:asciiTheme="minorHAnsi" w:eastAsiaTheme="minorEastAsia" w:hAnsiTheme="minorHAnsi" w:cstheme="minorBidi"/>
          <w:noProof/>
          <w:kern w:val="2"/>
          <w:sz w:val="24"/>
          <w:szCs w:val="24"/>
          <w:lang w:eastAsia="en-GB"/>
          <w14:ligatures w14:val="standardContextual"/>
        </w:rPr>
        <w:tab/>
      </w:r>
      <w:r>
        <w:rPr>
          <w:noProof/>
        </w:rPr>
        <w:t>Example XML for QoE report message</w:t>
      </w:r>
      <w:r>
        <w:rPr>
          <w:noProof/>
        </w:rPr>
        <w:tab/>
      </w:r>
      <w:r>
        <w:rPr>
          <w:noProof/>
        </w:rPr>
        <w:fldChar w:fldCharType="begin" w:fldLock="1"/>
      </w:r>
      <w:r>
        <w:rPr>
          <w:noProof/>
        </w:rPr>
        <w:instrText xml:space="preserve"> PAGEREF _Toc170382841 \h </w:instrText>
      </w:r>
      <w:r>
        <w:rPr>
          <w:noProof/>
        </w:rPr>
      </w:r>
      <w:r>
        <w:rPr>
          <w:noProof/>
        </w:rPr>
        <w:fldChar w:fldCharType="separate"/>
      </w:r>
      <w:r>
        <w:rPr>
          <w:noProof/>
        </w:rPr>
        <w:t>182</w:t>
      </w:r>
      <w:r>
        <w:rPr>
          <w:noProof/>
        </w:rPr>
        <w:fldChar w:fldCharType="end"/>
      </w:r>
    </w:p>
    <w:p w14:paraId="5A6EA8C9" w14:textId="2C65D732"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16.5</w:t>
      </w:r>
      <w:r>
        <w:rPr>
          <w:rFonts w:asciiTheme="minorHAnsi" w:eastAsiaTheme="minorEastAsia" w:hAnsiTheme="minorHAnsi" w:cstheme="minorBidi"/>
          <w:noProof/>
          <w:kern w:val="2"/>
          <w:sz w:val="24"/>
          <w:szCs w:val="24"/>
          <w:lang w:eastAsia="en-GB"/>
          <w14:ligatures w14:val="standardContextual"/>
        </w:rPr>
        <w:tab/>
      </w:r>
      <w:r>
        <w:rPr>
          <w:noProof/>
        </w:rPr>
        <w:t>QoE Measurement Collection Functionalities</w:t>
      </w:r>
      <w:r>
        <w:rPr>
          <w:noProof/>
        </w:rPr>
        <w:tab/>
      </w:r>
      <w:r>
        <w:rPr>
          <w:noProof/>
        </w:rPr>
        <w:fldChar w:fldCharType="begin" w:fldLock="1"/>
      </w:r>
      <w:r>
        <w:rPr>
          <w:noProof/>
        </w:rPr>
        <w:instrText xml:space="preserve"> PAGEREF _Toc170382842 \h </w:instrText>
      </w:r>
      <w:r>
        <w:rPr>
          <w:noProof/>
        </w:rPr>
      </w:r>
      <w:r>
        <w:rPr>
          <w:noProof/>
        </w:rPr>
        <w:fldChar w:fldCharType="separate"/>
      </w:r>
      <w:r>
        <w:rPr>
          <w:noProof/>
        </w:rPr>
        <w:t>182</w:t>
      </w:r>
      <w:r>
        <w:rPr>
          <w:noProof/>
        </w:rPr>
        <w:fldChar w:fldCharType="end"/>
      </w:r>
    </w:p>
    <w:p w14:paraId="624E0128" w14:textId="708096D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16.5.1</w:t>
      </w:r>
      <w:r>
        <w:rPr>
          <w:rFonts w:asciiTheme="minorHAnsi" w:eastAsiaTheme="minorEastAsia" w:hAnsiTheme="minorHAnsi" w:cstheme="minorBidi"/>
          <w:noProof/>
          <w:kern w:val="2"/>
          <w:sz w:val="24"/>
          <w:szCs w:val="24"/>
          <w:lang w:eastAsia="en-GB"/>
          <w14:ligatures w14:val="standardContextual"/>
        </w:rPr>
        <w:tab/>
      </w:r>
      <w:r>
        <w:rPr>
          <w:noProof/>
        </w:rPr>
        <w:t>Configuration and reporting</w:t>
      </w:r>
      <w:r>
        <w:rPr>
          <w:noProof/>
        </w:rPr>
        <w:tab/>
      </w:r>
      <w:r>
        <w:rPr>
          <w:noProof/>
        </w:rPr>
        <w:fldChar w:fldCharType="begin" w:fldLock="1"/>
      </w:r>
      <w:r>
        <w:rPr>
          <w:noProof/>
        </w:rPr>
        <w:instrText xml:space="preserve"> PAGEREF _Toc170382843 \h </w:instrText>
      </w:r>
      <w:r>
        <w:rPr>
          <w:noProof/>
        </w:rPr>
      </w:r>
      <w:r>
        <w:rPr>
          <w:noProof/>
        </w:rPr>
        <w:fldChar w:fldCharType="separate"/>
      </w:r>
      <w:r>
        <w:rPr>
          <w:noProof/>
        </w:rPr>
        <w:t>182</w:t>
      </w:r>
      <w:r>
        <w:rPr>
          <w:noProof/>
        </w:rPr>
        <w:fldChar w:fldCharType="end"/>
      </w:r>
    </w:p>
    <w:p w14:paraId="658F4913" w14:textId="058F7485"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16.5.2</w:t>
      </w:r>
      <w:r>
        <w:rPr>
          <w:rFonts w:asciiTheme="minorHAnsi" w:eastAsiaTheme="minorEastAsia" w:hAnsiTheme="minorHAnsi" w:cstheme="minorBidi"/>
          <w:noProof/>
          <w:kern w:val="2"/>
          <w:sz w:val="24"/>
          <w:szCs w:val="24"/>
          <w:lang w:eastAsia="en-GB"/>
          <w14:ligatures w14:val="standardContextual"/>
        </w:rPr>
        <w:tab/>
      </w:r>
      <w:r>
        <w:rPr>
          <w:noProof/>
        </w:rPr>
        <w:t>XML configuration</w:t>
      </w:r>
      <w:r>
        <w:rPr>
          <w:noProof/>
        </w:rPr>
        <w:tab/>
      </w:r>
      <w:r>
        <w:rPr>
          <w:noProof/>
        </w:rPr>
        <w:fldChar w:fldCharType="begin" w:fldLock="1"/>
      </w:r>
      <w:r>
        <w:rPr>
          <w:noProof/>
        </w:rPr>
        <w:instrText xml:space="preserve"> PAGEREF _Toc170382844 \h </w:instrText>
      </w:r>
      <w:r>
        <w:rPr>
          <w:noProof/>
        </w:rPr>
      </w:r>
      <w:r>
        <w:rPr>
          <w:noProof/>
        </w:rPr>
        <w:fldChar w:fldCharType="separate"/>
      </w:r>
      <w:r>
        <w:rPr>
          <w:noProof/>
        </w:rPr>
        <w:t>186</w:t>
      </w:r>
      <w:r>
        <w:rPr>
          <w:noProof/>
        </w:rPr>
        <w:fldChar w:fldCharType="end"/>
      </w:r>
    </w:p>
    <w:p w14:paraId="44F34D2C" w14:textId="3DECBF49"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Management of Media Adaptation</w:t>
      </w:r>
      <w:r>
        <w:rPr>
          <w:noProof/>
        </w:rPr>
        <w:tab/>
      </w:r>
      <w:r>
        <w:rPr>
          <w:noProof/>
        </w:rPr>
        <w:fldChar w:fldCharType="begin" w:fldLock="1"/>
      </w:r>
      <w:r>
        <w:rPr>
          <w:noProof/>
        </w:rPr>
        <w:instrText xml:space="preserve"> PAGEREF _Toc170382845 \h </w:instrText>
      </w:r>
      <w:r>
        <w:rPr>
          <w:noProof/>
        </w:rPr>
      </w:r>
      <w:r>
        <w:rPr>
          <w:noProof/>
        </w:rPr>
        <w:fldChar w:fldCharType="separate"/>
      </w:r>
      <w:r>
        <w:rPr>
          <w:noProof/>
        </w:rPr>
        <w:t>187</w:t>
      </w:r>
      <w:r>
        <w:rPr>
          <w:noProof/>
        </w:rPr>
        <w:fldChar w:fldCharType="end"/>
      </w:r>
    </w:p>
    <w:p w14:paraId="44E460B5" w14:textId="1C1DAC38"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_Toc170382846 \h </w:instrText>
      </w:r>
      <w:r>
        <w:rPr>
          <w:noProof/>
        </w:rPr>
      </w:r>
      <w:r>
        <w:rPr>
          <w:noProof/>
        </w:rPr>
        <w:fldChar w:fldCharType="separate"/>
      </w:r>
      <w:r>
        <w:rPr>
          <w:noProof/>
        </w:rPr>
        <w:t>187</w:t>
      </w:r>
      <w:r>
        <w:rPr>
          <w:noProof/>
        </w:rPr>
        <w:fldChar w:fldCharType="end"/>
      </w:r>
    </w:p>
    <w:p w14:paraId="085EE3C9" w14:textId="2B6E4046"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1</w:t>
      </w:r>
      <w:r>
        <w:rPr>
          <w:noProof/>
          <w:lang w:eastAsia="ko-KR"/>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Media adaptation management object</w:t>
      </w:r>
      <w:r>
        <w:rPr>
          <w:noProof/>
        </w:rPr>
        <w:tab/>
      </w:r>
      <w:r>
        <w:rPr>
          <w:noProof/>
        </w:rPr>
        <w:fldChar w:fldCharType="begin" w:fldLock="1"/>
      </w:r>
      <w:r>
        <w:rPr>
          <w:noProof/>
        </w:rPr>
        <w:instrText xml:space="preserve"> PAGEREF _Toc170382847 \h </w:instrText>
      </w:r>
      <w:r>
        <w:rPr>
          <w:noProof/>
        </w:rPr>
      </w:r>
      <w:r>
        <w:rPr>
          <w:noProof/>
        </w:rPr>
        <w:fldChar w:fldCharType="separate"/>
      </w:r>
      <w:r>
        <w:rPr>
          <w:noProof/>
        </w:rPr>
        <w:t>187</w:t>
      </w:r>
      <w:r>
        <w:rPr>
          <w:noProof/>
        </w:rPr>
        <w:fldChar w:fldCharType="end"/>
      </w:r>
    </w:p>
    <w:p w14:paraId="3B555C4E" w14:textId="335F057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procedures</w:t>
      </w:r>
      <w:r>
        <w:rPr>
          <w:noProof/>
        </w:rPr>
        <w:tab/>
      </w:r>
      <w:r>
        <w:rPr>
          <w:noProof/>
        </w:rPr>
        <w:fldChar w:fldCharType="begin" w:fldLock="1"/>
      </w:r>
      <w:r>
        <w:rPr>
          <w:noProof/>
        </w:rPr>
        <w:instrText xml:space="preserve"> PAGEREF _Toc170382848 \h </w:instrText>
      </w:r>
      <w:r>
        <w:rPr>
          <w:noProof/>
        </w:rPr>
      </w:r>
      <w:r>
        <w:rPr>
          <w:noProof/>
        </w:rPr>
        <w:fldChar w:fldCharType="separate"/>
      </w:r>
      <w:r>
        <w:rPr>
          <w:noProof/>
        </w:rPr>
        <w:t>215</w:t>
      </w:r>
      <w:r>
        <w:rPr>
          <w:noProof/>
        </w:rPr>
        <w:fldChar w:fldCharType="end"/>
      </w:r>
    </w:p>
    <w:p w14:paraId="54C2DE59" w14:textId="34C2E455"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17.3.1</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speech adaptation</w:t>
      </w:r>
      <w:r>
        <w:rPr>
          <w:noProof/>
        </w:rPr>
        <w:tab/>
      </w:r>
      <w:r>
        <w:rPr>
          <w:noProof/>
        </w:rPr>
        <w:fldChar w:fldCharType="begin" w:fldLock="1"/>
      </w:r>
      <w:r>
        <w:rPr>
          <w:noProof/>
        </w:rPr>
        <w:instrText xml:space="preserve"> PAGEREF _Toc170382849 \h </w:instrText>
      </w:r>
      <w:r>
        <w:rPr>
          <w:noProof/>
        </w:rPr>
      </w:r>
      <w:r>
        <w:rPr>
          <w:noProof/>
        </w:rPr>
        <w:fldChar w:fldCharType="separate"/>
      </w:r>
      <w:r>
        <w:rPr>
          <w:noProof/>
        </w:rPr>
        <w:t>215</w:t>
      </w:r>
      <w:r>
        <w:rPr>
          <w:noProof/>
        </w:rPr>
        <w:fldChar w:fldCharType="end"/>
      </w:r>
    </w:p>
    <w:p w14:paraId="52D8D725" w14:textId="1D6B7662"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17.3.2</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video adaptation</w:t>
      </w:r>
      <w:r>
        <w:rPr>
          <w:noProof/>
        </w:rPr>
        <w:tab/>
      </w:r>
      <w:r>
        <w:rPr>
          <w:noProof/>
        </w:rPr>
        <w:fldChar w:fldCharType="begin" w:fldLock="1"/>
      </w:r>
      <w:r>
        <w:rPr>
          <w:noProof/>
        </w:rPr>
        <w:instrText xml:space="preserve"> PAGEREF _Toc170382850 \h </w:instrText>
      </w:r>
      <w:r>
        <w:rPr>
          <w:noProof/>
        </w:rPr>
      </w:r>
      <w:r>
        <w:rPr>
          <w:noProof/>
        </w:rPr>
        <w:fldChar w:fldCharType="separate"/>
      </w:r>
      <w:r>
        <w:rPr>
          <w:noProof/>
        </w:rPr>
        <w:t>217</w:t>
      </w:r>
      <w:r>
        <w:rPr>
          <w:noProof/>
        </w:rPr>
        <w:fldChar w:fldCharType="end"/>
      </w:r>
    </w:p>
    <w:p w14:paraId="63C285F9" w14:textId="189A07C7"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media robustness adaptation</w:t>
      </w:r>
      <w:r>
        <w:rPr>
          <w:noProof/>
        </w:rPr>
        <w:tab/>
      </w:r>
      <w:r>
        <w:rPr>
          <w:noProof/>
        </w:rPr>
        <w:fldChar w:fldCharType="begin" w:fldLock="1"/>
      </w:r>
      <w:r>
        <w:rPr>
          <w:noProof/>
        </w:rPr>
        <w:instrText xml:space="preserve"> PAGEREF _Toc170382851 \h </w:instrText>
      </w:r>
      <w:r>
        <w:rPr>
          <w:noProof/>
        </w:rPr>
      </w:r>
      <w:r>
        <w:rPr>
          <w:noProof/>
        </w:rPr>
        <w:fldChar w:fldCharType="separate"/>
      </w:r>
      <w:r>
        <w:rPr>
          <w:noProof/>
        </w:rPr>
        <w:t>219</w:t>
      </w:r>
      <w:r>
        <w:rPr>
          <w:noProof/>
        </w:rPr>
        <w:fldChar w:fldCharType="end"/>
      </w:r>
    </w:p>
    <w:p w14:paraId="389A9200" w14:textId="3B6ECEA0"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_Toc170382852 \h </w:instrText>
      </w:r>
      <w:r>
        <w:rPr>
          <w:noProof/>
        </w:rPr>
      </w:r>
      <w:r>
        <w:rPr>
          <w:noProof/>
        </w:rPr>
        <w:fldChar w:fldCharType="separate"/>
      </w:r>
      <w:r>
        <w:rPr>
          <w:noProof/>
        </w:rPr>
        <w:t>219</w:t>
      </w:r>
      <w:r>
        <w:rPr>
          <w:noProof/>
        </w:rPr>
        <w:fldChar w:fldCharType="end"/>
      </w:r>
    </w:p>
    <w:p w14:paraId="1CDFDD19" w14:textId="6214B588"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MTSI client in terminal using fixed access</w:t>
      </w:r>
      <w:r>
        <w:rPr>
          <w:noProof/>
        </w:rPr>
        <w:tab/>
      </w:r>
      <w:r>
        <w:rPr>
          <w:noProof/>
        </w:rPr>
        <w:fldChar w:fldCharType="begin" w:fldLock="1"/>
      </w:r>
      <w:r>
        <w:rPr>
          <w:noProof/>
        </w:rPr>
        <w:instrText xml:space="preserve"> PAGEREF _Toc170382853 \h </w:instrText>
      </w:r>
      <w:r>
        <w:rPr>
          <w:noProof/>
        </w:rPr>
      </w:r>
      <w:r>
        <w:rPr>
          <w:noProof/>
        </w:rPr>
        <w:fldChar w:fldCharType="separate"/>
      </w:r>
      <w:r>
        <w:rPr>
          <w:noProof/>
        </w:rPr>
        <w:t>220</w:t>
      </w:r>
      <w:r>
        <w:rPr>
          <w:noProof/>
        </w:rPr>
        <w:fldChar w:fldCharType="end"/>
      </w:r>
    </w:p>
    <w:p w14:paraId="5331CC6A" w14:textId="5D4EFDE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_Toc170382854 \h </w:instrText>
      </w:r>
      <w:r>
        <w:rPr>
          <w:noProof/>
        </w:rPr>
      </w:r>
      <w:r>
        <w:rPr>
          <w:noProof/>
        </w:rPr>
        <w:fldChar w:fldCharType="separate"/>
      </w:r>
      <w:r>
        <w:rPr>
          <w:noProof/>
        </w:rPr>
        <w:t>220</w:t>
      </w:r>
      <w:r>
        <w:rPr>
          <w:noProof/>
        </w:rPr>
        <w:fldChar w:fldCharType="end"/>
      </w:r>
    </w:p>
    <w:p w14:paraId="387BF186" w14:textId="5FABE4D2"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_Toc170382855 \h </w:instrText>
      </w:r>
      <w:r>
        <w:rPr>
          <w:noProof/>
        </w:rPr>
      </w:r>
      <w:r>
        <w:rPr>
          <w:noProof/>
        </w:rPr>
        <w:fldChar w:fldCharType="separate"/>
      </w:r>
      <w:r>
        <w:rPr>
          <w:noProof/>
        </w:rPr>
        <w:t>220</w:t>
      </w:r>
      <w:r>
        <w:rPr>
          <w:noProof/>
        </w:rPr>
        <w:fldChar w:fldCharType="end"/>
      </w:r>
    </w:p>
    <w:p w14:paraId="05ED748E" w14:textId="2D0BF92E"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_Toc170382856 \h </w:instrText>
      </w:r>
      <w:r>
        <w:rPr>
          <w:noProof/>
        </w:rPr>
      </w:r>
      <w:r>
        <w:rPr>
          <w:noProof/>
        </w:rPr>
        <w:fldChar w:fldCharType="separate"/>
      </w:r>
      <w:r>
        <w:rPr>
          <w:noProof/>
        </w:rPr>
        <w:t>220</w:t>
      </w:r>
      <w:r>
        <w:rPr>
          <w:noProof/>
        </w:rPr>
        <w:fldChar w:fldCharType="end"/>
      </w:r>
    </w:p>
    <w:p w14:paraId="019D1B05" w14:textId="28EAD77B"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_Toc170382857 \h </w:instrText>
      </w:r>
      <w:r>
        <w:rPr>
          <w:noProof/>
        </w:rPr>
      </w:r>
      <w:r>
        <w:rPr>
          <w:noProof/>
        </w:rPr>
        <w:fldChar w:fldCharType="separate"/>
      </w:r>
      <w:r>
        <w:rPr>
          <w:noProof/>
        </w:rPr>
        <w:t>220</w:t>
      </w:r>
      <w:r>
        <w:rPr>
          <w:noProof/>
        </w:rPr>
        <w:fldChar w:fldCharType="end"/>
      </w:r>
    </w:p>
    <w:p w14:paraId="03224179" w14:textId="4430A991"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18.2.2.1</w:t>
      </w:r>
      <w:r>
        <w:rPr>
          <w:rFonts w:asciiTheme="minorHAnsi" w:eastAsiaTheme="minorEastAsia" w:hAnsiTheme="minorHAnsi" w:cstheme="minorBidi"/>
          <w:noProof/>
          <w:kern w:val="2"/>
          <w:sz w:val="24"/>
          <w:szCs w:val="24"/>
          <w:lang w:eastAsia="en-GB"/>
          <w14:ligatures w14:val="standardContextual"/>
        </w:rPr>
        <w:tab/>
      </w:r>
      <w:r>
        <w:rPr>
          <w:noProof/>
        </w:rPr>
        <w:t>Speech codecs</w:t>
      </w:r>
      <w:r>
        <w:rPr>
          <w:noProof/>
        </w:rPr>
        <w:tab/>
      </w:r>
      <w:r>
        <w:rPr>
          <w:noProof/>
        </w:rPr>
        <w:fldChar w:fldCharType="begin" w:fldLock="1"/>
      </w:r>
      <w:r>
        <w:rPr>
          <w:noProof/>
        </w:rPr>
        <w:instrText xml:space="preserve"> PAGEREF _Toc170382858 \h </w:instrText>
      </w:r>
      <w:r>
        <w:rPr>
          <w:noProof/>
        </w:rPr>
      </w:r>
      <w:r>
        <w:rPr>
          <w:noProof/>
        </w:rPr>
        <w:fldChar w:fldCharType="separate"/>
      </w:r>
      <w:r>
        <w:rPr>
          <w:noProof/>
        </w:rPr>
        <w:t>220</w:t>
      </w:r>
      <w:r>
        <w:rPr>
          <w:noProof/>
        </w:rPr>
        <w:fldChar w:fldCharType="end"/>
      </w:r>
    </w:p>
    <w:p w14:paraId="54366A57" w14:textId="2BE6C8E6"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18.2.2.2</w:t>
      </w:r>
      <w:r>
        <w:rPr>
          <w:rFonts w:asciiTheme="minorHAnsi" w:eastAsiaTheme="minorEastAsia" w:hAnsiTheme="minorHAnsi" w:cstheme="minorBidi"/>
          <w:noProof/>
          <w:kern w:val="2"/>
          <w:sz w:val="24"/>
          <w:szCs w:val="24"/>
          <w:lang w:eastAsia="en-GB"/>
          <w14:ligatures w14:val="standardContextual"/>
        </w:rPr>
        <w:tab/>
      </w:r>
      <w:r>
        <w:rPr>
          <w:noProof/>
        </w:rPr>
        <w:t>Error concealment procedures</w:t>
      </w:r>
      <w:r>
        <w:rPr>
          <w:noProof/>
        </w:rPr>
        <w:tab/>
      </w:r>
      <w:r>
        <w:rPr>
          <w:noProof/>
        </w:rPr>
        <w:fldChar w:fldCharType="begin" w:fldLock="1"/>
      </w:r>
      <w:r>
        <w:rPr>
          <w:noProof/>
        </w:rPr>
        <w:instrText xml:space="preserve"> PAGEREF _Toc170382859 \h </w:instrText>
      </w:r>
      <w:r>
        <w:rPr>
          <w:noProof/>
        </w:rPr>
      </w:r>
      <w:r>
        <w:rPr>
          <w:noProof/>
        </w:rPr>
        <w:fldChar w:fldCharType="separate"/>
      </w:r>
      <w:r>
        <w:rPr>
          <w:noProof/>
        </w:rPr>
        <w:t>221</w:t>
      </w:r>
      <w:r>
        <w:rPr>
          <w:noProof/>
        </w:rPr>
        <w:fldChar w:fldCharType="end"/>
      </w:r>
    </w:p>
    <w:p w14:paraId="469A7776" w14:textId="52F09DFC"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18.2.2.3</w:t>
      </w:r>
      <w:r>
        <w:rPr>
          <w:rFonts w:asciiTheme="minorHAnsi" w:eastAsiaTheme="minorEastAsia" w:hAnsiTheme="minorHAnsi" w:cstheme="minorBidi"/>
          <w:noProof/>
          <w:kern w:val="2"/>
          <w:sz w:val="24"/>
          <w:szCs w:val="24"/>
          <w:lang w:eastAsia="en-GB"/>
          <w14:ligatures w14:val="standardContextual"/>
        </w:rPr>
        <w:tab/>
      </w:r>
      <w:r>
        <w:rPr>
          <w:noProof/>
        </w:rPr>
        <w:t>Source controlled rate operation</w:t>
      </w:r>
      <w:r>
        <w:rPr>
          <w:noProof/>
        </w:rPr>
        <w:tab/>
      </w:r>
      <w:r>
        <w:rPr>
          <w:noProof/>
        </w:rPr>
        <w:fldChar w:fldCharType="begin" w:fldLock="1"/>
      </w:r>
      <w:r>
        <w:rPr>
          <w:noProof/>
        </w:rPr>
        <w:instrText xml:space="preserve"> PAGEREF _Toc170382860 \h </w:instrText>
      </w:r>
      <w:r>
        <w:rPr>
          <w:noProof/>
        </w:rPr>
      </w:r>
      <w:r>
        <w:rPr>
          <w:noProof/>
        </w:rPr>
        <w:fldChar w:fldCharType="separate"/>
      </w:r>
      <w:r>
        <w:rPr>
          <w:noProof/>
        </w:rPr>
        <w:t>221</w:t>
      </w:r>
      <w:r>
        <w:rPr>
          <w:noProof/>
        </w:rPr>
        <w:fldChar w:fldCharType="end"/>
      </w:r>
    </w:p>
    <w:p w14:paraId="2EE5D205" w14:textId="744081B5"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_Toc170382861 \h </w:instrText>
      </w:r>
      <w:r>
        <w:rPr>
          <w:noProof/>
        </w:rPr>
      </w:r>
      <w:r>
        <w:rPr>
          <w:noProof/>
        </w:rPr>
        <w:fldChar w:fldCharType="separate"/>
      </w:r>
      <w:r>
        <w:rPr>
          <w:noProof/>
        </w:rPr>
        <w:t>222</w:t>
      </w:r>
      <w:r>
        <w:rPr>
          <w:noProof/>
        </w:rPr>
        <w:fldChar w:fldCharType="end"/>
      </w:r>
    </w:p>
    <w:p w14:paraId="41B6CFBA" w14:textId="29007766"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_Toc170382862 \h </w:instrText>
      </w:r>
      <w:r>
        <w:rPr>
          <w:noProof/>
        </w:rPr>
      </w:r>
      <w:r>
        <w:rPr>
          <w:noProof/>
        </w:rPr>
        <w:fldChar w:fldCharType="separate"/>
      </w:r>
      <w:r>
        <w:rPr>
          <w:noProof/>
        </w:rPr>
        <w:t>222</w:t>
      </w:r>
      <w:r>
        <w:rPr>
          <w:noProof/>
        </w:rPr>
        <w:fldChar w:fldCharType="end"/>
      </w:r>
    </w:p>
    <w:p w14:paraId="1D4BD81B" w14:textId="5B8AE4C0"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_Toc170382863 \h </w:instrText>
      </w:r>
      <w:r>
        <w:rPr>
          <w:noProof/>
        </w:rPr>
      </w:r>
      <w:r>
        <w:rPr>
          <w:noProof/>
        </w:rPr>
        <w:fldChar w:fldCharType="separate"/>
      </w:r>
      <w:r>
        <w:rPr>
          <w:noProof/>
        </w:rPr>
        <w:t>222</w:t>
      </w:r>
      <w:r>
        <w:rPr>
          <w:noProof/>
        </w:rPr>
        <w:fldChar w:fldCharType="end"/>
      </w:r>
    </w:p>
    <w:p w14:paraId="01AE4CDE" w14:textId="18BCC4E7"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_Toc170382864 \h </w:instrText>
      </w:r>
      <w:r>
        <w:rPr>
          <w:noProof/>
        </w:rPr>
      </w:r>
      <w:r>
        <w:rPr>
          <w:noProof/>
        </w:rPr>
        <w:fldChar w:fldCharType="separate"/>
      </w:r>
      <w:r>
        <w:rPr>
          <w:noProof/>
        </w:rPr>
        <w:t>222</w:t>
      </w:r>
      <w:r>
        <w:rPr>
          <w:noProof/>
        </w:rPr>
        <w:fldChar w:fldCharType="end"/>
      </w:r>
    </w:p>
    <w:p w14:paraId="16C797F3" w14:textId="7678CD59"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_Toc170382865 \h </w:instrText>
      </w:r>
      <w:r>
        <w:rPr>
          <w:noProof/>
        </w:rPr>
      </w:r>
      <w:r>
        <w:rPr>
          <w:noProof/>
        </w:rPr>
        <w:fldChar w:fldCharType="separate"/>
      </w:r>
      <w:r>
        <w:rPr>
          <w:noProof/>
        </w:rPr>
        <w:t>222</w:t>
      </w:r>
      <w:r>
        <w:rPr>
          <w:noProof/>
        </w:rPr>
        <w:fldChar w:fldCharType="end"/>
      </w:r>
    </w:p>
    <w:p w14:paraId="021CFAB5" w14:textId="5CD45F1E"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_Toc170382866 \h </w:instrText>
      </w:r>
      <w:r>
        <w:rPr>
          <w:noProof/>
        </w:rPr>
      </w:r>
      <w:r>
        <w:rPr>
          <w:noProof/>
        </w:rPr>
        <w:fldChar w:fldCharType="separate"/>
      </w:r>
      <w:r>
        <w:rPr>
          <w:noProof/>
        </w:rPr>
        <w:t>222</w:t>
      </w:r>
      <w:r>
        <w:rPr>
          <w:noProof/>
        </w:rPr>
        <w:fldChar w:fldCharType="end"/>
      </w:r>
    </w:p>
    <w:p w14:paraId="2CCAA96D" w14:textId="05230E99"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18.3.2.2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_Toc170382867 \h </w:instrText>
      </w:r>
      <w:r>
        <w:rPr>
          <w:noProof/>
        </w:rPr>
      </w:r>
      <w:r>
        <w:rPr>
          <w:noProof/>
        </w:rPr>
        <w:fldChar w:fldCharType="separate"/>
      </w:r>
      <w:r>
        <w:rPr>
          <w:noProof/>
        </w:rPr>
        <w:t>222</w:t>
      </w:r>
      <w:r>
        <w:rPr>
          <w:noProof/>
        </w:rPr>
        <w:fldChar w:fldCharType="end"/>
      </w:r>
    </w:p>
    <w:p w14:paraId="75D292DD" w14:textId="607B6F90"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18.3.2.3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_Toc170382868 \h </w:instrText>
      </w:r>
      <w:r>
        <w:rPr>
          <w:noProof/>
        </w:rPr>
      </w:r>
      <w:r>
        <w:rPr>
          <w:noProof/>
        </w:rPr>
        <w:fldChar w:fldCharType="separate"/>
      </w:r>
      <w:r>
        <w:rPr>
          <w:noProof/>
        </w:rPr>
        <w:t>223</w:t>
      </w:r>
      <w:r>
        <w:rPr>
          <w:noProof/>
        </w:rPr>
        <w:fldChar w:fldCharType="end"/>
      </w:r>
    </w:p>
    <w:p w14:paraId="2A591814" w14:textId="37BD830E"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18.3.2.4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_Toc170382869 \h </w:instrText>
      </w:r>
      <w:r>
        <w:rPr>
          <w:noProof/>
        </w:rPr>
      </w:r>
      <w:r>
        <w:rPr>
          <w:noProof/>
        </w:rPr>
        <w:fldChar w:fldCharType="separate"/>
      </w:r>
      <w:r>
        <w:rPr>
          <w:noProof/>
        </w:rPr>
        <w:t>223</w:t>
      </w:r>
      <w:r>
        <w:rPr>
          <w:noProof/>
        </w:rPr>
        <w:fldChar w:fldCharType="end"/>
      </w:r>
    </w:p>
    <w:p w14:paraId="36FD9168" w14:textId="705CBD3C"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18.3.2.5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_Toc170382870 \h </w:instrText>
      </w:r>
      <w:r>
        <w:rPr>
          <w:noProof/>
        </w:rPr>
      </w:r>
      <w:r>
        <w:rPr>
          <w:noProof/>
        </w:rPr>
        <w:fldChar w:fldCharType="separate"/>
      </w:r>
      <w:r>
        <w:rPr>
          <w:noProof/>
        </w:rPr>
        <w:t>223</w:t>
      </w:r>
      <w:r>
        <w:rPr>
          <w:noProof/>
        </w:rPr>
        <w:fldChar w:fldCharType="end"/>
      </w:r>
    </w:p>
    <w:p w14:paraId="38C009F7" w14:textId="2A1E9B67"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_Toc170382871 \h </w:instrText>
      </w:r>
      <w:r>
        <w:rPr>
          <w:noProof/>
        </w:rPr>
      </w:r>
      <w:r>
        <w:rPr>
          <w:noProof/>
        </w:rPr>
        <w:fldChar w:fldCharType="separate"/>
      </w:r>
      <w:r>
        <w:rPr>
          <w:noProof/>
        </w:rPr>
        <w:t>223</w:t>
      </w:r>
      <w:r>
        <w:rPr>
          <w:noProof/>
        </w:rPr>
        <w:fldChar w:fldCharType="end"/>
      </w:r>
    </w:p>
    <w:p w14:paraId="3A4B11A3" w14:textId="68B17CA6"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_Toc170382872 \h </w:instrText>
      </w:r>
      <w:r>
        <w:rPr>
          <w:noProof/>
        </w:rPr>
      </w:r>
      <w:r>
        <w:rPr>
          <w:noProof/>
        </w:rPr>
        <w:fldChar w:fldCharType="separate"/>
      </w:r>
      <w:r>
        <w:rPr>
          <w:noProof/>
        </w:rPr>
        <w:t>224</w:t>
      </w:r>
      <w:r>
        <w:rPr>
          <w:noProof/>
        </w:rPr>
        <w:fldChar w:fldCharType="end"/>
      </w:r>
    </w:p>
    <w:p w14:paraId="6CF069F0" w14:textId="3BF42FC8"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_Toc170382873 \h </w:instrText>
      </w:r>
      <w:r>
        <w:rPr>
          <w:noProof/>
        </w:rPr>
      </w:r>
      <w:r>
        <w:rPr>
          <w:noProof/>
        </w:rPr>
        <w:fldChar w:fldCharType="separate"/>
      </w:r>
      <w:r>
        <w:rPr>
          <w:noProof/>
        </w:rPr>
        <w:t>224</w:t>
      </w:r>
      <w:r>
        <w:rPr>
          <w:noProof/>
        </w:rPr>
        <w:fldChar w:fldCharType="end"/>
      </w:r>
    </w:p>
    <w:p w14:paraId="5E1D0037" w14:textId="302124A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_Toc170382874 \h </w:instrText>
      </w:r>
      <w:r>
        <w:rPr>
          <w:noProof/>
        </w:rPr>
      </w:r>
      <w:r>
        <w:rPr>
          <w:noProof/>
        </w:rPr>
        <w:fldChar w:fldCharType="separate"/>
      </w:r>
      <w:r>
        <w:rPr>
          <w:noProof/>
        </w:rPr>
        <w:t>224</w:t>
      </w:r>
      <w:r>
        <w:rPr>
          <w:noProof/>
        </w:rPr>
        <w:fldChar w:fldCharType="end"/>
      </w:r>
    </w:p>
    <w:p w14:paraId="199E2AB4" w14:textId="304A7812"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18.4.3</w:t>
      </w:r>
      <w:r>
        <w:rPr>
          <w:rFonts w:asciiTheme="minorHAnsi" w:eastAsiaTheme="minorEastAsia" w:hAnsiTheme="minorHAnsi" w:cstheme="minorBidi"/>
          <w:noProof/>
          <w:kern w:val="2"/>
          <w:sz w:val="24"/>
          <w:szCs w:val="24"/>
          <w:lang w:eastAsia="en-GB"/>
          <w14:ligatures w14:val="standardContextual"/>
        </w:rPr>
        <w:tab/>
      </w:r>
      <w:r>
        <w:rPr>
          <w:noProof/>
        </w:rPr>
        <w:t>RTP payload format</w:t>
      </w:r>
      <w:r>
        <w:rPr>
          <w:noProof/>
        </w:rPr>
        <w:tab/>
      </w:r>
      <w:r>
        <w:rPr>
          <w:noProof/>
        </w:rPr>
        <w:fldChar w:fldCharType="begin" w:fldLock="1"/>
      </w:r>
      <w:r>
        <w:rPr>
          <w:noProof/>
        </w:rPr>
        <w:instrText xml:space="preserve"> PAGEREF _Toc170382875 \h </w:instrText>
      </w:r>
      <w:r>
        <w:rPr>
          <w:noProof/>
        </w:rPr>
      </w:r>
      <w:r>
        <w:rPr>
          <w:noProof/>
        </w:rPr>
        <w:fldChar w:fldCharType="separate"/>
      </w:r>
      <w:r>
        <w:rPr>
          <w:noProof/>
        </w:rPr>
        <w:t>224</w:t>
      </w:r>
      <w:r>
        <w:rPr>
          <w:noProof/>
        </w:rPr>
        <w:fldChar w:fldCharType="end"/>
      </w:r>
    </w:p>
    <w:p w14:paraId="63D9045E" w14:textId="2354ED55"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Jitter buffer management</w:t>
      </w:r>
      <w:r>
        <w:rPr>
          <w:noProof/>
        </w:rPr>
        <w:tab/>
      </w:r>
      <w:r>
        <w:rPr>
          <w:noProof/>
        </w:rPr>
        <w:fldChar w:fldCharType="begin" w:fldLock="1"/>
      </w:r>
      <w:r>
        <w:rPr>
          <w:noProof/>
        </w:rPr>
        <w:instrText xml:space="preserve"> PAGEREF _Toc170382876 \h </w:instrText>
      </w:r>
      <w:r>
        <w:rPr>
          <w:noProof/>
        </w:rPr>
      </w:r>
      <w:r>
        <w:rPr>
          <w:noProof/>
        </w:rPr>
        <w:fldChar w:fldCharType="separate"/>
      </w:r>
      <w:r>
        <w:rPr>
          <w:noProof/>
        </w:rPr>
        <w:t>225</w:t>
      </w:r>
      <w:r>
        <w:rPr>
          <w:noProof/>
        </w:rPr>
        <w:fldChar w:fldCharType="end"/>
      </w:r>
    </w:p>
    <w:p w14:paraId="17898735" w14:textId="735C5FDA"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_Toc170382877 \h </w:instrText>
      </w:r>
      <w:r>
        <w:rPr>
          <w:noProof/>
        </w:rPr>
      </w:r>
      <w:r>
        <w:rPr>
          <w:noProof/>
        </w:rPr>
        <w:fldChar w:fldCharType="separate"/>
      </w:r>
      <w:r>
        <w:rPr>
          <w:noProof/>
        </w:rPr>
        <w:t>225</w:t>
      </w:r>
      <w:r>
        <w:rPr>
          <w:noProof/>
        </w:rPr>
        <w:fldChar w:fldCharType="end"/>
      </w:r>
    </w:p>
    <w:p w14:paraId="1214B5CD" w14:textId="65587DC8"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_Toc170382878 \h </w:instrText>
      </w:r>
      <w:r>
        <w:rPr>
          <w:noProof/>
        </w:rPr>
      </w:r>
      <w:r>
        <w:rPr>
          <w:noProof/>
        </w:rPr>
        <w:fldChar w:fldCharType="separate"/>
      </w:r>
      <w:r>
        <w:rPr>
          <w:noProof/>
        </w:rPr>
        <w:t>225</w:t>
      </w:r>
      <w:r>
        <w:rPr>
          <w:noProof/>
        </w:rPr>
        <w:fldChar w:fldCharType="end"/>
      </w:r>
    </w:p>
    <w:p w14:paraId="3F8F4021" w14:textId="05C5B50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18.8</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_Toc170382879 \h </w:instrText>
      </w:r>
      <w:r>
        <w:rPr>
          <w:noProof/>
        </w:rPr>
      </w:r>
      <w:r>
        <w:rPr>
          <w:noProof/>
        </w:rPr>
        <w:fldChar w:fldCharType="separate"/>
      </w:r>
      <w:r>
        <w:rPr>
          <w:noProof/>
        </w:rPr>
        <w:t>225</w:t>
      </w:r>
      <w:r>
        <w:rPr>
          <w:noProof/>
        </w:rPr>
        <w:fldChar w:fldCharType="end"/>
      </w:r>
    </w:p>
    <w:p w14:paraId="759C16D7" w14:textId="17D85DB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18.9</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_Toc170382880 \h </w:instrText>
      </w:r>
      <w:r>
        <w:rPr>
          <w:noProof/>
        </w:rPr>
      </w:r>
      <w:r>
        <w:rPr>
          <w:noProof/>
        </w:rPr>
        <w:fldChar w:fldCharType="separate"/>
      </w:r>
      <w:r>
        <w:rPr>
          <w:noProof/>
        </w:rPr>
        <w:t>225</w:t>
      </w:r>
      <w:r>
        <w:rPr>
          <w:noProof/>
        </w:rPr>
        <w:fldChar w:fldCharType="end"/>
      </w:r>
    </w:p>
    <w:p w14:paraId="002522AE" w14:textId="7BF8303A"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Additional bandwidth information</w:t>
      </w:r>
      <w:r>
        <w:rPr>
          <w:noProof/>
        </w:rPr>
        <w:tab/>
      </w:r>
      <w:r>
        <w:rPr>
          <w:noProof/>
        </w:rPr>
        <w:fldChar w:fldCharType="begin" w:fldLock="1"/>
      </w:r>
      <w:r>
        <w:rPr>
          <w:noProof/>
        </w:rPr>
        <w:instrText xml:space="preserve"> PAGEREF _Toc170382881 \h </w:instrText>
      </w:r>
      <w:r>
        <w:rPr>
          <w:noProof/>
        </w:rPr>
      </w:r>
      <w:r>
        <w:rPr>
          <w:noProof/>
        </w:rPr>
        <w:fldChar w:fldCharType="separate"/>
      </w:r>
      <w:r>
        <w:rPr>
          <w:noProof/>
        </w:rPr>
        <w:t>226</w:t>
      </w:r>
      <w:r>
        <w:rPr>
          <w:noProof/>
        </w:rPr>
        <w:fldChar w:fldCharType="end"/>
      </w:r>
    </w:p>
    <w:p w14:paraId="2BB02855" w14:textId="78B20F3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_Toc170382882 \h </w:instrText>
      </w:r>
      <w:r>
        <w:rPr>
          <w:noProof/>
        </w:rPr>
      </w:r>
      <w:r>
        <w:rPr>
          <w:noProof/>
        </w:rPr>
        <w:fldChar w:fldCharType="separate"/>
      </w:r>
      <w:r>
        <w:rPr>
          <w:noProof/>
        </w:rPr>
        <w:t>226</w:t>
      </w:r>
      <w:r>
        <w:rPr>
          <w:noProof/>
        </w:rPr>
        <w:fldChar w:fldCharType="end"/>
      </w:r>
    </w:p>
    <w:p w14:paraId="2008046C" w14:textId="31B1E60F"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Bandwidth properties</w:t>
      </w:r>
      <w:r>
        <w:rPr>
          <w:noProof/>
        </w:rPr>
        <w:tab/>
      </w:r>
      <w:r>
        <w:rPr>
          <w:noProof/>
        </w:rPr>
        <w:fldChar w:fldCharType="begin" w:fldLock="1"/>
      </w:r>
      <w:r>
        <w:rPr>
          <w:noProof/>
        </w:rPr>
        <w:instrText xml:space="preserve"> PAGEREF _Toc170382883 \h </w:instrText>
      </w:r>
      <w:r>
        <w:rPr>
          <w:noProof/>
        </w:rPr>
      </w:r>
      <w:r>
        <w:rPr>
          <w:noProof/>
        </w:rPr>
        <w:fldChar w:fldCharType="separate"/>
      </w:r>
      <w:r>
        <w:rPr>
          <w:noProof/>
        </w:rPr>
        <w:t>226</w:t>
      </w:r>
      <w:r>
        <w:rPr>
          <w:noProof/>
        </w:rPr>
        <w:fldChar w:fldCharType="end"/>
      </w:r>
    </w:p>
    <w:p w14:paraId="6E9E664B" w14:textId="41FA6512"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_Toc170382884 \h </w:instrText>
      </w:r>
      <w:r>
        <w:rPr>
          <w:noProof/>
        </w:rPr>
      </w:r>
      <w:r>
        <w:rPr>
          <w:noProof/>
        </w:rPr>
        <w:fldChar w:fldCharType="separate"/>
      </w:r>
      <w:r>
        <w:rPr>
          <w:noProof/>
        </w:rPr>
        <w:t>226</w:t>
      </w:r>
      <w:r>
        <w:rPr>
          <w:noProof/>
        </w:rPr>
        <w:fldChar w:fldCharType="end"/>
      </w:r>
    </w:p>
    <w:p w14:paraId="4DC73AE4" w14:textId="0A758F7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Maximum Supported Bandwidth</w:t>
      </w:r>
      <w:r>
        <w:rPr>
          <w:noProof/>
        </w:rPr>
        <w:tab/>
      </w:r>
      <w:r>
        <w:rPr>
          <w:noProof/>
        </w:rPr>
        <w:fldChar w:fldCharType="begin" w:fldLock="1"/>
      </w:r>
      <w:r>
        <w:rPr>
          <w:noProof/>
        </w:rPr>
        <w:instrText xml:space="preserve"> PAGEREF _Toc170382885 \h </w:instrText>
      </w:r>
      <w:r>
        <w:rPr>
          <w:noProof/>
        </w:rPr>
      </w:r>
      <w:r>
        <w:rPr>
          <w:noProof/>
        </w:rPr>
        <w:fldChar w:fldCharType="separate"/>
      </w:r>
      <w:r>
        <w:rPr>
          <w:noProof/>
        </w:rPr>
        <w:t>227</w:t>
      </w:r>
      <w:r>
        <w:rPr>
          <w:noProof/>
        </w:rPr>
        <w:fldChar w:fldCharType="end"/>
      </w:r>
    </w:p>
    <w:p w14:paraId="6F2B092D" w14:textId="43666FFC"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Maximum Desired Bandwidth</w:t>
      </w:r>
      <w:r>
        <w:rPr>
          <w:noProof/>
        </w:rPr>
        <w:tab/>
      </w:r>
      <w:r>
        <w:rPr>
          <w:noProof/>
        </w:rPr>
        <w:fldChar w:fldCharType="begin" w:fldLock="1"/>
      </w:r>
      <w:r>
        <w:rPr>
          <w:noProof/>
        </w:rPr>
        <w:instrText xml:space="preserve"> PAGEREF _Toc170382886 \h </w:instrText>
      </w:r>
      <w:r>
        <w:rPr>
          <w:noProof/>
        </w:rPr>
      </w:r>
      <w:r>
        <w:rPr>
          <w:noProof/>
        </w:rPr>
        <w:fldChar w:fldCharType="separate"/>
      </w:r>
      <w:r>
        <w:rPr>
          <w:noProof/>
        </w:rPr>
        <w:t>227</w:t>
      </w:r>
      <w:r>
        <w:rPr>
          <w:noProof/>
        </w:rPr>
        <w:fldChar w:fldCharType="end"/>
      </w:r>
    </w:p>
    <w:p w14:paraId="610C0712" w14:textId="15D431E0"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Minimum Desired Bandwidth</w:t>
      </w:r>
      <w:r>
        <w:rPr>
          <w:noProof/>
        </w:rPr>
        <w:tab/>
      </w:r>
      <w:r>
        <w:rPr>
          <w:noProof/>
        </w:rPr>
        <w:fldChar w:fldCharType="begin" w:fldLock="1"/>
      </w:r>
      <w:r>
        <w:rPr>
          <w:noProof/>
        </w:rPr>
        <w:instrText xml:space="preserve"> PAGEREF _Toc170382887 \h </w:instrText>
      </w:r>
      <w:r>
        <w:rPr>
          <w:noProof/>
        </w:rPr>
      </w:r>
      <w:r>
        <w:rPr>
          <w:noProof/>
        </w:rPr>
        <w:fldChar w:fldCharType="separate"/>
      </w:r>
      <w:r>
        <w:rPr>
          <w:noProof/>
        </w:rPr>
        <w:t>228</w:t>
      </w:r>
      <w:r>
        <w:rPr>
          <w:noProof/>
        </w:rPr>
        <w:fldChar w:fldCharType="end"/>
      </w:r>
    </w:p>
    <w:p w14:paraId="257823F8" w14:textId="78D4775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19.2.5</w:t>
      </w:r>
      <w:r>
        <w:rPr>
          <w:rFonts w:asciiTheme="minorHAnsi" w:eastAsiaTheme="minorEastAsia" w:hAnsiTheme="minorHAnsi" w:cstheme="minorBidi"/>
          <w:noProof/>
          <w:kern w:val="2"/>
          <w:sz w:val="24"/>
          <w:szCs w:val="24"/>
          <w:lang w:eastAsia="en-GB"/>
          <w14:ligatures w14:val="standardContextual"/>
        </w:rPr>
        <w:tab/>
      </w:r>
      <w:r>
        <w:rPr>
          <w:noProof/>
        </w:rPr>
        <w:t>Minimum Supported Bandwidth</w:t>
      </w:r>
      <w:r>
        <w:rPr>
          <w:noProof/>
        </w:rPr>
        <w:tab/>
      </w:r>
      <w:r>
        <w:rPr>
          <w:noProof/>
        </w:rPr>
        <w:fldChar w:fldCharType="begin" w:fldLock="1"/>
      </w:r>
      <w:r>
        <w:rPr>
          <w:noProof/>
        </w:rPr>
        <w:instrText xml:space="preserve"> PAGEREF _Toc170382888 \h </w:instrText>
      </w:r>
      <w:r>
        <w:rPr>
          <w:noProof/>
        </w:rPr>
      </w:r>
      <w:r>
        <w:rPr>
          <w:noProof/>
        </w:rPr>
        <w:fldChar w:fldCharType="separate"/>
      </w:r>
      <w:r>
        <w:rPr>
          <w:noProof/>
        </w:rPr>
        <w:t>228</w:t>
      </w:r>
      <w:r>
        <w:rPr>
          <w:noProof/>
        </w:rPr>
        <w:fldChar w:fldCharType="end"/>
      </w:r>
    </w:p>
    <w:p w14:paraId="0D08A030" w14:textId="2A541E70"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19.2.6</w:t>
      </w:r>
      <w:r>
        <w:rPr>
          <w:rFonts w:asciiTheme="minorHAnsi" w:eastAsiaTheme="minorEastAsia" w:hAnsiTheme="minorHAnsi" w:cstheme="minorBidi"/>
          <w:noProof/>
          <w:kern w:val="2"/>
          <w:sz w:val="24"/>
          <w:szCs w:val="24"/>
          <w:lang w:eastAsia="en-GB"/>
          <w14:ligatures w14:val="standardContextual"/>
        </w:rPr>
        <w:tab/>
      </w:r>
      <w:r>
        <w:rPr>
          <w:noProof/>
        </w:rPr>
        <w:t>IP version</w:t>
      </w:r>
      <w:r>
        <w:rPr>
          <w:noProof/>
        </w:rPr>
        <w:tab/>
      </w:r>
      <w:r>
        <w:rPr>
          <w:noProof/>
        </w:rPr>
        <w:fldChar w:fldCharType="begin" w:fldLock="1"/>
      </w:r>
      <w:r>
        <w:rPr>
          <w:noProof/>
        </w:rPr>
        <w:instrText xml:space="preserve"> PAGEREF _Toc170382889 \h </w:instrText>
      </w:r>
      <w:r>
        <w:rPr>
          <w:noProof/>
        </w:rPr>
      </w:r>
      <w:r>
        <w:rPr>
          <w:noProof/>
        </w:rPr>
        <w:fldChar w:fldCharType="separate"/>
      </w:r>
      <w:r>
        <w:rPr>
          <w:noProof/>
        </w:rPr>
        <w:t>228</w:t>
      </w:r>
      <w:r>
        <w:rPr>
          <w:noProof/>
        </w:rPr>
        <w:fldChar w:fldCharType="end"/>
      </w:r>
    </w:p>
    <w:p w14:paraId="1EF602AB" w14:textId="0D37EEA3"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19.2.7</w:t>
      </w:r>
      <w:r>
        <w:rPr>
          <w:rFonts w:asciiTheme="minorHAnsi" w:eastAsiaTheme="minorEastAsia" w:hAnsiTheme="minorHAnsi" w:cstheme="minorBidi"/>
          <w:noProof/>
          <w:kern w:val="2"/>
          <w:sz w:val="24"/>
          <w:szCs w:val="24"/>
          <w:lang w:eastAsia="en-GB"/>
          <w14:ligatures w14:val="standardContextual"/>
        </w:rPr>
        <w:tab/>
      </w:r>
      <w:r>
        <w:rPr>
          <w:noProof/>
        </w:rPr>
        <w:t>Maximum Packet Rate</w:t>
      </w:r>
      <w:r>
        <w:rPr>
          <w:noProof/>
        </w:rPr>
        <w:tab/>
      </w:r>
      <w:r>
        <w:rPr>
          <w:noProof/>
        </w:rPr>
        <w:fldChar w:fldCharType="begin" w:fldLock="1"/>
      </w:r>
      <w:r>
        <w:rPr>
          <w:noProof/>
        </w:rPr>
        <w:instrText xml:space="preserve"> PAGEREF _Toc170382890 \h </w:instrText>
      </w:r>
      <w:r>
        <w:rPr>
          <w:noProof/>
        </w:rPr>
      </w:r>
      <w:r>
        <w:rPr>
          <w:noProof/>
        </w:rPr>
        <w:fldChar w:fldCharType="separate"/>
      </w:r>
      <w:r>
        <w:rPr>
          <w:noProof/>
        </w:rPr>
        <w:t>229</w:t>
      </w:r>
      <w:r>
        <w:rPr>
          <w:noProof/>
        </w:rPr>
        <w:fldChar w:fldCharType="end"/>
      </w:r>
    </w:p>
    <w:p w14:paraId="5ED11A8F" w14:textId="6856EDB6"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19.2.8</w:t>
      </w:r>
      <w:r>
        <w:rPr>
          <w:rFonts w:asciiTheme="minorHAnsi" w:eastAsiaTheme="minorEastAsia" w:hAnsiTheme="minorHAnsi" w:cstheme="minorBidi"/>
          <w:noProof/>
          <w:kern w:val="2"/>
          <w:sz w:val="24"/>
          <w:szCs w:val="24"/>
          <w:lang w:eastAsia="en-GB"/>
          <w14:ligatures w14:val="standardContextual"/>
        </w:rPr>
        <w:tab/>
      </w:r>
      <w:r>
        <w:rPr>
          <w:noProof/>
        </w:rPr>
        <w:t>Minimum Packet Rate</w:t>
      </w:r>
      <w:r>
        <w:rPr>
          <w:noProof/>
        </w:rPr>
        <w:tab/>
      </w:r>
      <w:r>
        <w:rPr>
          <w:noProof/>
        </w:rPr>
        <w:fldChar w:fldCharType="begin" w:fldLock="1"/>
      </w:r>
      <w:r>
        <w:rPr>
          <w:noProof/>
        </w:rPr>
        <w:instrText xml:space="preserve"> PAGEREF _Toc170382891 \h </w:instrText>
      </w:r>
      <w:r>
        <w:rPr>
          <w:noProof/>
        </w:rPr>
      </w:r>
      <w:r>
        <w:rPr>
          <w:noProof/>
        </w:rPr>
        <w:fldChar w:fldCharType="separate"/>
      </w:r>
      <w:r>
        <w:rPr>
          <w:noProof/>
        </w:rPr>
        <w:t>229</w:t>
      </w:r>
      <w:r>
        <w:rPr>
          <w:noProof/>
        </w:rPr>
        <w:fldChar w:fldCharType="end"/>
      </w:r>
    </w:p>
    <w:p w14:paraId="16F4C1E2" w14:textId="4BC92F7F"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SDP attribute</w:t>
      </w:r>
      <w:r>
        <w:rPr>
          <w:noProof/>
        </w:rPr>
        <w:tab/>
      </w:r>
      <w:r>
        <w:rPr>
          <w:noProof/>
        </w:rPr>
        <w:fldChar w:fldCharType="begin" w:fldLock="1"/>
      </w:r>
      <w:r>
        <w:rPr>
          <w:noProof/>
        </w:rPr>
        <w:instrText xml:space="preserve"> PAGEREF _Toc170382892 \h </w:instrText>
      </w:r>
      <w:r>
        <w:rPr>
          <w:noProof/>
        </w:rPr>
      </w:r>
      <w:r>
        <w:rPr>
          <w:noProof/>
        </w:rPr>
        <w:fldChar w:fldCharType="separate"/>
      </w:r>
      <w:r>
        <w:rPr>
          <w:noProof/>
        </w:rPr>
        <w:t>229</w:t>
      </w:r>
      <w:r>
        <w:rPr>
          <w:noProof/>
        </w:rPr>
        <w:fldChar w:fldCharType="end"/>
      </w:r>
    </w:p>
    <w:p w14:paraId="46BEBE16" w14:textId="2BA2F85D"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_Toc170382893 \h </w:instrText>
      </w:r>
      <w:r>
        <w:rPr>
          <w:noProof/>
        </w:rPr>
      </w:r>
      <w:r>
        <w:rPr>
          <w:noProof/>
        </w:rPr>
        <w:fldChar w:fldCharType="separate"/>
      </w:r>
      <w:r>
        <w:rPr>
          <w:noProof/>
        </w:rPr>
        <w:t>229</w:t>
      </w:r>
      <w:r>
        <w:rPr>
          <w:noProof/>
        </w:rPr>
        <w:fldChar w:fldCharType="end"/>
      </w:r>
    </w:p>
    <w:p w14:paraId="1E8F3AAB" w14:textId="22DE6F77"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SDP grammar</w:t>
      </w:r>
      <w:r>
        <w:rPr>
          <w:noProof/>
        </w:rPr>
        <w:tab/>
      </w:r>
      <w:r>
        <w:rPr>
          <w:noProof/>
        </w:rPr>
        <w:fldChar w:fldCharType="begin" w:fldLock="1"/>
      </w:r>
      <w:r>
        <w:rPr>
          <w:noProof/>
        </w:rPr>
        <w:instrText xml:space="preserve"> PAGEREF _Toc170382894 \h </w:instrText>
      </w:r>
      <w:r>
        <w:rPr>
          <w:noProof/>
        </w:rPr>
      </w:r>
      <w:r>
        <w:rPr>
          <w:noProof/>
        </w:rPr>
        <w:fldChar w:fldCharType="separate"/>
      </w:r>
      <w:r>
        <w:rPr>
          <w:noProof/>
        </w:rPr>
        <w:t>230</w:t>
      </w:r>
      <w:r>
        <w:rPr>
          <w:noProof/>
        </w:rPr>
        <w:fldChar w:fldCharType="end"/>
      </w:r>
    </w:p>
    <w:p w14:paraId="77CA8271" w14:textId="06122DCB"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Declarative use</w:t>
      </w:r>
      <w:r>
        <w:rPr>
          <w:noProof/>
        </w:rPr>
        <w:tab/>
      </w:r>
      <w:r>
        <w:rPr>
          <w:noProof/>
        </w:rPr>
        <w:fldChar w:fldCharType="begin" w:fldLock="1"/>
      </w:r>
      <w:r>
        <w:rPr>
          <w:noProof/>
        </w:rPr>
        <w:instrText xml:space="preserve"> PAGEREF _Toc170382895 \h </w:instrText>
      </w:r>
      <w:r>
        <w:rPr>
          <w:noProof/>
        </w:rPr>
      </w:r>
      <w:r>
        <w:rPr>
          <w:noProof/>
        </w:rPr>
        <w:fldChar w:fldCharType="separate"/>
      </w:r>
      <w:r>
        <w:rPr>
          <w:noProof/>
        </w:rPr>
        <w:t>231</w:t>
      </w:r>
      <w:r>
        <w:rPr>
          <w:noProof/>
        </w:rPr>
        <w:fldChar w:fldCharType="end"/>
      </w:r>
    </w:p>
    <w:p w14:paraId="2EFB1E77" w14:textId="617A9B91"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Usage in offer/answer</w:t>
      </w:r>
      <w:r>
        <w:rPr>
          <w:noProof/>
        </w:rPr>
        <w:tab/>
      </w:r>
      <w:r>
        <w:rPr>
          <w:noProof/>
        </w:rPr>
        <w:fldChar w:fldCharType="begin" w:fldLock="1"/>
      </w:r>
      <w:r>
        <w:rPr>
          <w:noProof/>
        </w:rPr>
        <w:instrText xml:space="preserve"> PAGEREF _Toc170382896 \h </w:instrText>
      </w:r>
      <w:r>
        <w:rPr>
          <w:noProof/>
        </w:rPr>
      </w:r>
      <w:r>
        <w:rPr>
          <w:noProof/>
        </w:rPr>
        <w:fldChar w:fldCharType="separate"/>
      </w:r>
      <w:r>
        <w:rPr>
          <w:noProof/>
        </w:rPr>
        <w:t>231</w:t>
      </w:r>
      <w:r>
        <w:rPr>
          <w:noProof/>
        </w:rPr>
        <w:fldChar w:fldCharType="end"/>
      </w:r>
    </w:p>
    <w:p w14:paraId="72CC86FB" w14:textId="47EA6B97"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19.4</w:t>
      </w:r>
      <w:r>
        <w:rPr>
          <w:rFonts w:asciiTheme="minorHAnsi" w:eastAsiaTheme="minorEastAsia" w:hAnsiTheme="minorHAnsi" w:cstheme="minorBidi"/>
          <w:noProof/>
          <w:kern w:val="2"/>
          <w:sz w:val="24"/>
          <w:szCs w:val="24"/>
          <w:lang w:eastAsia="en-GB"/>
          <w14:ligatures w14:val="standardContextual"/>
        </w:rPr>
        <w:tab/>
      </w:r>
      <w:r>
        <w:rPr>
          <w:noProof/>
        </w:rPr>
        <w:t>Modifications of the bandwidth information by intermediate network nodes</w:t>
      </w:r>
      <w:r>
        <w:rPr>
          <w:noProof/>
        </w:rPr>
        <w:tab/>
      </w:r>
      <w:r>
        <w:rPr>
          <w:noProof/>
        </w:rPr>
        <w:fldChar w:fldCharType="begin" w:fldLock="1"/>
      </w:r>
      <w:r>
        <w:rPr>
          <w:noProof/>
        </w:rPr>
        <w:instrText xml:space="preserve"> PAGEREF _Toc170382897 \h </w:instrText>
      </w:r>
      <w:r>
        <w:rPr>
          <w:noProof/>
        </w:rPr>
      </w:r>
      <w:r>
        <w:rPr>
          <w:noProof/>
        </w:rPr>
        <w:fldChar w:fldCharType="separate"/>
      </w:r>
      <w:r>
        <w:rPr>
          <w:noProof/>
        </w:rPr>
        <w:t>232</w:t>
      </w:r>
      <w:r>
        <w:rPr>
          <w:noProof/>
        </w:rPr>
        <w:fldChar w:fldCharType="end"/>
      </w:r>
    </w:p>
    <w:p w14:paraId="2B633D87" w14:textId="77433818"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Examples of SDP offers and answers</w:t>
      </w:r>
      <w:r>
        <w:rPr>
          <w:noProof/>
        </w:rPr>
        <w:tab/>
      </w:r>
      <w:r>
        <w:rPr>
          <w:noProof/>
        </w:rPr>
        <w:fldChar w:fldCharType="begin" w:fldLock="1"/>
      </w:r>
      <w:r>
        <w:rPr>
          <w:noProof/>
        </w:rPr>
        <w:instrText xml:space="preserve"> PAGEREF _Toc170382898 \h </w:instrText>
      </w:r>
      <w:r>
        <w:rPr>
          <w:noProof/>
        </w:rPr>
      </w:r>
      <w:r>
        <w:rPr>
          <w:noProof/>
        </w:rPr>
        <w:fldChar w:fldCharType="separate"/>
      </w:r>
      <w:r>
        <w:rPr>
          <w:noProof/>
        </w:rPr>
        <w:t>234</w:t>
      </w:r>
      <w:r>
        <w:rPr>
          <w:noProof/>
        </w:rPr>
        <w:fldChar w:fldCharType="end"/>
      </w:r>
    </w:p>
    <w:p w14:paraId="193C1EB7" w14:textId="61D95767"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MTSI client in terminal</w:t>
      </w:r>
      <w:r>
        <w:rPr>
          <w:noProof/>
        </w:rPr>
        <w:tab/>
      </w:r>
      <w:r>
        <w:rPr>
          <w:noProof/>
        </w:rPr>
        <w:fldChar w:fldCharType="begin" w:fldLock="1"/>
      </w:r>
      <w:r>
        <w:rPr>
          <w:noProof/>
        </w:rPr>
        <w:instrText xml:space="preserve"> PAGEREF _Toc170382899 \h </w:instrText>
      </w:r>
      <w:r>
        <w:rPr>
          <w:noProof/>
        </w:rPr>
      </w:r>
      <w:r>
        <w:rPr>
          <w:noProof/>
        </w:rPr>
        <w:fldChar w:fldCharType="separate"/>
      </w:r>
      <w:r>
        <w:rPr>
          <w:noProof/>
        </w:rPr>
        <w:t>234</w:t>
      </w:r>
      <w:r>
        <w:rPr>
          <w:noProof/>
        </w:rPr>
        <w:fldChar w:fldCharType="end"/>
      </w:r>
    </w:p>
    <w:p w14:paraId="32730E93" w14:textId="4EEE0212"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HSPA or unknown access technology</w:t>
      </w:r>
      <w:r>
        <w:rPr>
          <w:noProof/>
        </w:rPr>
        <w:tab/>
      </w:r>
      <w:r>
        <w:rPr>
          <w:noProof/>
        </w:rPr>
        <w:fldChar w:fldCharType="begin" w:fldLock="1"/>
      </w:r>
      <w:r>
        <w:rPr>
          <w:noProof/>
        </w:rPr>
        <w:instrText xml:space="preserve"> PAGEREF _Toc170382900 \h </w:instrText>
      </w:r>
      <w:r>
        <w:rPr>
          <w:noProof/>
        </w:rPr>
      </w:r>
      <w:r>
        <w:rPr>
          <w:noProof/>
        </w:rPr>
        <w:fldChar w:fldCharType="separate"/>
      </w:r>
      <w:r>
        <w:rPr>
          <w:noProof/>
        </w:rPr>
        <w:t>234</w:t>
      </w:r>
      <w:r>
        <w:rPr>
          <w:noProof/>
        </w:rPr>
        <w:fldChar w:fldCharType="end"/>
      </w:r>
    </w:p>
    <w:p w14:paraId="0302EACF" w14:textId="1210BFCB"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Only AMR-NB supported by MTSI client in terminal</w:t>
      </w:r>
      <w:r>
        <w:rPr>
          <w:noProof/>
        </w:rPr>
        <w:tab/>
      </w:r>
      <w:r>
        <w:rPr>
          <w:noProof/>
        </w:rPr>
        <w:fldChar w:fldCharType="begin" w:fldLock="1"/>
      </w:r>
      <w:r>
        <w:rPr>
          <w:noProof/>
        </w:rPr>
        <w:instrText xml:space="preserve"> PAGEREF _Toc170382901 \h </w:instrText>
      </w:r>
      <w:r>
        <w:rPr>
          <w:noProof/>
        </w:rPr>
      </w:r>
      <w:r>
        <w:rPr>
          <w:noProof/>
        </w:rPr>
        <w:fldChar w:fldCharType="separate"/>
      </w:r>
      <w:r>
        <w:rPr>
          <w:noProof/>
        </w:rPr>
        <w:t>234</w:t>
      </w:r>
      <w:r>
        <w:rPr>
          <w:noProof/>
        </w:rPr>
        <w:fldChar w:fldCharType="end"/>
      </w:r>
    </w:p>
    <w:p w14:paraId="21F6ACAA" w14:textId="1CA80838"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AMR and AMR-WB are supported by MTSI client in terminal</w:t>
      </w:r>
      <w:r>
        <w:rPr>
          <w:noProof/>
        </w:rPr>
        <w:tab/>
      </w:r>
      <w:r>
        <w:rPr>
          <w:noProof/>
        </w:rPr>
        <w:fldChar w:fldCharType="begin" w:fldLock="1"/>
      </w:r>
      <w:r>
        <w:rPr>
          <w:noProof/>
        </w:rPr>
        <w:instrText xml:space="preserve"> PAGEREF _Toc170382902 \h </w:instrText>
      </w:r>
      <w:r>
        <w:rPr>
          <w:noProof/>
        </w:rPr>
      </w:r>
      <w:r>
        <w:rPr>
          <w:noProof/>
        </w:rPr>
        <w:fldChar w:fldCharType="separate"/>
      </w:r>
      <w:r>
        <w:rPr>
          <w:noProof/>
        </w:rPr>
        <w:t>235</w:t>
      </w:r>
      <w:r>
        <w:rPr>
          <w:noProof/>
        </w:rPr>
        <w:fldChar w:fldCharType="end"/>
      </w:r>
    </w:p>
    <w:p w14:paraId="0F4AC8B6" w14:textId="6EB515BB"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A.1.1.2.1</w:t>
      </w:r>
      <w:r>
        <w:rPr>
          <w:rFonts w:asciiTheme="minorHAnsi" w:eastAsiaTheme="minorEastAsia" w:hAnsiTheme="minorHAnsi" w:cstheme="minorBidi"/>
          <w:noProof/>
          <w:kern w:val="2"/>
          <w:sz w:val="24"/>
          <w:szCs w:val="24"/>
          <w:lang w:eastAsia="en-GB"/>
          <w14:ligatures w14:val="standardContextual"/>
        </w:rPr>
        <w:tab/>
      </w:r>
      <w:r>
        <w:rPr>
          <w:noProof/>
        </w:rPr>
        <w:t>One-phase approach</w:t>
      </w:r>
      <w:r>
        <w:rPr>
          <w:noProof/>
        </w:rPr>
        <w:tab/>
      </w:r>
      <w:r>
        <w:rPr>
          <w:noProof/>
        </w:rPr>
        <w:fldChar w:fldCharType="begin" w:fldLock="1"/>
      </w:r>
      <w:r>
        <w:rPr>
          <w:noProof/>
        </w:rPr>
        <w:instrText xml:space="preserve"> PAGEREF _Toc170382903 \h </w:instrText>
      </w:r>
      <w:r>
        <w:rPr>
          <w:noProof/>
        </w:rPr>
      </w:r>
      <w:r>
        <w:rPr>
          <w:noProof/>
        </w:rPr>
        <w:fldChar w:fldCharType="separate"/>
      </w:r>
      <w:r>
        <w:rPr>
          <w:noProof/>
        </w:rPr>
        <w:t>235</w:t>
      </w:r>
      <w:r>
        <w:rPr>
          <w:noProof/>
        </w:rPr>
        <w:fldChar w:fldCharType="end"/>
      </w:r>
    </w:p>
    <w:p w14:paraId="43029528" w14:textId="19753EC2"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rPr>
        <w:t>A.1.1.2.2</w:t>
      </w:r>
      <w:r>
        <w:rPr>
          <w:rFonts w:asciiTheme="minorHAnsi" w:eastAsiaTheme="minorEastAsia" w:hAnsiTheme="minorHAnsi" w:cstheme="minorBidi"/>
          <w:noProof/>
          <w:kern w:val="2"/>
          <w:sz w:val="24"/>
          <w:szCs w:val="24"/>
          <w:lang w:eastAsia="en-GB"/>
          <w14:ligatures w14:val="standardContextual"/>
        </w:rPr>
        <w:tab/>
      </w:r>
      <w:r>
        <w:rPr>
          <w:noProof/>
        </w:rPr>
        <w:t>Two-phase approach</w:t>
      </w:r>
      <w:r>
        <w:rPr>
          <w:noProof/>
        </w:rPr>
        <w:tab/>
      </w:r>
      <w:r>
        <w:rPr>
          <w:noProof/>
        </w:rPr>
        <w:fldChar w:fldCharType="begin" w:fldLock="1"/>
      </w:r>
      <w:r>
        <w:rPr>
          <w:noProof/>
        </w:rPr>
        <w:instrText xml:space="preserve"> PAGEREF _Toc170382904 \h </w:instrText>
      </w:r>
      <w:r>
        <w:rPr>
          <w:noProof/>
        </w:rPr>
      </w:r>
      <w:r>
        <w:rPr>
          <w:noProof/>
        </w:rPr>
        <w:fldChar w:fldCharType="separate"/>
      </w:r>
      <w:r>
        <w:rPr>
          <w:noProof/>
        </w:rPr>
        <w:t>236</w:t>
      </w:r>
      <w:r>
        <w:rPr>
          <w:noProof/>
        </w:rPr>
        <w:fldChar w:fldCharType="end"/>
      </w:r>
    </w:p>
    <w:p w14:paraId="5520EB5C" w14:textId="720239C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_Toc170382905 \h </w:instrText>
      </w:r>
      <w:r>
        <w:rPr>
          <w:noProof/>
        </w:rPr>
      </w:r>
      <w:r>
        <w:rPr>
          <w:noProof/>
        </w:rPr>
        <w:fldChar w:fldCharType="separate"/>
      </w:r>
      <w:r>
        <w:rPr>
          <w:noProof/>
        </w:rPr>
        <w:t>237</w:t>
      </w:r>
      <w:r>
        <w:rPr>
          <w:noProof/>
        </w:rPr>
        <w:fldChar w:fldCharType="end"/>
      </w:r>
    </w:p>
    <w:p w14:paraId="6AF1FB5D" w14:textId="12737F23"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A.1.3</w:t>
      </w:r>
      <w:r>
        <w:rPr>
          <w:rFonts w:asciiTheme="minorHAnsi" w:eastAsiaTheme="minorEastAsia" w:hAnsiTheme="minorHAnsi" w:cstheme="minorBidi"/>
          <w:noProof/>
          <w:kern w:val="2"/>
          <w:sz w:val="24"/>
          <w:szCs w:val="24"/>
          <w:lang w:eastAsia="en-GB"/>
          <w14:ligatures w14:val="standardContextual"/>
        </w:rPr>
        <w:tab/>
      </w:r>
      <w:r>
        <w:rPr>
          <w:noProof/>
        </w:rPr>
        <w:t>Generic Access</w:t>
      </w:r>
      <w:r>
        <w:rPr>
          <w:noProof/>
        </w:rPr>
        <w:tab/>
      </w:r>
      <w:r>
        <w:rPr>
          <w:noProof/>
        </w:rPr>
        <w:fldChar w:fldCharType="begin" w:fldLock="1"/>
      </w:r>
      <w:r>
        <w:rPr>
          <w:noProof/>
        </w:rPr>
        <w:instrText xml:space="preserve"> PAGEREF _Toc170382906 \h </w:instrText>
      </w:r>
      <w:r>
        <w:rPr>
          <w:noProof/>
        </w:rPr>
      </w:r>
      <w:r>
        <w:rPr>
          <w:noProof/>
        </w:rPr>
        <w:fldChar w:fldCharType="separate"/>
      </w:r>
      <w:r>
        <w:rPr>
          <w:noProof/>
        </w:rPr>
        <w:t>238</w:t>
      </w:r>
      <w:r>
        <w:rPr>
          <w:noProof/>
        </w:rPr>
        <w:fldChar w:fldCharType="end"/>
      </w:r>
    </w:p>
    <w:p w14:paraId="604521E8" w14:textId="7C1A3F1F"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media gateway</w:t>
      </w:r>
      <w:r>
        <w:rPr>
          <w:noProof/>
        </w:rPr>
        <w:tab/>
      </w:r>
      <w:r>
        <w:rPr>
          <w:noProof/>
        </w:rPr>
        <w:fldChar w:fldCharType="begin" w:fldLock="1"/>
      </w:r>
      <w:r>
        <w:rPr>
          <w:noProof/>
        </w:rPr>
        <w:instrText xml:space="preserve"> PAGEREF _Toc170382907 \h </w:instrText>
      </w:r>
      <w:r>
        <w:rPr>
          <w:noProof/>
        </w:rPr>
      </w:r>
      <w:r>
        <w:rPr>
          <w:noProof/>
        </w:rPr>
        <w:fldChar w:fldCharType="separate"/>
      </w:r>
      <w:r>
        <w:rPr>
          <w:noProof/>
        </w:rPr>
        <w:t>238</w:t>
      </w:r>
      <w:r>
        <w:rPr>
          <w:noProof/>
        </w:rPr>
        <w:fldChar w:fldCharType="end"/>
      </w:r>
    </w:p>
    <w:p w14:paraId="5732BCB0" w14:textId="264B60E6"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_Toc170382908 \h </w:instrText>
      </w:r>
      <w:r>
        <w:rPr>
          <w:noProof/>
        </w:rPr>
      </w:r>
      <w:r>
        <w:rPr>
          <w:noProof/>
        </w:rPr>
        <w:fldChar w:fldCharType="separate"/>
      </w:r>
      <w:r>
        <w:rPr>
          <w:noProof/>
        </w:rPr>
        <w:t>238</w:t>
      </w:r>
      <w:r>
        <w:rPr>
          <w:noProof/>
        </w:rPr>
        <w:fldChar w:fldCharType="end"/>
      </w:r>
    </w:p>
    <w:p w14:paraId="507D8BFF" w14:textId="150C0475"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w:t>
      </w:r>
      <w:r>
        <w:rPr>
          <w:noProof/>
        </w:rPr>
        <w:tab/>
      </w:r>
      <w:r>
        <w:rPr>
          <w:noProof/>
        </w:rPr>
        <w:fldChar w:fldCharType="begin" w:fldLock="1"/>
      </w:r>
      <w:r>
        <w:rPr>
          <w:noProof/>
        </w:rPr>
        <w:instrText xml:space="preserve"> PAGEREF _Toc170382909 \h </w:instrText>
      </w:r>
      <w:r>
        <w:rPr>
          <w:noProof/>
        </w:rPr>
      </w:r>
      <w:r>
        <w:rPr>
          <w:noProof/>
        </w:rPr>
        <w:fldChar w:fldCharType="separate"/>
      </w:r>
      <w:r>
        <w:rPr>
          <w:noProof/>
        </w:rPr>
        <w:t>238</w:t>
      </w:r>
      <w:r>
        <w:rPr>
          <w:noProof/>
        </w:rPr>
        <w:fldChar w:fldCharType="end"/>
      </w:r>
    </w:p>
    <w:p w14:paraId="7B708A3A" w14:textId="05664A4F"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MGW between legacy UTRAN UE and MTSI</w:t>
      </w:r>
      <w:r>
        <w:rPr>
          <w:noProof/>
        </w:rPr>
        <w:tab/>
      </w:r>
      <w:r>
        <w:rPr>
          <w:noProof/>
        </w:rPr>
        <w:fldChar w:fldCharType="begin" w:fldLock="1"/>
      </w:r>
      <w:r>
        <w:rPr>
          <w:noProof/>
        </w:rPr>
        <w:instrText xml:space="preserve"> PAGEREF _Toc170382910 \h </w:instrText>
      </w:r>
      <w:r>
        <w:rPr>
          <w:noProof/>
        </w:rPr>
      </w:r>
      <w:r>
        <w:rPr>
          <w:noProof/>
        </w:rPr>
        <w:fldChar w:fldCharType="separate"/>
      </w:r>
      <w:r>
        <w:rPr>
          <w:noProof/>
        </w:rPr>
        <w:t>239</w:t>
      </w:r>
      <w:r>
        <w:rPr>
          <w:noProof/>
        </w:rPr>
        <w:fldChar w:fldCharType="end"/>
      </w:r>
    </w:p>
    <w:p w14:paraId="2773D60C" w14:textId="1C48ABF3"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MGW between CS UE and MTSI</w:t>
      </w:r>
      <w:r>
        <w:rPr>
          <w:noProof/>
        </w:rPr>
        <w:tab/>
      </w:r>
      <w:r>
        <w:rPr>
          <w:noProof/>
        </w:rPr>
        <w:fldChar w:fldCharType="begin" w:fldLock="1"/>
      </w:r>
      <w:r>
        <w:rPr>
          <w:noProof/>
        </w:rPr>
        <w:instrText xml:space="preserve"> PAGEREF _Toc170382911 \h </w:instrText>
      </w:r>
      <w:r>
        <w:rPr>
          <w:noProof/>
        </w:rPr>
      </w:r>
      <w:r>
        <w:rPr>
          <w:noProof/>
        </w:rPr>
        <w:fldChar w:fldCharType="separate"/>
      </w:r>
      <w:r>
        <w:rPr>
          <w:noProof/>
        </w:rPr>
        <w:t>239</w:t>
      </w:r>
      <w:r>
        <w:rPr>
          <w:noProof/>
        </w:rPr>
        <w:fldChar w:fldCharType="end"/>
      </w:r>
    </w:p>
    <w:p w14:paraId="21E75152" w14:textId="1229CA21"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 when wideband speech is supported</w:t>
      </w:r>
      <w:r>
        <w:rPr>
          <w:noProof/>
        </w:rPr>
        <w:tab/>
      </w:r>
      <w:r>
        <w:rPr>
          <w:noProof/>
        </w:rPr>
        <w:fldChar w:fldCharType="begin" w:fldLock="1"/>
      </w:r>
      <w:r>
        <w:rPr>
          <w:noProof/>
        </w:rPr>
        <w:instrText xml:space="preserve"> PAGEREF _Toc170382912 \h </w:instrText>
      </w:r>
      <w:r>
        <w:rPr>
          <w:noProof/>
        </w:rPr>
      </w:r>
      <w:r>
        <w:rPr>
          <w:noProof/>
        </w:rPr>
        <w:fldChar w:fldCharType="separate"/>
      </w:r>
      <w:r>
        <w:rPr>
          <w:noProof/>
        </w:rPr>
        <w:t>240</w:t>
      </w:r>
      <w:r>
        <w:rPr>
          <w:noProof/>
        </w:rPr>
        <w:fldChar w:fldCharType="end"/>
      </w:r>
    </w:p>
    <w:p w14:paraId="42276ACA" w14:textId="6B1C0EC6"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SDP answers to SDP speech session offers</w:t>
      </w:r>
      <w:r>
        <w:rPr>
          <w:noProof/>
        </w:rPr>
        <w:tab/>
      </w:r>
      <w:r>
        <w:rPr>
          <w:noProof/>
        </w:rPr>
        <w:fldChar w:fldCharType="begin" w:fldLock="1"/>
      </w:r>
      <w:r>
        <w:rPr>
          <w:noProof/>
        </w:rPr>
        <w:instrText xml:space="preserve"> PAGEREF _Toc170382913 \h </w:instrText>
      </w:r>
      <w:r>
        <w:rPr>
          <w:noProof/>
        </w:rPr>
      </w:r>
      <w:r>
        <w:rPr>
          <w:noProof/>
        </w:rPr>
        <w:fldChar w:fldCharType="separate"/>
      </w:r>
      <w:r>
        <w:rPr>
          <w:noProof/>
        </w:rPr>
        <w:t>240</w:t>
      </w:r>
      <w:r>
        <w:rPr>
          <w:noProof/>
        </w:rPr>
        <w:fldChar w:fldCharType="end"/>
      </w:r>
    </w:p>
    <w:p w14:paraId="7D38A377" w14:textId="31E9AA9B"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_Toc170382914 \h </w:instrText>
      </w:r>
      <w:r>
        <w:rPr>
          <w:noProof/>
        </w:rPr>
      </w:r>
      <w:r>
        <w:rPr>
          <w:noProof/>
        </w:rPr>
        <w:fldChar w:fldCharType="separate"/>
      </w:r>
      <w:r>
        <w:rPr>
          <w:noProof/>
        </w:rPr>
        <w:t>240</w:t>
      </w:r>
      <w:r>
        <w:rPr>
          <w:noProof/>
        </w:rPr>
        <w:fldChar w:fldCharType="end"/>
      </w:r>
    </w:p>
    <w:p w14:paraId="00E41581" w14:textId="05CD1E2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A.3.1a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_Toc170382915 \h </w:instrText>
      </w:r>
      <w:r>
        <w:rPr>
          <w:noProof/>
        </w:rPr>
      </w:r>
      <w:r>
        <w:rPr>
          <w:noProof/>
        </w:rPr>
        <w:fldChar w:fldCharType="separate"/>
      </w:r>
      <w:r>
        <w:rPr>
          <w:noProof/>
        </w:rPr>
        <w:t>241</w:t>
      </w:r>
      <w:r>
        <w:rPr>
          <w:noProof/>
        </w:rPr>
        <w:fldChar w:fldCharType="end"/>
      </w:r>
    </w:p>
    <w:p w14:paraId="4919A059" w14:textId="093998D7"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w:t>
      </w:r>
      <w:r>
        <w:rPr>
          <w:noProof/>
        </w:rPr>
        <w:tab/>
      </w:r>
      <w:r>
        <w:rPr>
          <w:noProof/>
        </w:rPr>
        <w:fldChar w:fldCharType="begin" w:fldLock="1"/>
      </w:r>
      <w:r>
        <w:rPr>
          <w:noProof/>
        </w:rPr>
        <w:instrText xml:space="preserve"> PAGEREF _Toc170382916 \h </w:instrText>
      </w:r>
      <w:r>
        <w:rPr>
          <w:noProof/>
        </w:rPr>
      </w:r>
      <w:r>
        <w:rPr>
          <w:noProof/>
        </w:rPr>
        <w:fldChar w:fldCharType="separate"/>
      </w:r>
      <w:r>
        <w:rPr>
          <w:noProof/>
        </w:rPr>
        <w:t>241</w:t>
      </w:r>
      <w:r>
        <w:rPr>
          <w:noProof/>
        </w:rPr>
        <w:fldChar w:fldCharType="end"/>
      </w:r>
    </w:p>
    <w:p w14:paraId="77294FCB" w14:textId="0561BA50"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SDP answer from a non-MTSI UE with AVP</w:t>
      </w:r>
      <w:r>
        <w:rPr>
          <w:noProof/>
        </w:rPr>
        <w:tab/>
      </w:r>
      <w:r>
        <w:rPr>
          <w:noProof/>
        </w:rPr>
        <w:fldChar w:fldCharType="begin" w:fldLock="1"/>
      </w:r>
      <w:r>
        <w:rPr>
          <w:noProof/>
        </w:rPr>
        <w:instrText xml:space="preserve"> PAGEREF _Toc170382917 \h </w:instrText>
      </w:r>
      <w:r>
        <w:rPr>
          <w:noProof/>
        </w:rPr>
      </w:r>
      <w:r>
        <w:rPr>
          <w:noProof/>
        </w:rPr>
        <w:fldChar w:fldCharType="separate"/>
      </w:r>
      <w:r>
        <w:rPr>
          <w:noProof/>
        </w:rPr>
        <w:t>242</w:t>
      </w:r>
      <w:r>
        <w:rPr>
          <w:noProof/>
        </w:rPr>
        <w:fldChar w:fldCharType="end"/>
      </w:r>
    </w:p>
    <w:p w14:paraId="06E725C5" w14:textId="4E1877A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supporting only AMR</w:t>
      </w:r>
      <w:r>
        <w:rPr>
          <w:noProof/>
        </w:rPr>
        <w:tab/>
      </w:r>
      <w:r>
        <w:rPr>
          <w:noProof/>
        </w:rPr>
        <w:fldChar w:fldCharType="begin" w:fldLock="1"/>
      </w:r>
      <w:r>
        <w:rPr>
          <w:noProof/>
        </w:rPr>
        <w:instrText xml:space="preserve"> PAGEREF _Toc170382918 \h </w:instrText>
      </w:r>
      <w:r>
        <w:rPr>
          <w:noProof/>
        </w:rPr>
      </w:r>
      <w:r>
        <w:rPr>
          <w:noProof/>
        </w:rPr>
        <w:fldChar w:fldCharType="separate"/>
      </w:r>
      <w:r>
        <w:rPr>
          <w:noProof/>
        </w:rPr>
        <w:t>243</w:t>
      </w:r>
      <w:r>
        <w:rPr>
          <w:noProof/>
        </w:rPr>
        <w:fldChar w:fldCharType="end"/>
      </w:r>
    </w:p>
    <w:p w14:paraId="6CA0B654" w14:textId="59CD0EDE"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_Toc170382919 \h </w:instrText>
      </w:r>
      <w:r>
        <w:rPr>
          <w:noProof/>
        </w:rPr>
      </w:r>
      <w:r>
        <w:rPr>
          <w:noProof/>
        </w:rPr>
        <w:fldChar w:fldCharType="separate"/>
      </w:r>
      <w:r>
        <w:rPr>
          <w:noProof/>
        </w:rPr>
        <w:t>244</w:t>
      </w:r>
      <w:r>
        <w:rPr>
          <w:noProof/>
        </w:rPr>
        <w:fldChar w:fldCharType="end"/>
      </w:r>
    </w:p>
    <w:p w14:paraId="6C7FA475" w14:textId="4D9219E8"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A.3.4a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_Toc170382920 \h </w:instrText>
      </w:r>
      <w:r>
        <w:rPr>
          <w:noProof/>
        </w:rPr>
      </w:r>
      <w:r>
        <w:rPr>
          <w:noProof/>
        </w:rPr>
        <w:fldChar w:fldCharType="separate"/>
      </w:r>
      <w:r>
        <w:rPr>
          <w:noProof/>
        </w:rPr>
        <w:t>245</w:t>
      </w:r>
      <w:r>
        <w:rPr>
          <w:noProof/>
        </w:rPr>
        <w:fldChar w:fldCharType="end"/>
      </w:r>
    </w:p>
    <w:p w14:paraId="77D504BA" w14:textId="3E6FE39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A.3.4b</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WLAN</w:t>
      </w:r>
      <w:r>
        <w:rPr>
          <w:noProof/>
        </w:rPr>
        <w:tab/>
      </w:r>
      <w:r>
        <w:rPr>
          <w:noProof/>
        </w:rPr>
        <w:fldChar w:fldCharType="begin" w:fldLock="1"/>
      </w:r>
      <w:r>
        <w:rPr>
          <w:noProof/>
        </w:rPr>
        <w:instrText xml:space="preserve"> PAGEREF _Toc170382921 \h </w:instrText>
      </w:r>
      <w:r>
        <w:rPr>
          <w:noProof/>
        </w:rPr>
      </w:r>
      <w:r>
        <w:rPr>
          <w:noProof/>
        </w:rPr>
        <w:fldChar w:fldCharType="separate"/>
      </w:r>
      <w:r>
        <w:rPr>
          <w:noProof/>
        </w:rPr>
        <w:t>245</w:t>
      </w:r>
      <w:r>
        <w:rPr>
          <w:noProof/>
        </w:rPr>
        <w:fldChar w:fldCharType="end"/>
      </w:r>
    </w:p>
    <w:p w14:paraId="422346E3" w14:textId="02750A0F"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_Toc170382922 \h </w:instrText>
      </w:r>
      <w:r>
        <w:rPr>
          <w:noProof/>
        </w:rPr>
      </w:r>
      <w:r>
        <w:rPr>
          <w:noProof/>
        </w:rPr>
        <w:fldChar w:fldCharType="separate"/>
      </w:r>
      <w:r>
        <w:rPr>
          <w:noProof/>
        </w:rPr>
        <w:t>246</w:t>
      </w:r>
      <w:r>
        <w:rPr>
          <w:noProof/>
        </w:rPr>
        <w:fldChar w:fldCharType="end"/>
      </w:r>
    </w:p>
    <w:p w14:paraId="5E633AEB" w14:textId="2C4E1578"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A.3.5a</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w:t>
      </w:r>
      <w:r>
        <w:rPr>
          <w:noProof/>
        </w:rPr>
        <w:tab/>
      </w:r>
      <w:r>
        <w:rPr>
          <w:noProof/>
        </w:rPr>
        <w:fldChar w:fldCharType="begin" w:fldLock="1"/>
      </w:r>
      <w:r>
        <w:rPr>
          <w:noProof/>
        </w:rPr>
        <w:instrText xml:space="preserve"> PAGEREF _Toc170382923 \h </w:instrText>
      </w:r>
      <w:r>
        <w:rPr>
          <w:noProof/>
        </w:rPr>
      </w:r>
      <w:r>
        <w:rPr>
          <w:noProof/>
        </w:rPr>
        <w:fldChar w:fldCharType="separate"/>
      </w:r>
      <w:r>
        <w:rPr>
          <w:noProof/>
        </w:rPr>
        <w:t>248</w:t>
      </w:r>
      <w:r>
        <w:rPr>
          <w:noProof/>
        </w:rPr>
        <w:fldChar w:fldCharType="end"/>
      </w:r>
    </w:p>
    <w:p w14:paraId="1FD83C03" w14:textId="64B601AE"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_Toc170382924 \h </w:instrText>
      </w:r>
      <w:r>
        <w:rPr>
          <w:noProof/>
        </w:rPr>
      </w:r>
      <w:r>
        <w:rPr>
          <w:noProof/>
        </w:rPr>
        <w:fldChar w:fldCharType="separate"/>
      </w:r>
      <w:r>
        <w:rPr>
          <w:noProof/>
        </w:rPr>
        <w:t>248</w:t>
      </w:r>
      <w:r>
        <w:rPr>
          <w:noProof/>
        </w:rPr>
        <w:fldChar w:fldCharType="end"/>
      </w:r>
    </w:p>
    <w:p w14:paraId="4583157B" w14:textId="59618C5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_Toc170382925 \h </w:instrText>
      </w:r>
      <w:r>
        <w:rPr>
          <w:noProof/>
        </w:rPr>
      </w:r>
      <w:r>
        <w:rPr>
          <w:noProof/>
        </w:rPr>
        <w:fldChar w:fldCharType="separate"/>
      </w:r>
      <w:r>
        <w:rPr>
          <w:noProof/>
        </w:rPr>
        <w:t>249</w:t>
      </w:r>
      <w:r>
        <w:rPr>
          <w:noProof/>
        </w:rPr>
        <w:fldChar w:fldCharType="end"/>
      </w:r>
    </w:p>
    <w:p w14:paraId="50DBFA15" w14:textId="38868572"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SDP offers and answers for video sessions</w:t>
      </w:r>
      <w:r>
        <w:rPr>
          <w:noProof/>
        </w:rPr>
        <w:tab/>
      </w:r>
      <w:r>
        <w:rPr>
          <w:noProof/>
        </w:rPr>
        <w:fldChar w:fldCharType="begin" w:fldLock="1"/>
      </w:r>
      <w:r>
        <w:rPr>
          <w:noProof/>
        </w:rPr>
        <w:instrText xml:space="preserve"> PAGEREF _Toc170382926 \h </w:instrText>
      </w:r>
      <w:r>
        <w:rPr>
          <w:noProof/>
        </w:rPr>
      </w:r>
      <w:r>
        <w:rPr>
          <w:noProof/>
        </w:rPr>
        <w:fldChar w:fldCharType="separate"/>
      </w:r>
      <w:r>
        <w:rPr>
          <w:noProof/>
        </w:rPr>
        <w:t>250</w:t>
      </w:r>
      <w:r>
        <w:rPr>
          <w:noProof/>
        </w:rPr>
        <w:fldChar w:fldCharType="end"/>
      </w:r>
    </w:p>
    <w:p w14:paraId="2215CEC6" w14:textId="7D2DD67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_Toc170382927 \h </w:instrText>
      </w:r>
      <w:r>
        <w:rPr>
          <w:noProof/>
        </w:rPr>
      </w:r>
      <w:r>
        <w:rPr>
          <w:noProof/>
        </w:rPr>
        <w:fldChar w:fldCharType="separate"/>
      </w:r>
      <w:r>
        <w:rPr>
          <w:noProof/>
        </w:rPr>
        <w:t>250</w:t>
      </w:r>
      <w:r>
        <w:rPr>
          <w:noProof/>
        </w:rPr>
        <w:fldChar w:fldCharType="end"/>
      </w:r>
    </w:p>
    <w:p w14:paraId="39AA3EEC" w14:textId="43EC2CD9"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_Toc170382928 \h </w:instrText>
      </w:r>
      <w:r>
        <w:rPr>
          <w:noProof/>
        </w:rPr>
      </w:r>
      <w:r>
        <w:rPr>
          <w:noProof/>
        </w:rPr>
        <w:fldChar w:fldCharType="separate"/>
      </w:r>
      <w:r>
        <w:rPr>
          <w:noProof/>
        </w:rPr>
        <w:t>250</w:t>
      </w:r>
      <w:r>
        <w:rPr>
          <w:noProof/>
        </w:rPr>
        <w:fldChar w:fldCharType="end"/>
      </w:r>
    </w:p>
    <w:p w14:paraId="533CB807" w14:textId="148EFB1C"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A.4.2a</w:t>
      </w:r>
      <w:r>
        <w:rPr>
          <w:rFonts w:asciiTheme="minorHAnsi" w:eastAsiaTheme="minorEastAsia" w:hAnsiTheme="minorHAnsi" w:cstheme="minorBidi"/>
          <w:noProof/>
          <w:kern w:val="2"/>
          <w:sz w:val="24"/>
          <w:szCs w:val="24"/>
          <w:lang w:eastAsia="en-GB"/>
          <w14:ligatures w14:val="standardContextual"/>
        </w:rPr>
        <w:tab/>
      </w:r>
      <w:r>
        <w:rPr>
          <w:noProof/>
        </w:rPr>
        <w:t>H.264/AVC</w:t>
      </w:r>
      <w:r>
        <w:rPr>
          <w:noProof/>
        </w:rPr>
        <w:tab/>
      </w:r>
      <w:r>
        <w:rPr>
          <w:noProof/>
        </w:rPr>
        <w:fldChar w:fldCharType="begin" w:fldLock="1"/>
      </w:r>
      <w:r>
        <w:rPr>
          <w:noProof/>
        </w:rPr>
        <w:instrText xml:space="preserve"> PAGEREF _Toc170382929 \h </w:instrText>
      </w:r>
      <w:r>
        <w:rPr>
          <w:noProof/>
        </w:rPr>
      </w:r>
      <w:r>
        <w:rPr>
          <w:noProof/>
        </w:rPr>
        <w:fldChar w:fldCharType="separate"/>
      </w:r>
      <w:r>
        <w:rPr>
          <w:noProof/>
        </w:rPr>
        <w:t>250</w:t>
      </w:r>
      <w:r>
        <w:rPr>
          <w:noProof/>
        </w:rPr>
        <w:fldChar w:fldCharType="end"/>
      </w:r>
    </w:p>
    <w:p w14:paraId="5B6CCBA5" w14:textId="7D0D4218"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A.4.2b</w:t>
      </w:r>
      <w:r>
        <w:rPr>
          <w:rFonts w:asciiTheme="minorHAnsi" w:eastAsiaTheme="minorEastAsia" w:hAnsiTheme="minorHAnsi" w:cstheme="minorBidi"/>
          <w:noProof/>
          <w:kern w:val="2"/>
          <w:sz w:val="24"/>
          <w:szCs w:val="24"/>
          <w:lang w:eastAsia="en-GB"/>
          <w14:ligatures w14:val="standardContextual"/>
        </w:rPr>
        <w:tab/>
      </w:r>
      <w:r>
        <w:rPr>
          <w:noProof/>
        </w:rPr>
        <w:t>High Granularity CVO example</w:t>
      </w:r>
      <w:r>
        <w:rPr>
          <w:noProof/>
        </w:rPr>
        <w:tab/>
      </w:r>
      <w:r>
        <w:rPr>
          <w:noProof/>
        </w:rPr>
        <w:fldChar w:fldCharType="begin" w:fldLock="1"/>
      </w:r>
      <w:r>
        <w:rPr>
          <w:noProof/>
        </w:rPr>
        <w:instrText xml:space="preserve"> PAGEREF _Toc170382930 \h </w:instrText>
      </w:r>
      <w:r>
        <w:rPr>
          <w:noProof/>
        </w:rPr>
      </w:r>
      <w:r>
        <w:rPr>
          <w:noProof/>
        </w:rPr>
        <w:fldChar w:fldCharType="separate"/>
      </w:r>
      <w:r>
        <w:rPr>
          <w:noProof/>
        </w:rPr>
        <w:t>252</w:t>
      </w:r>
      <w:r>
        <w:rPr>
          <w:noProof/>
        </w:rPr>
        <w:fldChar w:fldCharType="end"/>
      </w:r>
    </w:p>
    <w:p w14:paraId="77CD5061" w14:textId="55396373"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A.4.2c</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_Toc170382931 \h </w:instrText>
      </w:r>
      <w:r>
        <w:rPr>
          <w:noProof/>
        </w:rPr>
      </w:r>
      <w:r>
        <w:rPr>
          <w:noProof/>
        </w:rPr>
        <w:fldChar w:fldCharType="separate"/>
      </w:r>
      <w:r>
        <w:rPr>
          <w:noProof/>
        </w:rPr>
        <w:t>252</w:t>
      </w:r>
      <w:r>
        <w:rPr>
          <w:noProof/>
        </w:rPr>
        <w:fldChar w:fldCharType="end"/>
      </w:r>
    </w:p>
    <w:p w14:paraId="1A919878" w14:textId="44FC0915"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A.4.2d</w:t>
      </w:r>
      <w:r>
        <w:rPr>
          <w:rFonts w:asciiTheme="minorHAnsi" w:eastAsiaTheme="minorEastAsia" w:hAnsiTheme="minorHAnsi" w:cstheme="minorBidi"/>
          <w:noProof/>
          <w:kern w:val="2"/>
          <w:sz w:val="24"/>
          <w:szCs w:val="24"/>
          <w:lang w:eastAsia="en-GB"/>
          <w14:ligatures w14:val="standardContextual"/>
        </w:rPr>
        <w:tab/>
      </w:r>
      <w:r>
        <w:rPr>
          <w:noProof/>
        </w:rPr>
        <w:t>RTP Forward Error Correction (FEC)</w:t>
      </w:r>
      <w:r>
        <w:rPr>
          <w:noProof/>
        </w:rPr>
        <w:tab/>
      </w:r>
      <w:r>
        <w:rPr>
          <w:noProof/>
        </w:rPr>
        <w:fldChar w:fldCharType="begin" w:fldLock="1"/>
      </w:r>
      <w:r>
        <w:rPr>
          <w:noProof/>
        </w:rPr>
        <w:instrText xml:space="preserve"> PAGEREF _Toc170382932 \h </w:instrText>
      </w:r>
      <w:r>
        <w:rPr>
          <w:noProof/>
        </w:rPr>
      </w:r>
      <w:r>
        <w:rPr>
          <w:noProof/>
        </w:rPr>
        <w:fldChar w:fldCharType="separate"/>
      </w:r>
      <w:r>
        <w:rPr>
          <w:noProof/>
        </w:rPr>
        <w:t>253</w:t>
      </w:r>
      <w:r>
        <w:rPr>
          <w:noProof/>
        </w:rPr>
        <w:fldChar w:fldCharType="end"/>
      </w:r>
    </w:p>
    <w:p w14:paraId="5E92F78D" w14:textId="2E26351A"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A.4.2e</w:t>
      </w:r>
      <w:r>
        <w:rPr>
          <w:rFonts w:asciiTheme="minorHAnsi" w:eastAsiaTheme="minorEastAsia" w:hAnsiTheme="minorHAnsi" w:cstheme="minorBidi"/>
          <w:noProof/>
          <w:kern w:val="2"/>
          <w:sz w:val="24"/>
          <w:szCs w:val="24"/>
          <w:lang w:eastAsia="en-GB"/>
          <w14:ligatures w14:val="standardContextual"/>
        </w:rPr>
        <w:tab/>
      </w:r>
      <w:r>
        <w:rPr>
          <w:noProof/>
        </w:rPr>
        <w:t>SDP Examples with ROI</w:t>
      </w:r>
      <w:r>
        <w:rPr>
          <w:noProof/>
        </w:rPr>
        <w:tab/>
      </w:r>
      <w:r>
        <w:rPr>
          <w:noProof/>
        </w:rPr>
        <w:fldChar w:fldCharType="begin" w:fldLock="1"/>
      </w:r>
      <w:r>
        <w:rPr>
          <w:noProof/>
        </w:rPr>
        <w:instrText xml:space="preserve"> PAGEREF _Toc170382933 \h </w:instrText>
      </w:r>
      <w:r>
        <w:rPr>
          <w:noProof/>
        </w:rPr>
      </w:r>
      <w:r>
        <w:rPr>
          <w:noProof/>
        </w:rPr>
        <w:fldChar w:fldCharType="separate"/>
      </w:r>
      <w:r>
        <w:rPr>
          <w:noProof/>
        </w:rPr>
        <w:t>254</w:t>
      </w:r>
      <w:r>
        <w:rPr>
          <w:noProof/>
        </w:rPr>
        <w:fldChar w:fldCharType="end"/>
      </w:r>
    </w:p>
    <w:p w14:paraId="472FD2C2" w14:textId="362AA438"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_Toc170382934 \h </w:instrText>
      </w:r>
      <w:r>
        <w:rPr>
          <w:noProof/>
        </w:rPr>
      </w:r>
      <w:r>
        <w:rPr>
          <w:noProof/>
        </w:rPr>
        <w:fldChar w:fldCharType="separate"/>
      </w:r>
      <w:r>
        <w:rPr>
          <w:noProof/>
        </w:rPr>
        <w:t>260</w:t>
      </w:r>
      <w:r>
        <w:rPr>
          <w:noProof/>
        </w:rPr>
        <w:fldChar w:fldCharType="end"/>
      </w:r>
    </w:p>
    <w:p w14:paraId="10B543F5" w14:textId="585FCEE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_Toc170382935 \h </w:instrText>
      </w:r>
      <w:r>
        <w:rPr>
          <w:noProof/>
        </w:rPr>
      </w:r>
      <w:r>
        <w:rPr>
          <w:noProof/>
        </w:rPr>
        <w:fldChar w:fldCharType="separate"/>
      </w:r>
      <w:r>
        <w:rPr>
          <w:noProof/>
        </w:rPr>
        <w:t>260</w:t>
      </w:r>
      <w:r>
        <w:rPr>
          <w:noProof/>
        </w:rPr>
        <w:fldChar w:fldCharType="end"/>
      </w:r>
    </w:p>
    <w:p w14:paraId="14FCBB90" w14:textId="4AC83FC9"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A.4.4a</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5E49A7">
        <w:rPr>
          <w:rFonts w:cs="Arial"/>
          <w:noProof/>
        </w:rPr>
        <w:t>"imageattr" attribute</w:t>
      </w:r>
      <w:r>
        <w:rPr>
          <w:noProof/>
        </w:rPr>
        <w:tab/>
      </w:r>
      <w:r>
        <w:rPr>
          <w:noProof/>
        </w:rPr>
        <w:fldChar w:fldCharType="begin" w:fldLock="1"/>
      </w:r>
      <w:r>
        <w:rPr>
          <w:noProof/>
        </w:rPr>
        <w:instrText xml:space="preserve"> PAGEREF _Toc170382936 \h </w:instrText>
      </w:r>
      <w:r>
        <w:rPr>
          <w:noProof/>
        </w:rPr>
      </w:r>
      <w:r>
        <w:rPr>
          <w:noProof/>
        </w:rPr>
        <w:fldChar w:fldCharType="separate"/>
      </w:r>
      <w:r>
        <w:rPr>
          <w:noProof/>
        </w:rPr>
        <w:t>260</w:t>
      </w:r>
      <w:r>
        <w:rPr>
          <w:noProof/>
        </w:rPr>
        <w:fldChar w:fldCharType="end"/>
      </w:r>
    </w:p>
    <w:p w14:paraId="3EB44793" w14:textId="1F163CCA"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A.4.4a.1</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image sizes in SDP offer and answer</w:t>
      </w:r>
      <w:r>
        <w:rPr>
          <w:noProof/>
        </w:rPr>
        <w:tab/>
      </w:r>
      <w:r>
        <w:rPr>
          <w:noProof/>
        </w:rPr>
        <w:fldChar w:fldCharType="begin" w:fldLock="1"/>
      </w:r>
      <w:r>
        <w:rPr>
          <w:noProof/>
        </w:rPr>
        <w:instrText xml:space="preserve"> PAGEREF _Toc170382937 \h </w:instrText>
      </w:r>
      <w:r>
        <w:rPr>
          <w:noProof/>
        </w:rPr>
      </w:r>
      <w:r>
        <w:rPr>
          <w:noProof/>
        </w:rPr>
        <w:fldChar w:fldCharType="separate"/>
      </w:r>
      <w:r>
        <w:rPr>
          <w:noProof/>
        </w:rPr>
        <w:t>262</w:t>
      </w:r>
      <w:r>
        <w:rPr>
          <w:noProof/>
        </w:rPr>
        <w:fldChar w:fldCharType="end"/>
      </w:r>
    </w:p>
    <w:p w14:paraId="252A9816" w14:textId="57F0A8F3"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A.4.4a.2</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_Toc170382938 \h </w:instrText>
      </w:r>
      <w:r>
        <w:rPr>
          <w:noProof/>
        </w:rPr>
      </w:r>
      <w:r>
        <w:rPr>
          <w:noProof/>
        </w:rPr>
        <w:fldChar w:fldCharType="separate"/>
      </w:r>
      <w:r>
        <w:rPr>
          <w:noProof/>
        </w:rPr>
        <w:t>263</w:t>
      </w:r>
      <w:r>
        <w:rPr>
          <w:noProof/>
        </w:rPr>
        <w:fldChar w:fldCharType="end"/>
      </w:r>
    </w:p>
    <w:p w14:paraId="6E195AFB" w14:textId="5D8771CC"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A.4.4b</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5E49A7">
        <w:rPr>
          <w:rFonts w:cs="Arial"/>
          <w:noProof/>
        </w:rPr>
        <w:t>"imageattr" attribute with multiple rtpmaps</w:t>
      </w:r>
      <w:r>
        <w:rPr>
          <w:noProof/>
        </w:rPr>
        <w:tab/>
      </w:r>
      <w:r>
        <w:rPr>
          <w:noProof/>
        </w:rPr>
        <w:fldChar w:fldCharType="begin" w:fldLock="1"/>
      </w:r>
      <w:r>
        <w:rPr>
          <w:noProof/>
        </w:rPr>
        <w:instrText xml:space="preserve"> PAGEREF _Toc170382939 \h </w:instrText>
      </w:r>
      <w:r>
        <w:rPr>
          <w:noProof/>
        </w:rPr>
      </w:r>
      <w:r>
        <w:rPr>
          <w:noProof/>
        </w:rPr>
        <w:fldChar w:fldCharType="separate"/>
      </w:r>
      <w:r>
        <w:rPr>
          <w:noProof/>
        </w:rPr>
        <w:t>264</w:t>
      </w:r>
      <w:r>
        <w:rPr>
          <w:noProof/>
        </w:rPr>
        <w:fldChar w:fldCharType="end"/>
      </w:r>
    </w:p>
    <w:p w14:paraId="5DC44AF7" w14:textId="1FD74683"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H.264 with asymmetric video streams</w:t>
      </w:r>
      <w:r>
        <w:rPr>
          <w:noProof/>
        </w:rPr>
        <w:tab/>
      </w:r>
      <w:r>
        <w:rPr>
          <w:noProof/>
        </w:rPr>
        <w:fldChar w:fldCharType="begin" w:fldLock="1"/>
      </w:r>
      <w:r>
        <w:rPr>
          <w:noProof/>
        </w:rPr>
        <w:instrText xml:space="preserve"> PAGEREF _Toc170382940 \h </w:instrText>
      </w:r>
      <w:r>
        <w:rPr>
          <w:noProof/>
        </w:rPr>
      </w:r>
      <w:r>
        <w:rPr>
          <w:noProof/>
        </w:rPr>
        <w:fldChar w:fldCharType="separate"/>
      </w:r>
      <w:r>
        <w:rPr>
          <w:noProof/>
        </w:rPr>
        <w:t>266</w:t>
      </w:r>
      <w:r>
        <w:rPr>
          <w:noProof/>
        </w:rPr>
        <w:fldChar w:fldCharType="end"/>
      </w:r>
    </w:p>
    <w:p w14:paraId="4E7CC244" w14:textId="10729852"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sidRPr="005E49A7">
        <w:rPr>
          <w:noProof/>
          <w:color w:val="000000"/>
        </w:rPr>
        <w:t>A.4.6</w:t>
      </w:r>
      <w:r>
        <w:rPr>
          <w:rFonts w:asciiTheme="minorHAnsi" w:eastAsiaTheme="minorEastAsia" w:hAnsiTheme="minorHAnsi" w:cstheme="minorBidi"/>
          <w:noProof/>
          <w:kern w:val="2"/>
          <w:sz w:val="24"/>
          <w:szCs w:val="24"/>
          <w:lang w:eastAsia="en-GB"/>
          <w14:ligatures w14:val="standardContextual"/>
        </w:rPr>
        <w:tab/>
      </w:r>
      <w:r w:rsidRPr="005E49A7">
        <w:rPr>
          <w:noProof/>
          <w:color w:val="000000"/>
        </w:rPr>
        <w:t xml:space="preserve">H.264/AVC with </w:t>
      </w:r>
      <w:r w:rsidRPr="005E49A7">
        <w:rPr>
          <w:rFonts w:cs="Arial"/>
          <w:noProof/>
          <w:color w:val="000000"/>
        </w:rPr>
        <w:t>"imageattr" attribute for non-CVO operation</w:t>
      </w:r>
      <w:r>
        <w:rPr>
          <w:noProof/>
        </w:rPr>
        <w:tab/>
      </w:r>
      <w:r>
        <w:rPr>
          <w:noProof/>
        </w:rPr>
        <w:fldChar w:fldCharType="begin" w:fldLock="1"/>
      </w:r>
      <w:r>
        <w:rPr>
          <w:noProof/>
        </w:rPr>
        <w:instrText xml:space="preserve"> PAGEREF _Toc170382941 \h </w:instrText>
      </w:r>
      <w:r>
        <w:rPr>
          <w:noProof/>
        </w:rPr>
      </w:r>
      <w:r>
        <w:rPr>
          <w:noProof/>
        </w:rPr>
        <w:fldChar w:fldCharType="separate"/>
      </w:r>
      <w:r>
        <w:rPr>
          <w:noProof/>
        </w:rPr>
        <w:t>267</w:t>
      </w:r>
      <w:r>
        <w:rPr>
          <w:noProof/>
        </w:rPr>
        <w:fldChar w:fldCharType="end"/>
      </w:r>
    </w:p>
    <w:p w14:paraId="2335910F" w14:textId="720F8E9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A.4.7</w:t>
      </w:r>
      <w:r>
        <w:rPr>
          <w:rFonts w:asciiTheme="minorHAnsi" w:eastAsiaTheme="minorEastAsia" w:hAnsiTheme="minorHAnsi" w:cstheme="minorBidi"/>
          <w:noProof/>
          <w:kern w:val="2"/>
          <w:sz w:val="24"/>
          <w:szCs w:val="24"/>
          <w:lang w:eastAsia="en-GB"/>
          <w14:ligatures w14:val="standardContextual"/>
        </w:rPr>
        <w:tab/>
      </w:r>
      <w:r>
        <w:rPr>
          <w:noProof/>
        </w:rPr>
        <w:t>H.264 (AVC) and H.265 (HEVC)</w:t>
      </w:r>
      <w:r>
        <w:rPr>
          <w:noProof/>
        </w:rPr>
        <w:tab/>
      </w:r>
      <w:r>
        <w:rPr>
          <w:noProof/>
        </w:rPr>
        <w:fldChar w:fldCharType="begin" w:fldLock="1"/>
      </w:r>
      <w:r>
        <w:rPr>
          <w:noProof/>
        </w:rPr>
        <w:instrText xml:space="preserve"> PAGEREF _Toc170382942 \h </w:instrText>
      </w:r>
      <w:r>
        <w:rPr>
          <w:noProof/>
        </w:rPr>
      </w:r>
      <w:r>
        <w:rPr>
          <w:noProof/>
        </w:rPr>
        <w:fldChar w:fldCharType="separate"/>
      </w:r>
      <w:r>
        <w:rPr>
          <w:noProof/>
        </w:rPr>
        <w:t>269</w:t>
      </w:r>
      <w:r>
        <w:rPr>
          <w:noProof/>
        </w:rPr>
        <w:fldChar w:fldCharType="end"/>
      </w:r>
    </w:p>
    <w:p w14:paraId="590AA492" w14:textId="32BB861B"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A.4.7.1</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_Toc170382943 \h </w:instrText>
      </w:r>
      <w:r>
        <w:rPr>
          <w:noProof/>
        </w:rPr>
      </w:r>
      <w:r>
        <w:rPr>
          <w:noProof/>
        </w:rPr>
        <w:fldChar w:fldCharType="separate"/>
      </w:r>
      <w:r>
        <w:rPr>
          <w:noProof/>
        </w:rPr>
        <w:t>269</w:t>
      </w:r>
      <w:r>
        <w:rPr>
          <w:noProof/>
        </w:rPr>
        <w:fldChar w:fldCharType="end"/>
      </w:r>
    </w:p>
    <w:p w14:paraId="085850C1" w14:textId="7B63C4BC"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A.4.7.2</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_Toc170382944 \h </w:instrText>
      </w:r>
      <w:r>
        <w:rPr>
          <w:noProof/>
        </w:rPr>
      </w:r>
      <w:r>
        <w:rPr>
          <w:noProof/>
        </w:rPr>
        <w:fldChar w:fldCharType="separate"/>
      </w:r>
      <w:r>
        <w:rPr>
          <w:noProof/>
        </w:rPr>
        <w:t>270</w:t>
      </w:r>
      <w:r>
        <w:rPr>
          <w:noProof/>
        </w:rPr>
        <w:fldChar w:fldCharType="end"/>
      </w:r>
    </w:p>
    <w:p w14:paraId="3F1EBC2D" w14:textId="7187EAB8"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A.4.7.3</w:t>
      </w:r>
      <w:r>
        <w:rPr>
          <w:rFonts w:asciiTheme="minorHAnsi" w:eastAsiaTheme="minorEastAsia" w:hAnsiTheme="minorHAnsi" w:cstheme="minorBidi"/>
          <w:noProof/>
          <w:kern w:val="2"/>
          <w:sz w:val="24"/>
          <w:szCs w:val="24"/>
          <w:lang w:eastAsia="en-GB"/>
          <w14:ligatures w14:val="standardContextual"/>
        </w:rPr>
        <w:tab/>
      </w:r>
      <w:r>
        <w:rPr>
          <w:noProof/>
        </w:rPr>
        <w:t>MTSI client with 848x480 resolution 10 inch display</w:t>
      </w:r>
      <w:r>
        <w:rPr>
          <w:noProof/>
        </w:rPr>
        <w:tab/>
      </w:r>
      <w:r>
        <w:rPr>
          <w:noProof/>
        </w:rPr>
        <w:fldChar w:fldCharType="begin" w:fldLock="1"/>
      </w:r>
      <w:r>
        <w:rPr>
          <w:noProof/>
        </w:rPr>
        <w:instrText xml:space="preserve"> PAGEREF _Toc170382945 \h </w:instrText>
      </w:r>
      <w:r>
        <w:rPr>
          <w:noProof/>
        </w:rPr>
      </w:r>
      <w:r>
        <w:rPr>
          <w:noProof/>
        </w:rPr>
        <w:fldChar w:fldCharType="separate"/>
      </w:r>
      <w:r>
        <w:rPr>
          <w:noProof/>
        </w:rPr>
        <w:t>271</w:t>
      </w:r>
      <w:r>
        <w:rPr>
          <w:noProof/>
        </w:rPr>
        <w:fldChar w:fldCharType="end"/>
      </w:r>
    </w:p>
    <w:p w14:paraId="1925EFCE" w14:textId="263C3A3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A.4.7.4</w:t>
      </w:r>
      <w:r>
        <w:rPr>
          <w:rFonts w:asciiTheme="minorHAnsi" w:eastAsiaTheme="minorEastAsia" w:hAnsiTheme="minorHAnsi" w:cstheme="minorBidi"/>
          <w:noProof/>
          <w:kern w:val="2"/>
          <w:sz w:val="24"/>
          <w:szCs w:val="24"/>
          <w:lang w:eastAsia="en-GB"/>
          <w14:ligatures w14:val="standardContextual"/>
        </w:rPr>
        <w:tab/>
      </w:r>
      <w:r>
        <w:rPr>
          <w:noProof/>
        </w:rPr>
        <w:t>MTSI client with 1280x720 resolution 10 inch display</w:t>
      </w:r>
      <w:r>
        <w:rPr>
          <w:noProof/>
        </w:rPr>
        <w:tab/>
      </w:r>
      <w:r>
        <w:rPr>
          <w:noProof/>
        </w:rPr>
        <w:fldChar w:fldCharType="begin" w:fldLock="1"/>
      </w:r>
      <w:r>
        <w:rPr>
          <w:noProof/>
        </w:rPr>
        <w:instrText xml:space="preserve"> PAGEREF _Toc170382946 \h </w:instrText>
      </w:r>
      <w:r>
        <w:rPr>
          <w:noProof/>
        </w:rPr>
      </w:r>
      <w:r>
        <w:rPr>
          <w:noProof/>
        </w:rPr>
        <w:fldChar w:fldCharType="separate"/>
      </w:r>
      <w:r>
        <w:rPr>
          <w:noProof/>
        </w:rPr>
        <w:t>272</w:t>
      </w:r>
      <w:r>
        <w:rPr>
          <w:noProof/>
        </w:rPr>
        <w:fldChar w:fldCharType="end"/>
      </w:r>
    </w:p>
    <w:p w14:paraId="5F6D6310" w14:textId="19D906F7"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A.4.8</w:t>
      </w:r>
      <w:r>
        <w:rPr>
          <w:rFonts w:asciiTheme="minorHAnsi" w:eastAsiaTheme="minorEastAsia" w:hAnsiTheme="minorHAnsi" w:cstheme="minorBidi"/>
          <w:noProof/>
          <w:kern w:val="2"/>
          <w:sz w:val="24"/>
          <w:szCs w:val="24"/>
          <w:lang w:eastAsia="en-GB"/>
          <w14:ligatures w14:val="standardContextual"/>
        </w:rPr>
        <w:tab/>
      </w:r>
      <w:r>
        <w:rPr>
          <w:noProof/>
        </w:rPr>
        <w:t>H.264 (AVC) and H.265 (HEVC) with asymmetric video streams</w:t>
      </w:r>
      <w:r>
        <w:rPr>
          <w:noProof/>
        </w:rPr>
        <w:tab/>
      </w:r>
      <w:r>
        <w:rPr>
          <w:noProof/>
        </w:rPr>
        <w:fldChar w:fldCharType="begin" w:fldLock="1"/>
      </w:r>
      <w:r>
        <w:rPr>
          <w:noProof/>
        </w:rPr>
        <w:instrText xml:space="preserve"> PAGEREF _Toc170382947 \h </w:instrText>
      </w:r>
      <w:r>
        <w:rPr>
          <w:noProof/>
        </w:rPr>
      </w:r>
      <w:r>
        <w:rPr>
          <w:noProof/>
        </w:rPr>
        <w:fldChar w:fldCharType="separate"/>
      </w:r>
      <w:r>
        <w:rPr>
          <w:noProof/>
        </w:rPr>
        <w:t>273</w:t>
      </w:r>
      <w:r>
        <w:rPr>
          <w:noProof/>
        </w:rPr>
        <w:fldChar w:fldCharType="end"/>
      </w:r>
    </w:p>
    <w:p w14:paraId="027E439E" w14:textId="218489B9"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SDP offers and answers for text</w:t>
      </w:r>
      <w:r>
        <w:rPr>
          <w:noProof/>
        </w:rPr>
        <w:tab/>
      </w:r>
      <w:r>
        <w:rPr>
          <w:noProof/>
        </w:rPr>
        <w:fldChar w:fldCharType="begin" w:fldLock="1"/>
      </w:r>
      <w:r>
        <w:rPr>
          <w:noProof/>
        </w:rPr>
        <w:instrText xml:space="preserve"> PAGEREF _Toc170382948 \h </w:instrText>
      </w:r>
      <w:r>
        <w:rPr>
          <w:noProof/>
        </w:rPr>
      </w:r>
      <w:r>
        <w:rPr>
          <w:noProof/>
        </w:rPr>
        <w:fldChar w:fldCharType="separate"/>
      </w:r>
      <w:r>
        <w:rPr>
          <w:noProof/>
        </w:rPr>
        <w:t>274</w:t>
      </w:r>
      <w:r>
        <w:rPr>
          <w:noProof/>
        </w:rPr>
        <w:fldChar w:fldCharType="end"/>
      </w:r>
    </w:p>
    <w:p w14:paraId="40F4BFF7" w14:textId="7BD0E790"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T.140 with and without redundancy</w:t>
      </w:r>
      <w:r>
        <w:rPr>
          <w:noProof/>
        </w:rPr>
        <w:tab/>
      </w:r>
      <w:r>
        <w:rPr>
          <w:noProof/>
        </w:rPr>
        <w:fldChar w:fldCharType="begin" w:fldLock="1"/>
      </w:r>
      <w:r>
        <w:rPr>
          <w:noProof/>
        </w:rPr>
        <w:instrText xml:space="preserve"> PAGEREF _Toc170382949 \h </w:instrText>
      </w:r>
      <w:r>
        <w:rPr>
          <w:noProof/>
        </w:rPr>
      </w:r>
      <w:r>
        <w:rPr>
          <w:noProof/>
        </w:rPr>
        <w:fldChar w:fldCharType="separate"/>
      </w:r>
      <w:r>
        <w:rPr>
          <w:noProof/>
        </w:rPr>
        <w:t>274</w:t>
      </w:r>
      <w:r>
        <w:rPr>
          <w:noProof/>
        </w:rPr>
        <w:fldChar w:fldCharType="end"/>
      </w:r>
    </w:p>
    <w:p w14:paraId="08755016" w14:textId="05014B7E"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SDP example with bandwidth information</w:t>
      </w:r>
      <w:r>
        <w:rPr>
          <w:noProof/>
        </w:rPr>
        <w:tab/>
      </w:r>
      <w:r>
        <w:rPr>
          <w:noProof/>
        </w:rPr>
        <w:fldChar w:fldCharType="begin" w:fldLock="1"/>
      </w:r>
      <w:r>
        <w:rPr>
          <w:noProof/>
        </w:rPr>
        <w:instrText xml:space="preserve"> PAGEREF _Toc170382950 \h </w:instrText>
      </w:r>
      <w:r>
        <w:rPr>
          <w:noProof/>
        </w:rPr>
      </w:r>
      <w:r>
        <w:rPr>
          <w:noProof/>
        </w:rPr>
        <w:fldChar w:fldCharType="separate"/>
      </w:r>
      <w:r>
        <w:rPr>
          <w:noProof/>
        </w:rPr>
        <w:t>276</w:t>
      </w:r>
      <w:r>
        <w:rPr>
          <w:noProof/>
        </w:rPr>
        <w:fldChar w:fldCharType="end"/>
      </w:r>
    </w:p>
    <w:p w14:paraId="178E0EF2" w14:textId="1BBBBB48"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_Toc170382951 \h </w:instrText>
      </w:r>
      <w:r>
        <w:rPr>
          <w:noProof/>
        </w:rPr>
      </w:r>
      <w:r>
        <w:rPr>
          <w:noProof/>
        </w:rPr>
        <w:fldChar w:fldCharType="separate"/>
      </w:r>
      <w:r>
        <w:rPr>
          <w:noProof/>
        </w:rPr>
        <w:t>276</w:t>
      </w:r>
      <w:r>
        <w:rPr>
          <w:noProof/>
        </w:rPr>
        <w:fldChar w:fldCharType="end"/>
      </w:r>
    </w:p>
    <w:p w14:paraId="3FE0212C" w14:textId="0CDCEFB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SDP examples with bandwidth information declared with bandwidth modifiers</w:t>
      </w:r>
      <w:r>
        <w:rPr>
          <w:noProof/>
        </w:rPr>
        <w:tab/>
      </w:r>
      <w:r>
        <w:rPr>
          <w:noProof/>
        </w:rPr>
        <w:fldChar w:fldCharType="begin" w:fldLock="1"/>
      </w:r>
      <w:r>
        <w:rPr>
          <w:noProof/>
        </w:rPr>
        <w:instrText xml:space="preserve"> PAGEREF _Toc170382952 \h </w:instrText>
      </w:r>
      <w:r>
        <w:rPr>
          <w:noProof/>
        </w:rPr>
      </w:r>
      <w:r>
        <w:rPr>
          <w:noProof/>
        </w:rPr>
        <w:fldChar w:fldCharType="separate"/>
      </w:r>
      <w:r>
        <w:rPr>
          <w:noProof/>
        </w:rPr>
        <w:t>276</w:t>
      </w:r>
      <w:r>
        <w:rPr>
          <w:noProof/>
        </w:rPr>
        <w:fldChar w:fldCharType="end"/>
      </w:r>
    </w:p>
    <w:p w14:paraId="146564DC" w14:textId="1FDB674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SDP examples giving additional bandwidth information using the a=bw-info attribute</w:t>
      </w:r>
      <w:r>
        <w:rPr>
          <w:noProof/>
        </w:rPr>
        <w:tab/>
      </w:r>
      <w:r>
        <w:rPr>
          <w:noProof/>
        </w:rPr>
        <w:fldChar w:fldCharType="begin" w:fldLock="1"/>
      </w:r>
      <w:r>
        <w:rPr>
          <w:noProof/>
        </w:rPr>
        <w:instrText xml:space="preserve"> PAGEREF _Toc170382953 \h </w:instrText>
      </w:r>
      <w:r>
        <w:rPr>
          <w:noProof/>
        </w:rPr>
      </w:r>
      <w:r>
        <w:rPr>
          <w:noProof/>
        </w:rPr>
        <w:fldChar w:fldCharType="separate"/>
      </w:r>
      <w:r>
        <w:rPr>
          <w:noProof/>
        </w:rPr>
        <w:t>277</w:t>
      </w:r>
      <w:r>
        <w:rPr>
          <w:noProof/>
        </w:rPr>
        <w:fldChar w:fldCharType="end"/>
      </w:r>
    </w:p>
    <w:p w14:paraId="10DB1787" w14:textId="5CCC9457"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SDP examples with "3gpp_sync_info" attribute</w:t>
      </w:r>
      <w:r>
        <w:rPr>
          <w:noProof/>
        </w:rPr>
        <w:tab/>
      </w:r>
      <w:r>
        <w:rPr>
          <w:noProof/>
        </w:rPr>
        <w:fldChar w:fldCharType="begin" w:fldLock="1"/>
      </w:r>
      <w:r>
        <w:rPr>
          <w:noProof/>
        </w:rPr>
        <w:instrText xml:space="preserve"> PAGEREF _Toc170382954 \h </w:instrText>
      </w:r>
      <w:r>
        <w:rPr>
          <w:noProof/>
        </w:rPr>
      </w:r>
      <w:r>
        <w:rPr>
          <w:noProof/>
        </w:rPr>
        <w:fldChar w:fldCharType="separate"/>
      </w:r>
      <w:r>
        <w:rPr>
          <w:noProof/>
        </w:rPr>
        <w:t>280</w:t>
      </w:r>
      <w:r>
        <w:rPr>
          <w:noProof/>
        </w:rPr>
        <w:fldChar w:fldCharType="end"/>
      </w:r>
    </w:p>
    <w:p w14:paraId="40225415" w14:textId="6897CA10"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Synchronized streams</w:t>
      </w:r>
      <w:r>
        <w:rPr>
          <w:noProof/>
        </w:rPr>
        <w:tab/>
      </w:r>
      <w:r>
        <w:rPr>
          <w:noProof/>
        </w:rPr>
        <w:fldChar w:fldCharType="begin" w:fldLock="1"/>
      </w:r>
      <w:r>
        <w:rPr>
          <w:noProof/>
        </w:rPr>
        <w:instrText xml:space="preserve"> PAGEREF _Toc170382955 \h </w:instrText>
      </w:r>
      <w:r>
        <w:rPr>
          <w:noProof/>
        </w:rPr>
      </w:r>
      <w:r>
        <w:rPr>
          <w:noProof/>
        </w:rPr>
        <w:fldChar w:fldCharType="separate"/>
      </w:r>
      <w:r>
        <w:rPr>
          <w:noProof/>
        </w:rPr>
        <w:t>280</w:t>
      </w:r>
      <w:r>
        <w:rPr>
          <w:noProof/>
        </w:rPr>
        <w:fldChar w:fldCharType="end"/>
      </w:r>
    </w:p>
    <w:p w14:paraId="000092C2" w14:textId="06181C5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Nonsynchronized streams</w:t>
      </w:r>
      <w:r>
        <w:rPr>
          <w:noProof/>
        </w:rPr>
        <w:tab/>
      </w:r>
      <w:r>
        <w:rPr>
          <w:noProof/>
        </w:rPr>
        <w:fldChar w:fldCharType="begin" w:fldLock="1"/>
      </w:r>
      <w:r>
        <w:rPr>
          <w:noProof/>
        </w:rPr>
        <w:instrText xml:space="preserve"> PAGEREF _Toc170382956 \h </w:instrText>
      </w:r>
      <w:r>
        <w:rPr>
          <w:noProof/>
        </w:rPr>
      </w:r>
      <w:r>
        <w:rPr>
          <w:noProof/>
        </w:rPr>
        <w:fldChar w:fldCharType="separate"/>
      </w:r>
      <w:r>
        <w:rPr>
          <w:noProof/>
        </w:rPr>
        <w:t>280</w:t>
      </w:r>
      <w:r>
        <w:rPr>
          <w:noProof/>
        </w:rPr>
        <w:fldChar w:fldCharType="end"/>
      </w:r>
    </w:p>
    <w:p w14:paraId="310AC9E2" w14:textId="12D733D2"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A.8</w:t>
      </w:r>
      <w:r>
        <w:rPr>
          <w:rFonts w:asciiTheme="minorHAnsi" w:eastAsiaTheme="minorEastAsia" w:hAnsiTheme="minorHAnsi" w:cstheme="minorBidi"/>
          <w:noProof/>
          <w:kern w:val="2"/>
          <w:sz w:val="24"/>
          <w:szCs w:val="24"/>
          <w:lang w:eastAsia="en-GB"/>
          <w14:ligatures w14:val="standardContextual"/>
        </w:rPr>
        <w:tab/>
      </w:r>
      <w:r>
        <w:rPr>
          <w:noProof/>
        </w:rPr>
        <w:t>SDP example with QoS negotiation</w:t>
      </w:r>
      <w:r>
        <w:rPr>
          <w:noProof/>
        </w:rPr>
        <w:tab/>
      </w:r>
      <w:r>
        <w:rPr>
          <w:noProof/>
        </w:rPr>
        <w:fldChar w:fldCharType="begin" w:fldLock="1"/>
      </w:r>
      <w:r>
        <w:rPr>
          <w:noProof/>
        </w:rPr>
        <w:instrText xml:space="preserve"> PAGEREF _Toc170382957 \h </w:instrText>
      </w:r>
      <w:r>
        <w:rPr>
          <w:noProof/>
        </w:rPr>
      </w:r>
      <w:r>
        <w:rPr>
          <w:noProof/>
        </w:rPr>
        <w:fldChar w:fldCharType="separate"/>
      </w:r>
      <w:r>
        <w:rPr>
          <w:noProof/>
        </w:rPr>
        <w:t>281</w:t>
      </w:r>
      <w:r>
        <w:rPr>
          <w:noProof/>
        </w:rPr>
        <w:fldChar w:fldCharType="end"/>
      </w:r>
    </w:p>
    <w:p w14:paraId="05EFBFCB" w14:textId="08AAB64F"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_Toc170382958 \h </w:instrText>
      </w:r>
      <w:r>
        <w:rPr>
          <w:noProof/>
        </w:rPr>
      </w:r>
      <w:r>
        <w:rPr>
          <w:noProof/>
        </w:rPr>
        <w:fldChar w:fldCharType="separate"/>
      </w:r>
      <w:r>
        <w:rPr>
          <w:noProof/>
        </w:rPr>
        <w:t>285</w:t>
      </w:r>
      <w:r>
        <w:rPr>
          <w:noProof/>
        </w:rPr>
        <w:fldChar w:fldCharType="end"/>
      </w:r>
    </w:p>
    <w:p w14:paraId="599D8418" w14:textId="18BBA3D2"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A.9a</w:t>
      </w:r>
      <w:r>
        <w:rPr>
          <w:rFonts w:asciiTheme="minorHAnsi" w:eastAsiaTheme="minorEastAsia" w:hAnsiTheme="minorHAnsi" w:cstheme="minorBidi"/>
          <w:noProof/>
          <w:kern w:val="2"/>
          <w:sz w:val="24"/>
          <w:szCs w:val="24"/>
          <w:lang w:eastAsia="en-GB"/>
          <w14:ligatures w14:val="standardContextual"/>
        </w:rPr>
        <w:tab/>
      </w:r>
      <w:r>
        <w:rPr>
          <w:noProof/>
        </w:rPr>
        <w:t>SDP offer/answer regarding the use of Reduced-Size RTCP</w:t>
      </w:r>
      <w:r>
        <w:rPr>
          <w:noProof/>
        </w:rPr>
        <w:tab/>
      </w:r>
      <w:r>
        <w:rPr>
          <w:noProof/>
        </w:rPr>
        <w:fldChar w:fldCharType="begin" w:fldLock="1"/>
      </w:r>
      <w:r>
        <w:rPr>
          <w:noProof/>
        </w:rPr>
        <w:instrText xml:space="preserve"> PAGEREF _Toc170382959 \h </w:instrText>
      </w:r>
      <w:r>
        <w:rPr>
          <w:noProof/>
        </w:rPr>
      </w:r>
      <w:r>
        <w:rPr>
          <w:noProof/>
        </w:rPr>
        <w:fldChar w:fldCharType="separate"/>
      </w:r>
      <w:r>
        <w:rPr>
          <w:noProof/>
        </w:rPr>
        <w:t>285</w:t>
      </w:r>
      <w:r>
        <w:rPr>
          <w:noProof/>
        </w:rPr>
        <w:fldChar w:fldCharType="end"/>
      </w:r>
    </w:p>
    <w:p w14:paraId="0AE17326" w14:textId="2F10CCEA"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_Toc170382960 \h </w:instrText>
      </w:r>
      <w:r>
        <w:rPr>
          <w:noProof/>
        </w:rPr>
      </w:r>
      <w:r>
        <w:rPr>
          <w:noProof/>
        </w:rPr>
        <w:fldChar w:fldCharType="separate"/>
      </w:r>
      <w:r>
        <w:rPr>
          <w:noProof/>
        </w:rPr>
        <w:t>286</w:t>
      </w:r>
      <w:r>
        <w:rPr>
          <w:noProof/>
        </w:rPr>
        <w:fldChar w:fldCharType="end"/>
      </w:r>
    </w:p>
    <w:p w14:paraId="060B37E6" w14:textId="0CF7F4DE"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_Toc170382961 \h </w:instrText>
      </w:r>
      <w:r>
        <w:rPr>
          <w:noProof/>
        </w:rPr>
      </w:r>
      <w:r>
        <w:rPr>
          <w:noProof/>
        </w:rPr>
        <w:fldChar w:fldCharType="separate"/>
      </w:r>
      <w:r>
        <w:rPr>
          <w:noProof/>
        </w:rPr>
        <w:t>286</w:t>
      </w:r>
      <w:r>
        <w:rPr>
          <w:noProof/>
        </w:rPr>
        <w:fldChar w:fldCharType="end"/>
      </w:r>
    </w:p>
    <w:p w14:paraId="776C23C8" w14:textId="7073C1FF"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A.10.2</w:t>
      </w:r>
      <w:r>
        <w:rPr>
          <w:rFonts w:asciiTheme="minorHAnsi" w:eastAsiaTheme="minorEastAsia" w:hAnsiTheme="minorHAnsi" w:cstheme="minorBidi"/>
          <w:noProof/>
          <w:kern w:val="2"/>
          <w:sz w:val="24"/>
          <w:szCs w:val="24"/>
          <w:lang w:eastAsia="en-GB"/>
          <w14:ligatures w14:val="standardContextual"/>
        </w:rPr>
        <w:tab/>
      </w:r>
      <w:r>
        <w:rPr>
          <w:noProof/>
        </w:rPr>
        <w:t>Session initiated by MTSI client in terminal</w:t>
      </w:r>
      <w:r>
        <w:rPr>
          <w:noProof/>
        </w:rPr>
        <w:tab/>
      </w:r>
      <w:r>
        <w:rPr>
          <w:noProof/>
        </w:rPr>
        <w:fldChar w:fldCharType="begin" w:fldLock="1"/>
      </w:r>
      <w:r>
        <w:rPr>
          <w:noProof/>
        </w:rPr>
        <w:instrText xml:space="preserve"> PAGEREF _Toc170382962 \h </w:instrText>
      </w:r>
      <w:r>
        <w:rPr>
          <w:noProof/>
        </w:rPr>
      </w:r>
      <w:r>
        <w:rPr>
          <w:noProof/>
        </w:rPr>
        <w:fldChar w:fldCharType="separate"/>
      </w:r>
      <w:r>
        <w:rPr>
          <w:noProof/>
        </w:rPr>
        <w:t>286</w:t>
      </w:r>
      <w:r>
        <w:rPr>
          <w:noProof/>
        </w:rPr>
        <w:fldChar w:fldCharType="end"/>
      </w:r>
    </w:p>
    <w:p w14:paraId="0AA59676" w14:textId="0D58FEA2"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A.10.2.1</w:t>
      </w:r>
      <w:r>
        <w:rPr>
          <w:rFonts w:asciiTheme="minorHAnsi" w:eastAsiaTheme="minorEastAsia" w:hAnsiTheme="minorHAnsi" w:cstheme="minorBidi"/>
          <w:noProof/>
          <w:kern w:val="2"/>
          <w:sz w:val="24"/>
          <w:szCs w:val="24"/>
          <w:lang w:eastAsia="en-GB"/>
          <w14:ligatures w14:val="standardContextual"/>
        </w:rPr>
        <w:tab/>
      </w:r>
      <w:r>
        <w:rPr>
          <w:noProof/>
        </w:rPr>
        <w:t>SDP offers from an MTSI client in terminal</w:t>
      </w:r>
      <w:r>
        <w:rPr>
          <w:noProof/>
        </w:rPr>
        <w:tab/>
      </w:r>
      <w:r>
        <w:rPr>
          <w:noProof/>
        </w:rPr>
        <w:fldChar w:fldCharType="begin" w:fldLock="1"/>
      </w:r>
      <w:r>
        <w:rPr>
          <w:noProof/>
        </w:rPr>
        <w:instrText xml:space="preserve"> PAGEREF _Toc170382963 \h </w:instrText>
      </w:r>
      <w:r>
        <w:rPr>
          <w:noProof/>
        </w:rPr>
      </w:r>
      <w:r>
        <w:rPr>
          <w:noProof/>
        </w:rPr>
        <w:fldChar w:fldCharType="separate"/>
      </w:r>
      <w:r>
        <w:rPr>
          <w:noProof/>
        </w:rPr>
        <w:t>286</w:t>
      </w:r>
      <w:r>
        <w:rPr>
          <w:noProof/>
        </w:rPr>
        <w:fldChar w:fldCharType="end"/>
      </w:r>
    </w:p>
    <w:p w14:paraId="0D89E870" w14:textId="7C60F48C"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A.10.2.2</w:t>
      </w:r>
      <w:r>
        <w:rPr>
          <w:rFonts w:asciiTheme="minorHAnsi" w:eastAsiaTheme="minorEastAsia" w:hAnsiTheme="minorHAnsi" w:cstheme="minorBidi"/>
          <w:noProof/>
          <w:kern w:val="2"/>
          <w:sz w:val="24"/>
          <w:szCs w:val="24"/>
          <w:lang w:eastAsia="en-GB"/>
          <w14:ligatures w14:val="standardContextual"/>
        </w:rPr>
        <w:tab/>
      </w:r>
      <w:r>
        <w:rPr>
          <w:noProof/>
        </w:rPr>
        <w:t>SDP offers modified by MTSI MGW when pre-emptively adding inter-working formats</w:t>
      </w:r>
      <w:r>
        <w:rPr>
          <w:noProof/>
        </w:rPr>
        <w:tab/>
      </w:r>
      <w:r>
        <w:rPr>
          <w:noProof/>
        </w:rPr>
        <w:fldChar w:fldCharType="begin" w:fldLock="1"/>
      </w:r>
      <w:r>
        <w:rPr>
          <w:noProof/>
        </w:rPr>
        <w:instrText xml:space="preserve"> PAGEREF _Toc170382964 \h </w:instrText>
      </w:r>
      <w:r>
        <w:rPr>
          <w:noProof/>
        </w:rPr>
      </w:r>
      <w:r>
        <w:rPr>
          <w:noProof/>
        </w:rPr>
        <w:fldChar w:fldCharType="separate"/>
      </w:r>
      <w:r>
        <w:rPr>
          <w:noProof/>
        </w:rPr>
        <w:t>287</w:t>
      </w:r>
      <w:r>
        <w:rPr>
          <w:noProof/>
        </w:rPr>
        <w:fldChar w:fldCharType="end"/>
      </w:r>
    </w:p>
    <w:p w14:paraId="7EA6D3AB" w14:textId="472883B8"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A.10.2.3</w:t>
      </w:r>
      <w:r>
        <w:rPr>
          <w:rFonts w:asciiTheme="minorHAnsi" w:eastAsiaTheme="minorEastAsia" w:hAnsiTheme="minorHAnsi" w:cstheme="minorBidi"/>
          <w:noProof/>
          <w:kern w:val="2"/>
          <w:sz w:val="24"/>
          <w:szCs w:val="24"/>
          <w:lang w:eastAsia="en-GB"/>
          <w14:ligatures w14:val="standardContextual"/>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_Toc170382965 \h </w:instrText>
      </w:r>
      <w:r>
        <w:rPr>
          <w:noProof/>
        </w:rPr>
      </w:r>
      <w:r>
        <w:rPr>
          <w:noProof/>
        </w:rPr>
        <w:fldChar w:fldCharType="separate"/>
      </w:r>
      <w:r>
        <w:rPr>
          <w:noProof/>
        </w:rPr>
        <w:t>288</w:t>
      </w:r>
      <w:r>
        <w:rPr>
          <w:noProof/>
        </w:rPr>
        <w:fldChar w:fldCharType="end"/>
      </w:r>
    </w:p>
    <w:p w14:paraId="61135628" w14:textId="2B5928FD"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Adding or removing a video component to/from an on-going video call session</w:t>
      </w:r>
      <w:r>
        <w:rPr>
          <w:noProof/>
        </w:rPr>
        <w:tab/>
      </w:r>
      <w:r>
        <w:rPr>
          <w:noProof/>
        </w:rPr>
        <w:fldChar w:fldCharType="begin" w:fldLock="1"/>
      </w:r>
      <w:r>
        <w:rPr>
          <w:noProof/>
        </w:rPr>
        <w:instrText xml:space="preserve"> PAGEREF _Toc170382966 \h </w:instrText>
      </w:r>
      <w:r>
        <w:rPr>
          <w:noProof/>
        </w:rPr>
      </w:r>
      <w:r>
        <w:rPr>
          <w:noProof/>
        </w:rPr>
        <w:fldChar w:fldCharType="separate"/>
      </w:r>
      <w:r>
        <w:rPr>
          <w:noProof/>
        </w:rPr>
        <w:t>290</w:t>
      </w:r>
      <w:r>
        <w:rPr>
          <w:noProof/>
        </w:rPr>
        <w:fldChar w:fldCharType="end"/>
      </w:r>
    </w:p>
    <w:p w14:paraId="3DDD334B" w14:textId="6FEF3B0C"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w:t>
      </w:r>
      <w:r>
        <w:rPr>
          <w:noProof/>
        </w:rPr>
        <w:tab/>
      </w:r>
      <w:r>
        <w:rPr>
          <w:noProof/>
        </w:rPr>
        <w:fldChar w:fldCharType="begin" w:fldLock="1"/>
      </w:r>
      <w:r>
        <w:rPr>
          <w:noProof/>
        </w:rPr>
        <w:instrText xml:space="preserve"> PAGEREF _Toc170382967 \h </w:instrText>
      </w:r>
      <w:r>
        <w:rPr>
          <w:noProof/>
        </w:rPr>
      </w:r>
      <w:r>
        <w:rPr>
          <w:noProof/>
        </w:rPr>
        <w:fldChar w:fldCharType="separate"/>
      </w:r>
      <w:r>
        <w:rPr>
          <w:noProof/>
        </w:rPr>
        <w:t>294</w:t>
      </w:r>
      <w:r>
        <w:rPr>
          <w:noProof/>
        </w:rPr>
        <w:fldChar w:fldCharType="end"/>
      </w:r>
    </w:p>
    <w:p w14:paraId="6A059A43" w14:textId="0BF52215"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speech</w:t>
      </w:r>
      <w:r>
        <w:rPr>
          <w:noProof/>
        </w:rPr>
        <w:tab/>
      </w:r>
      <w:r>
        <w:rPr>
          <w:noProof/>
        </w:rPr>
        <w:fldChar w:fldCharType="begin" w:fldLock="1"/>
      </w:r>
      <w:r>
        <w:rPr>
          <w:noProof/>
        </w:rPr>
        <w:instrText xml:space="preserve"> PAGEREF _Toc170382968 \h </w:instrText>
      </w:r>
      <w:r>
        <w:rPr>
          <w:noProof/>
        </w:rPr>
      </w:r>
      <w:r>
        <w:rPr>
          <w:noProof/>
        </w:rPr>
        <w:fldChar w:fldCharType="separate"/>
      </w:r>
      <w:r>
        <w:rPr>
          <w:noProof/>
        </w:rPr>
        <w:t>294</w:t>
      </w:r>
      <w:r>
        <w:rPr>
          <w:noProof/>
        </w:rPr>
        <w:fldChar w:fldCharType="end"/>
      </w:r>
    </w:p>
    <w:p w14:paraId="73FBEA42" w14:textId="3FD104BD"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With RTP/AVP and zero RTCP bandwidth</w:t>
      </w:r>
      <w:r>
        <w:rPr>
          <w:noProof/>
        </w:rPr>
        <w:tab/>
      </w:r>
      <w:r>
        <w:rPr>
          <w:noProof/>
        </w:rPr>
        <w:fldChar w:fldCharType="begin" w:fldLock="1"/>
      </w:r>
      <w:r>
        <w:rPr>
          <w:noProof/>
        </w:rPr>
        <w:instrText xml:space="preserve"> PAGEREF _Toc170382969 \h </w:instrText>
      </w:r>
      <w:r>
        <w:rPr>
          <w:noProof/>
        </w:rPr>
      </w:r>
      <w:r>
        <w:rPr>
          <w:noProof/>
        </w:rPr>
        <w:fldChar w:fldCharType="separate"/>
      </w:r>
      <w:r>
        <w:rPr>
          <w:noProof/>
        </w:rPr>
        <w:t>294</w:t>
      </w:r>
      <w:r>
        <w:rPr>
          <w:noProof/>
        </w:rPr>
        <w:fldChar w:fldCharType="end"/>
      </w:r>
    </w:p>
    <w:p w14:paraId="2256D1BA" w14:textId="2E3F6F9D"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With RTP/AVPF and non-zero RTCP bandwidth</w:t>
      </w:r>
      <w:r>
        <w:rPr>
          <w:noProof/>
        </w:rPr>
        <w:tab/>
      </w:r>
      <w:r>
        <w:rPr>
          <w:noProof/>
        </w:rPr>
        <w:fldChar w:fldCharType="begin" w:fldLock="1"/>
      </w:r>
      <w:r>
        <w:rPr>
          <w:noProof/>
        </w:rPr>
        <w:instrText xml:space="preserve"> PAGEREF _Toc170382970 \h </w:instrText>
      </w:r>
      <w:r>
        <w:rPr>
          <w:noProof/>
        </w:rPr>
      </w:r>
      <w:r>
        <w:rPr>
          <w:noProof/>
        </w:rPr>
        <w:fldChar w:fldCharType="separate"/>
      </w:r>
      <w:r>
        <w:rPr>
          <w:noProof/>
        </w:rPr>
        <w:t>295</w:t>
      </w:r>
      <w:r>
        <w:rPr>
          <w:noProof/>
        </w:rPr>
        <w:fldChar w:fldCharType="end"/>
      </w:r>
    </w:p>
    <w:p w14:paraId="77B887D6" w14:textId="352E19DD"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A.12.1.3</w:t>
      </w:r>
      <w:r>
        <w:rPr>
          <w:rFonts w:asciiTheme="minorHAnsi" w:eastAsiaTheme="minorEastAsia" w:hAnsiTheme="minorHAnsi" w:cstheme="minorBidi"/>
          <w:noProof/>
          <w:kern w:val="2"/>
          <w:sz w:val="24"/>
          <w:szCs w:val="24"/>
          <w:lang w:eastAsia="en-GB"/>
          <w14:ligatures w14:val="standardContextual"/>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_Toc170382971 \h </w:instrText>
      </w:r>
      <w:r>
        <w:rPr>
          <w:noProof/>
        </w:rPr>
      </w:r>
      <w:r>
        <w:rPr>
          <w:noProof/>
        </w:rPr>
        <w:fldChar w:fldCharType="separate"/>
      </w:r>
      <w:r>
        <w:rPr>
          <w:noProof/>
        </w:rPr>
        <w:t>296</w:t>
      </w:r>
      <w:r>
        <w:rPr>
          <w:noProof/>
        </w:rPr>
        <w:fldChar w:fldCharType="end"/>
      </w:r>
    </w:p>
    <w:p w14:paraId="7D401094" w14:textId="6A2E7091"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video in RTP</w:t>
      </w:r>
      <w:r>
        <w:rPr>
          <w:noProof/>
        </w:rPr>
        <w:tab/>
      </w:r>
      <w:r>
        <w:rPr>
          <w:noProof/>
        </w:rPr>
        <w:fldChar w:fldCharType="begin" w:fldLock="1"/>
      </w:r>
      <w:r>
        <w:rPr>
          <w:noProof/>
        </w:rPr>
        <w:instrText xml:space="preserve"> PAGEREF _Toc170382972 \h </w:instrText>
      </w:r>
      <w:r>
        <w:rPr>
          <w:noProof/>
        </w:rPr>
      </w:r>
      <w:r>
        <w:rPr>
          <w:noProof/>
        </w:rPr>
        <w:fldChar w:fldCharType="separate"/>
      </w:r>
      <w:r>
        <w:rPr>
          <w:noProof/>
        </w:rPr>
        <w:t>297</w:t>
      </w:r>
      <w:r>
        <w:rPr>
          <w:noProof/>
        </w:rPr>
        <w:fldChar w:fldCharType="end"/>
      </w:r>
    </w:p>
    <w:p w14:paraId="1DC8F714" w14:textId="1231D361"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A.12.2.1</w:t>
      </w:r>
      <w:r>
        <w:rPr>
          <w:rFonts w:asciiTheme="minorHAnsi" w:eastAsiaTheme="minorEastAsia" w:hAnsiTheme="minorHAnsi" w:cstheme="minorBidi"/>
          <w:noProof/>
          <w:kern w:val="2"/>
          <w:sz w:val="24"/>
          <w:szCs w:val="24"/>
          <w:lang w:eastAsia="en-GB"/>
          <w14:ligatures w14:val="standardContextual"/>
        </w:rPr>
        <w:tab/>
      </w:r>
      <w:r>
        <w:rPr>
          <w:noProof/>
        </w:rPr>
        <w:t>Without RTCP AVPF ECN feedback messages and RTCP XR ECN summary reports</w:t>
      </w:r>
      <w:r>
        <w:rPr>
          <w:noProof/>
        </w:rPr>
        <w:tab/>
      </w:r>
      <w:r>
        <w:rPr>
          <w:noProof/>
        </w:rPr>
        <w:fldChar w:fldCharType="begin" w:fldLock="1"/>
      </w:r>
      <w:r>
        <w:rPr>
          <w:noProof/>
        </w:rPr>
        <w:instrText xml:space="preserve"> PAGEREF _Toc170382973 \h </w:instrText>
      </w:r>
      <w:r>
        <w:rPr>
          <w:noProof/>
        </w:rPr>
      </w:r>
      <w:r>
        <w:rPr>
          <w:noProof/>
        </w:rPr>
        <w:fldChar w:fldCharType="separate"/>
      </w:r>
      <w:r>
        <w:rPr>
          <w:noProof/>
        </w:rPr>
        <w:t>297</w:t>
      </w:r>
      <w:r>
        <w:rPr>
          <w:noProof/>
        </w:rPr>
        <w:fldChar w:fldCharType="end"/>
      </w:r>
    </w:p>
    <w:p w14:paraId="41BB70BD" w14:textId="12D457BE"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A.12.2.2</w:t>
      </w:r>
      <w:r>
        <w:rPr>
          <w:rFonts w:asciiTheme="minorHAnsi" w:eastAsiaTheme="minorEastAsia" w:hAnsiTheme="minorHAnsi" w:cstheme="minorBidi"/>
          <w:noProof/>
          <w:kern w:val="2"/>
          <w:sz w:val="24"/>
          <w:szCs w:val="24"/>
          <w:lang w:eastAsia="en-GB"/>
          <w14:ligatures w14:val="standardContextual"/>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_Toc170382974 \h </w:instrText>
      </w:r>
      <w:r>
        <w:rPr>
          <w:noProof/>
        </w:rPr>
      </w:r>
      <w:r>
        <w:rPr>
          <w:noProof/>
        </w:rPr>
        <w:fldChar w:fldCharType="separate"/>
      </w:r>
      <w:r>
        <w:rPr>
          <w:noProof/>
        </w:rPr>
        <w:t>298</w:t>
      </w:r>
      <w:r>
        <w:rPr>
          <w:noProof/>
        </w:rPr>
        <w:fldChar w:fldCharType="end"/>
      </w:r>
    </w:p>
    <w:p w14:paraId="4EE0DE86" w14:textId="47ADAC7B"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SDP examples for MTSI client in terminal using fixed access</w:t>
      </w:r>
      <w:r>
        <w:rPr>
          <w:noProof/>
        </w:rPr>
        <w:tab/>
      </w:r>
      <w:r>
        <w:rPr>
          <w:noProof/>
        </w:rPr>
        <w:fldChar w:fldCharType="begin" w:fldLock="1"/>
      </w:r>
      <w:r>
        <w:rPr>
          <w:noProof/>
        </w:rPr>
        <w:instrText xml:space="preserve"> PAGEREF _Toc170382975 \h </w:instrText>
      </w:r>
      <w:r>
        <w:rPr>
          <w:noProof/>
        </w:rPr>
      </w:r>
      <w:r>
        <w:rPr>
          <w:noProof/>
        </w:rPr>
        <w:fldChar w:fldCharType="separate"/>
      </w:r>
      <w:r>
        <w:rPr>
          <w:noProof/>
        </w:rPr>
        <w:t>299</w:t>
      </w:r>
      <w:r>
        <w:rPr>
          <w:noProof/>
        </w:rPr>
        <w:fldChar w:fldCharType="end"/>
      </w:r>
    </w:p>
    <w:p w14:paraId="23C588AF" w14:textId="7819DBF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_Toc170382976 \h </w:instrText>
      </w:r>
      <w:r>
        <w:rPr>
          <w:noProof/>
        </w:rPr>
      </w:r>
      <w:r>
        <w:rPr>
          <w:noProof/>
        </w:rPr>
        <w:fldChar w:fldCharType="separate"/>
      </w:r>
      <w:r>
        <w:rPr>
          <w:noProof/>
        </w:rPr>
        <w:t>299</w:t>
      </w:r>
      <w:r>
        <w:rPr>
          <w:noProof/>
        </w:rPr>
        <w:fldChar w:fldCharType="end"/>
      </w:r>
    </w:p>
    <w:p w14:paraId="6C19586B" w14:textId="2FC80CFC"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SDP examples for PCM</w:t>
      </w:r>
      <w:r>
        <w:rPr>
          <w:noProof/>
        </w:rPr>
        <w:tab/>
      </w:r>
      <w:r>
        <w:rPr>
          <w:noProof/>
        </w:rPr>
        <w:fldChar w:fldCharType="begin" w:fldLock="1"/>
      </w:r>
      <w:r>
        <w:rPr>
          <w:noProof/>
        </w:rPr>
        <w:instrText xml:space="preserve"> PAGEREF _Toc170382977 \h </w:instrText>
      </w:r>
      <w:r>
        <w:rPr>
          <w:noProof/>
        </w:rPr>
      </w:r>
      <w:r>
        <w:rPr>
          <w:noProof/>
        </w:rPr>
        <w:fldChar w:fldCharType="separate"/>
      </w:r>
      <w:r>
        <w:rPr>
          <w:noProof/>
        </w:rPr>
        <w:t>299</w:t>
      </w:r>
      <w:r>
        <w:rPr>
          <w:noProof/>
        </w:rPr>
        <w:fldChar w:fldCharType="end"/>
      </w:r>
    </w:p>
    <w:p w14:paraId="2361FF94" w14:textId="134BB3D9"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SDP example for G.722</w:t>
      </w:r>
      <w:r>
        <w:rPr>
          <w:noProof/>
        </w:rPr>
        <w:tab/>
      </w:r>
      <w:r>
        <w:rPr>
          <w:noProof/>
        </w:rPr>
        <w:fldChar w:fldCharType="begin" w:fldLock="1"/>
      </w:r>
      <w:r>
        <w:rPr>
          <w:noProof/>
        </w:rPr>
        <w:instrText xml:space="preserve"> PAGEREF _Toc170382978 \h </w:instrText>
      </w:r>
      <w:r>
        <w:rPr>
          <w:noProof/>
        </w:rPr>
      </w:r>
      <w:r>
        <w:rPr>
          <w:noProof/>
        </w:rPr>
        <w:fldChar w:fldCharType="separate"/>
      </w:r>
      <w:r>
        <w:rPr>
          <w:noProof/>
        </w:rPr>
        <w:t>300</w:t>
      </w:r>
      <w:r>
        <w:rPr>
          <w:noProof/>
        </w:rPr>
        <w:fldChar w:fldCharType="end"/>
      </w:r>
    </w:p>
    <w:p w14:paraId="01968A3D" w14:textId="49F01619"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A.13.4</w:t>
      </w:r>
      <w:r>
        <w:rPr>
          <w:rFonts w:asciiTheme="minorHAnsi" w:eastAsiaTheme="minorEastAsia" w:hAnsiTheme="minorHAnsi" w:cstheme="minorBidi"/>
          <w:noProof/>
          <w:kern w:val="2"/>
          <w:sz w:val="24"/>
          <w:szCs w:val="24"/>
          <w:lang w:eastAsia="en-GB"/>
          <w14:ligatures w14:val="standardContextual"/>
        </w:rPr>
        <w:tab/>
      </w:r>
      <w:r>
        <w:rPr>
          <w:noProof/>
        </w:rPr>
        <w:t>SDP example for EVS, AMR-WB, G.722, AMR, PCM and DTMF</w:t>
      </w:r>
      <w:r>
        <w:rPr>
          <w:noProof/>
        </w:rPr>
        <w:tab/>
      </w:r>
      <w:r>
        <w:rPr>
          <w:noProof/>
        </w:rPr>
        <w:fldChar w:fldCharType="begin" w:fldLock="1"/>
      </w:r>
      <w:r>
        <w:rPr>
          <w:noProof/>
        </w:rPr>
        <w:instrText xml:space="preserve"> PAGEREF _Toc170382979 \h </w:instrText>
      </w:r>
      <w:r>
        <w:rPr>
          <w:noProof/>
        </w:rPr>
      </w:r>
      <w:r>
        <w:rPr>
          <w:noProof/>
        </w:rPr>
        <w:fldChar w:fldCharType="separate"/>
      </w:r>
      <w:r>
        <w:rPr>
          <w:noProof/>
        </w:rPr>
        <w:t>300</w:t>
      </w:r>
      <w:r>
        <w:rPr>
          <w:noProof/>
        </w:rPr>
        <w:fldChar w:fldCharType="end"/>
      </w:r>
    </w:p>
    <w:p w14:paraId="074205DA" w14:textId="23934126"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_Toc170382980 \h </w:instrText>
      </w:r>
      <w:r>
        <w:rPr>
          <w:noProof/>
        </w:rPr>
      </w:r>
      <w:r>
        <w:rPr>
          <w:noProof/>
        </w:rPr>
        <w:fldChar w:fldCharType="separate"/>
      </w:r>
      <w:r>
        <w:rPr>
          <w:noProof/>
        </w:rPr>
        <w:t>301</w:t>
      </w:r>
      <w:r>
        <w:rPr>
          <w:noProof/>
        </w:rPr>
        <w:fldChar w:fldCharType="end"/>
      </w:r>
    </w:p>
    <w:p w14:paraId="0AE73ED0" w14:textId="66427735"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_Toc170382981 \h </w:instrText>
      </w:r>
      <w:r>
        <w:rPr>
          <w:noProof/>
        </w:rPr>
      </w:r>
      <w:r>
        <w:rPr>
          <w:noProof/>
        </w:rPr>
        <w:fldChar w:fldCharType="separate"/>
      </w:r>
      <w:r>
        <w:rPr>
          <w:noProof/>
        </w:rPr>
        <w:t>301</w:t>
      </w:r>
      <w:r>
        <w:rPr>
          <w:noProof/>
        </w:rPr>
        <w:fldChar w:fldCharType="end"/>
      </w:r>
    </w:p>
    <w:p w14:paraId="64615C88" w14:textId="5AFCFFAB"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_Toc170382982 \h </w:instrText>
      </w:r>
      <w:r>
        <w:rPr>
          <w:noProof/>
        </w:rPr>
      </w:r>
      <w:r>
        <w:rPr>
          <w:noProof/>
        </w:rPr>
        <w:fldChar w:fldCharType="separate"/>
      </w:r>
      <w:r>
        <w:rPr>
          <w:noProof/>
        </w:rPr>
        <w:t>301</w:t>
      </w:r>
      <w:r>
        <w:rPr>
          <w:noProof/>
        </w:rPr>
        <w:fldChar w:fldCharType="end"/>
      </w:r>
    </w:p>
    <w:p w14:paraId="0627C0FD" w14:textId="12422CAB"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EGPRS</w:t>
      </w:r>
      <w:r>
        <w:rPr>
          <w:noProof/>
        </w:rPr>
        <w:tab/>
      </w:r>
      <w:r>
        <w:rPr>
          <w:noProof/>
        </w:rPr>
        <w:fldChar w:fldCharType="begin" w:fldLock="1"/>
      </w:r>
      <w:r>
        <w:rPr>
          <w:noProof/>
        </w:rPr>
        <w:instrText xml:space="preserve"> PAGEREF _Toc170382983 \h </w:instrText>
      </w:r>
      <w:r>
        <w:rPr>
          <w:noProof/>
        </w:rPr>
      </w:r>
      <w:r>
        <w:rPr>
          <w:noProof/>
        </w:rPr>
        <w:fldChar w:fldCharType="separate"/>
      </w:r>
      <w:r>
        <w:rPr>
          <w:noProof/>
        </w:rPr>
        <w:t>302</w:t>
      </w:r>
      <w:r>
        <w:rPr>
          <w:noProof/>
        </w:rPr>
        <w:fldChar w:fldCharType="end"/>
      </w:r>
    </w:p>
    <w:p w14:paraId="3E23512C" w14:textId="65373B29"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NR/</w:t>
      </w:r>
      <w:r>
        <w:rPr>
          <w:noProof/>
          <w:lang w:eastAsia="ko-KR"/>
        </w:rPr>
        <w:t>E-UTRAN/HSPA</w:t>
      </w:r>
      <w:r>
        <w:rPr>
          <w:noProof/>
        </w:rPr>
        <w:tab/>
      </w:r>
      <w:r>
        <w:rPr>
          <w:noProof/>
        </w:rPr>
        <w:fldChar w:fldCharType="begin" w:fldLock="1"/>
      </w:r>
      <w:r>
        <w:rPr>
          <w:noProof/>
        </w:rPr>
        <w:instrText xml:space="preserve"> PAGEREF _Toc170382984 \h </w:instrText>
      </w:r>
      <w:r>
        <w:rPr>
          <w:noProof/>
        </w:rPr>
      </w:r>
      <w:r>
        <w:rPr>
          <w:noProof/>
        </w:rPr>
        <w:fldChar w:fldCharType="separate"/>
      </w:r>
      <w:r>
        <w:rPr>
          <w:noProof/>
        </w:rPr>
        <w:t>303</w:t>
      </w:r>
      <w:r>
        <w:rPr>
          <w:noProof/>
        </w:rPr>
        <w:fldChar w:fldCharType="end"/>
      </w:r>
    </w:p>
    <w:p w14:paraId="6BEDE5B7" w14:textId="2C63873B"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_Toc170382985 \h </w:instrText>
      </w:r>
      <w:r>
        <w:rPr>
          <w:noProof/>
        </w:rPr>
      </w:r>
      <w:r>
        <w:rPr>
          <w:noProof/>
        </w:rPr>
        <w:fldChar w:fldCharType="separate"/>
      </w:r>
      <w:r>
        <w:rPr>
          <w:noProof/>
        </w:rPr>
        <w:t>303</w:t>
      </w:r>
      <w:r>
        <w:rPr>
          <w:noProof/>
        </w:rPr>
        <w:fldChar w:fldCharType="end"/>
      </w:r>
    </w:p>
    <w:p w14:paraId="20928A6E" w14:textId="17F7B575"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media gateway</w:t>
      </w:r>
      <w:r>
        <w:rPr>
          <w:noProof/>
        </w:rPr>
        <w:tab/>
      </w:r>
      <w:r>
        <w:rPr>
          <w:noProof/>
        </w:rPr>
        <w:fldChar w:fldCharType="begin" w:fldLock="1"/>
      </w:r>
      <w:r>
        <w:rPr>
          <w:noProof/>
        </w:rPr>
        <w:instrText xml:space="preserve"> PAGEREF _Toc170382986 \h </w:instrText>
      </w:r>
      <w:r>
        <w:rPr>
          <w:noProof/>
        </w:rPr>
      </w:r>
      <w:r>
        <w:rPr>
          <w:noProof/>
        </w:rPr>
        <w:fldChar w:fldCharType="separate"/>
      </w:r>
      <w:r>
        <w:rPr>
          <w:noProof/>
        </w:rPr>
        <w:t>304</w:t>
      </w:r>
      <w:r>
        <w:rPr>
          <w:noProof/>
        </w:rPr>
        <w:fldChar w:fldCharType="end"/>
      </w:r>
    </w:p>
    <w:p w14:paraId="30D555A2" w14:textId="4A697F4A"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_Toc170382987 \h </w:instrText>
      </w:r>
      <w:r>
        <w:rPr>
          <w:noProof/>
        </w:rPr>
      </w:r>
      <w:r>
        <w:rPr>
          <w:noProof/>
        </w:rPr>
        <w:fldChar w:fldCharType="separate"/>
      </w:r>
      <w:r>
        <w:rPr>
          <w:noProof/>
        </w:rPr>
        <w:t>305</w:t>
      </w:r>
      <w:r>
        <w:rPr>
          <w:noProof/>
        </w:rPr>
        <w:fldChar w:fldCharType="end"/>
      </w:r>
    </w:p>
    <w:p w14:paraId="0343001F" w14:textId="681554C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_Toc170382988 \h </w:instrText>
      </w:r>
      <w:r>
        <w:rPr>
          <w:noProof/>
        </w:rPr>
      </w:r>
      <w:r>
        <w:rPr>
          <w:noProof/>
        </w:rPr>
        <w:fldChar w:fldCharType="separate"/>
      </w:r>
      <w:r>
        <w:rPr>
          <w:noProof/>
        </w:rPr>
        <w:t>306</w:t>
      </w:r>
      <w:r>
        <w:rPr>
          <w:noProof/>
        </w:rPr>
        <w:fldChar w:fldCharType="end"/>
      </w:r>
    </w:p>
    <w:p w14:paraId="3C6857B0" w14:textId="074C9602"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_Toc170382989 \h </w:instrText>
      </w:r>
      <w:r>
        <w:rPr>
          <w:noProof/>
        </w:rPr>
      </w:r>
      <w:r>
        <w:rPr>
          <w:noProof/>
        </w:rPr>
        <w:fldChar w:fldCharType="separate"/>
      </w:r>
      <w:r>
        <w:rPr>
          <w:noProof/>
        </w:rPr>
        <w:t>306</w:t>
      </w:r>
      <w:r>
        <w:rPr>
          <w:noProof/>
        </w:rPr>
        <w:fldChar w:fldCharType="end"/>
      </w:r>
    </w:p>
    <w:p w14:paraId="09F8DE26" w14:textId="50C1683A"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_Toc170382990 \h </w:instrText>
      </w:r>
      <w:r>
        <w:rPr>
          <w:noProof/>
        </w:rPr>
      </w:r>
      <w:r>
        <w:rPr>
          <w:noProof/>
        </w:rPr>
        <w:fldChar w:fldCharType="separate"/>
      </w:r>
      <w:r>
        <w:rPr>
          <w:noProof/>
        </w:rPr>
        <w:t>306</w:t>
      </w:r>
      <w:r>
        <w:rPr>
          <w:noProof/>
        </w:rPr>
        <w:fldChar w:fldCharType="end"/>
      </w:r>
    </w:p>
    <w:p w14:paraId="2B6F0ECE" w14:textId="0F50E059"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_Toc170382991 \h </w:instrText>
      </w:r>
      <w:r>
        <w:rPr>
          <w:noProof/>
        </w:rPr>
      </w:r>
      <w:r>
        <w:rPr>
          <w:noProof/>
        </w:rPr>
        <w:fldChar w:fldCharType="separate"/>
      </w:r>
      <w:r>
        <w:rPr>
          <w:noProof/>
        </w:rPr>
        <w:t>307</w:t>
      </w:r>
      <w:r>
        <w:rPr>
          <w:noProof/>
        </w:rPr>
        <w:fldChar w:fldCharType="end"/>
      </w:r>
    </w:p>
    <w:p w14:paraId="5E97B4C0" w14:textId="5DC093E9"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_Toc170382992 \h </w:instrText>
      </w:r>
      <w:r>
        <w:rPr>
          <w:noProof/>
        </w:rPr>
      </w:r>
      <w:r>
        <w:rPr>
          <w:noProof/>
        </w:rPr>
        <w:fldChar w:fldCharType="separate"/>
      </w:r>
      <w:r>
        <w:rPr>
          <w:noProof/>
        </w:rPr>
        <w:t>307</w:t>
      </w:r>
      <w:r>
        <w:rPr>
          <w:noProof/>
        </w:rPr>
        <w:fldChar w:fldCharType="end"/>
      </w:r>
    </w:p>
    <w:p w14:paraId="7CFE0143" w14:textId="554E32B2"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_Toc170382993 \h </w:instrText>
      </w:r>
      <w:r>
        <w:rPr>
          <w:noProof/>
        </w:rPr>
      </w:r>
      <w:r>
        <w:rPr>
          <w:noProof/>
        </w:rPr>
        <w:fldChar w:fldCharType="separate"/>
      </w:r>
      <w:r>
        <w:rPr>
          <w:noProof/>
        </w:rPr>
        <w:t>307</w:t>
      </w:r>
      <w:r>
        <w:rPr>
          <w:noProof/>
        </w:rPr>
        <w:fldChar w:fldCharType="end"/>
      </w:r>
    </w:p>
    <w:p w14:paraId="37836D8A" w14:textId="73A87D61"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WLAN</w:t>
      </w:r>
      <w:r>
        <w:rPr>
          <w:noProof/>
        </w:rPr>
        <w:tab/>
      </w:r>
      <w:r>
        <w:rPr>
          <w:noProof/>
        </w:rPr>
        <w:fldChar w:fldCharType="begin" w:fldLock="1"/>
      </w:r>
      <w:r>
        <w:rPr>
          <w:noProof/>
        </w:rPr>
        <w:instrText xml:space="preserve"> PAGEREF _Toc170382994 \h </w:instrText>
      </w:r>
      <w:r>
        <w:rPr>
          <w:noProof/>
        </w:rPr>
      </w:r>
      <w:r>
        <w:rPr>
          <w:noProof/>
        </w:rPr>
        <w:fldChar w:fldCharType="separate"/>
      </w:r>
      <w:r>
        <w:rPr>
          <w:noProof/>
        </w:rPr>
        <w:t>308</w:t>
      </w:r>
      <w:r>
        <w:rPr>
          <w:noProof/>
        </w:rPr>
        <w:fldChar w:fldCharType="end"/>
      </w:r>
    </w:p>
    <w:p w14:paraId="480E06E6" w14:textId="2E05C662"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w:t>
      </w:r>
      <w:r>
        <w:rPr>
          <w:noProof/>
        </w:rPr>
        <w:tab/>
      </w:r>
      <w:r>
        <w:rPr>
          <w:noProof/>
        </w:rPr>
        <w:fldChar w:fldCharType="begin" w:fldLock="1"/>
      </w:r>
      <w:r>
        <w:rPr>
          <w:noProof/>
        </w:rPr>
        <w:instrText xml:space="preserve"> PAGEREF _Toc170382995 \h </w:instrText>
      </w:r>
      <w:r>
        <w:rPr>
          <w:noProof/>
        </w:rPr>
      </w:r>
      <w:r>
        <w:rPr>
          <w:noProof/>
        </w:rPr>
        <w:fldChar w:fldCharType="separate"/>
      </w:r>
      <w:r>
        <w:rPr>
          <w:noProof/>
        </w:rPr>
        <w:t>308</w:t>
      </w:r>
      <w:r>
        <w:rPr>
          <w:noProof/>
        </w:rPr>
        <w:fldChar w:fldCharType="end"/>
      </w:r>
    </w:p>
    <w:p w14:paraId="5D2B6F22" w14:textId="04CEA2F8"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_Toc170382996 \h </w:instrText>
      </w:r>
      <w:r>
        <w:rPr>
          <w:noProof/>
        </w:rPr>
      </w:r>
      <w:r>
        <w:rPr>
          <w:noProof/>
        </w:rPr>
        <w:fldChar w:fldCharType="separate"/>
      </w:r>
      <w:r>
        <w:rPr>
          <w:noProof/>
        </w:rPr>
        <w:t>308</w:t>
      </w:r>
      <w:r>
        <w:rPr>
          <w:noProof/>
        </w:rPr>
        <w:fldChar w:fldCharType="end"/>
      </w:r>
    </w:p>
    <w:p w14:paraId="6653536D" w14:textId="5A3CDBF5"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_Toc170382997 \h </w:instrText>
      </w:r>
      <w:r>
        <w:rPr>
          <w:noProof/>
        </w:rPr>
      </w:r>
      <w:r>
        <w:rPr>
          <w:noProof/>
        </w:rPr>
        <w:fldChar w:fldCharType="separate"/>
      </w:r>
      <w:r>
        <w:rPr>
          <w:noProof/>
        </w:rPr>
        <w:t>309</w:t>
      </w:r>
      <w:r>
        <w:rPr>
          <w:noProof/>
        </w:rPr>
        <w:fldChar w:fldCharType="end"/>
      </w:r>
    </w:p>
    <w:p w14:paraId="25B461E7" w14:textId="3E658197"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 using fixed access</w:t>
      </w:r>
      <w:r>
        <w:rPr>
          <w:noProof/>
        </w:rPr>
        <w:tab/>
      </w:r>
      <w:r>
        <w:rPr>
          <w:noProof/>
        </w:rPr>
        <w:fldChar w:fldCharType="begin" w:fldLock="1"/>
      </w:r>
      <w:r>
        <w:rPr>
          <w:noProof/>
        </w:rPr>
        <w:instrText xml:space="preserve"> PAGEREF _Toc170382998 \h </w:instrText>
      </w:r>
      <w:r>
        <w:rPr>
          <w:noProof/>
        </w:rPr>
      </w:r>
      <w:r>
        <w:rPr>
          <w:noProof/>
        </w:rPr>
        <w:fldChar w:fldCharType="separate"/>
      </w:r>
      <w:r>
        <w:rPr>
          <w:noProof/>
        </w:rPr>
        <w:t>309</w:t>
      </w:r>
      <w:r>
        <w:rPr>
          <w:noProof/>
        </w:rPr>
        <w:fldChar w:fldCharType="end"/>
      </w:r>
    </w:p>
    <w:p w14:paraId="141CA493" w14:textId="19BFE57C"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_Toc170382999 \h </w:instrText>
      </w:r>
      <w:r>
        <w:rPr>
          <w:noProof/>
        </w:rPr>
      </w:r>
      <w:r>
        <w:rPr>
          <w:noProof/>
        </w:rPr>
        <w:fldChar w:fldCharType="separate"/>
      </w:r>
      <w:r>
        <w:rPr>
          <w:noProof/>
        </w:rPr>
        <w:t>309</w:t>
      </w:r>
      <w:r>
        <w:rPr>
          <w:noProof/>
        </w:rPr>
        <w:fldChar w:fldCharType="end"/>
      </w:r>
    </w:p>
    <w:p w14:paraId="29E26416" w14:textId="02F7837D"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_Toc170383000 \h </w:instrText>
      </w:r>
      <w:r>
        <w:rPr>
          <w:noProof/>
        </w:rPr>
      </w:r>
      <w:r>
        <w:rPr>
          <w:noProof/>
        </w:rPr>
        <w:fldChar w:fldCharType="separate"/>
      </w:r>
      <w:r>
        <w:rPr>
          <w:noProof/>
        </w:rPr>
        <w:t>310</w:t>
      </w:r>
      <w:r>
        <w:rPr>
          <w:noProof/>
        </w:rPr>
        <w:fldChar w:fldCharType="end"/>
      </w:r>
    </w:p>
    <w:p w14:paraId="6D265ACF" w14:textId="3772C3F9"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_Toc170383001 \h </w:instrText>
      </w:r>
      <w:r>
        <w:rPr>
          <w:noProof/>
        </w:rPr>
      </w:r>
      <w:r>
        <w:rPr>
          <w:noProof/>
        </w:rPr>
        <w:fldChar w:fldCharType="separate"/>
      </w:r>
      <w:r>
        <w:rPr>
          <w:noProof/>
        </w:rPr>
        <w:t>310</w:t>
      </w:r>
      <w:r>
        <w:rPr>
          <w:noProof/>
        </w:rPr>
        <w:fldChar w:fldCharType="end"/>
      </w:r>
    </w:p>
    <w:p w14:paraId="7376A797" w14:textId="4AEBB6E9"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w:t>
      </w:r>
      <w:r>
        <w:rPr>
          <w:noProof/>
          <w:lang w:eastAsia="ko-KR"/>
        </w:rPr>
        <w:t>15</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_Toc170383002 \h </w:instrText>
      </w:r>
      <w:r>
        <w:rPr>
          <w:noProof/>
        </w:rPr>
      </w:r>
      <w:r>
        <w:rPr>
          <w:noProof/>
        </w:rPr>
        <w:fldChar w:fldCharType="separate"/>
      </w:r>
      <w:r>
        <w:rPr>
          <w:noProof/>
        </w:rPr>
        <w:t>311</w:t>
      </w:r>
      <w:r>
        <w:rPr>
          <w:noProof/>
        </w:rPr>
        <w:fldChar w:fldCharType="end"/>
      </w:r>
    </w:p>
    <w:p w14:paraId="2A083761" w14:textId="487D5612"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_Toc170383003 \h </w:instrText>
      </w:r>
      <w:r>
        <w:rPr>
          <w:noProof/>
        </w:rPr>
      </w:r>
      <w:r>
        <w:rPr>
          <w:noProof/>
        </w:rPr>
        <w:fldChar w:fldCharType="separate"/>
      </w:r>
      <w:r>
        <w:rPr>
          <w:noProof/>
        </w:rPr>
        <w:t>312</w:t>
      </w:r>
      <w:r>
        <w:rPr>
          <w:noProof/>
        </w:rPr>
        <w:fldChar w:fldCharType="end"/>
      </w:r>
    </w:p>
    <w:p w14:paraId="184150E5" w14:textId="08547421"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SDP offers and answers with data channel capability signalling</w:t>
      </w:r>
      <w:r>
        <w:rPr>
          <w:noProof/>
        </w:rPr>
        <w:tab/>
      </w:r>
      <w:r>
        <w:rPr>
          <w:noProof/>
        </w:rPr>
        <w:fldChar w:fldCharType="begin" w:fldLock="1"/>
      </w:r>
      <w:r>
        <w:rPr>
          <w:noProof/>
        </w:rPr>
        <w:instrText xml:space="preserve"> PAGEREF _Toc170383004 \h </w:instrText>
      </w:r>
      <w:r>
        <w:rPr>
          <w:noProof/>
        </w:rPr>
      </w:r>
      <w:r>
        <w:rPr>
          <w:noProof/>
        </w:rPr>
        <w:fldChar w:fldCharType="separate"/>
      </w:r>
      <w:r>
        <w:rPr>
          <w:noProof/>
        </w:rPr>
        <w:t>314</w:t>
      </w:r>
      <w:r>
        <w:rPr>
          <w:noProof/>
        </w:rPr>
        <w:fldChar w:fldCharType="end"/>
      </w:r>
    </w:p>
    <w:p w14:paraId="1CC90DB4" w14:textId="0B5435BB"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SDP offers and answers for ITT4RT</w:t>
      </w:r>
      <w:r>
        <w:rPr>
          <w:noProof/>
        </w:rPr>
        <w:tab/>
      </w:r>
      <w:r>
        <w:rPr>
          <w:noProof/>
        </w:rPr>
        <w:fldChar w:fldCharType="begin" w:fldLock="1"/>
      </w:r>
      <w:r>
        <w:rPr>
          <w:noProof/>
        </w:rPr>
        <w:instrText xml:space="preserve"> PAGEREF _Toc170383005 \h </w:instrText>
      </w:r>
      <w:r>
        <w:rPr>
          <w:noProof/>
        </w:rPr>
      </w:r>
      <w:r>
        <w:rPr>
          <w:noProof/>
        </w:rPr>
        <w:fldChar w:fldCharType="separate"/>
      </w:r>
      <w:r>
        <w:rPr>
          <w:noProof/>
        </w:rPr>
        <w:t>318</w:t>
      </w:r>
      <w:r>
        <w:rPr>
          <w:noProof/>
        </w:rPr>
        <w:fldChar w:fldCharType="end"/>
      </w:r>
    </w:p>
    <w:p w14:paraId="681F61D1" w14:textId="15657664"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IVAS</w:t>
      </w:r>
      <w:r>
        <w:rPr>
          <w:noProof/>
        </w:rPr>
        <w:tab/>
      </w:r>
      <w:r>
        <w:rPr>
          <w:noProof/>
        </w:rPr>
        <w:fldChar w:fldCharType="begin" w:fldLock="1"/>
      </w:r>
      <w:r>
        <w:rPr>
          <w:noProof/>
        </w:rPr>
        <w:instrText xml:space="preserve"> PAGEREF _Toc170383006 \h </w:instrText>
      </w:r>
      <w:r>
        <w:rPr>
          <w:noProof/>
        </w:rPr>
      </w:r>
      <w:r>
        <w:rPr>
          <w:noProof/>
        </w:rPr>
        <w:fldChar w:fldCharType="separate"/>
      </w:r>
      <w:r>
        <w:rPr>
          <w:noProof/>
        </w:rPr>
        <w:t>319</w:t>
      </w:r>
      <w:r>
        <w:rPr>
          <w:noProof/>
        </w:rPr>
        <w:fldChar w:fldCharType="end"/>
      </w:r>
    </w:p>
    <w:p w14:paraId="16F88E4F" w14:textId="3C8434F8"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_Toc170383007 \h </w:instrText>
      </w:r>
      <w:r>
        <w:rPr>
          <w:noProof/>
        </w:rPr>
      </w:r>
      <w:r>
        <w:rPr>
          <w:noProof/>
        </w:rPr>
        <w:fldChar w:fldCharType="separate"/>
      </w:r>
      <w:r>
        <w:rPr>
          <w:noProof/>
        </w:rPr>
        <w:t>319</w:t>
      </w:r>
      <w:r>
        <w:rPr>
          <w:noProof/>
        </w:rPr>
        <w:fldChar w:fldCharType="end"/>
      </w:r>
    </w:p>
    <w:p w14:paraId="58781815" w14:textId="677145A0"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_Toc170383008 \h </w:instrText>
      </w:r>
      <w:r>
        <w:rPr>
          <w:noProof/>
        </w:rPr>
      </w:r>
      <w:r>
        <w:rPr>
          <w:noProof/>
        </w:rPr>
        <w:fldChar w:fldCharType="separate"/>
      </w:r>
      <w:r>
        <w:rPr>
          <w:noProof/>
        </w:rPr>
        <w:t>319</w:t>
      </w:r>
      <w:r>
        <w:rPr>
          <w:noProof/>
        </w:rPr>
        <w:fldChar w:fldCharType="end"/>
      </w:r>
    </w:p>
    <w:p w14:paraId="1240BDFD" w14:textId="630FC079"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_Toc170383009 \h </w:instrText>
      </w:r>
      <w:r>
        <w:rPr>
          <w:noProof/>
        </w:rPr>
      </w:r>
      <w:r>
        <w:rPr>
          <w:noProof/>
        </w:rPr>
        <w:fldChar w:fldCharType="separate"/>
      </w:r>
      <w:r>
        <w:rPr>
          <w:noProof/>
        </w:rPr>
        <w:t>320</w:t>
      </w:r>
      <w:r>
        <w:rPr>
          <w:noProof/>
        </w:rPr>
        <w:fldChar w:fldCharType="end"/>
      </w:r>
    </w:p>
    <w:p w14:paraId="58C55D03" w14:textId="7AE4AB3B"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IVAS is negotiated</w:t>
      </w:r>
      <w:r>
        <w:rPr>
          <w:noProof/>
        </w:rPr>
        <w:tab/>
      </w:r>
      <w:r>
        <w:rPr>
          <w:noProof/>
        </w:rPr>
        <w:fldChar w:fldCharType="begin" w:fldLock="1"/>
      </w:r>
      <w:r>
        <w:rPr>
          <w:noProof/>
        </w:rPr>
        <w:instrText xml:space="preserve"> PAGEREF _Toc170383010 \h </w:instrText>
      </w:r>
      <w:r>
        <w:rPr>
          <w:noProof/>
        </w:rPr>
      </w:r>
      <w:r>
        <w:rPr>
          <w:noProof/>
        </w:rPr>
        <w:fldChar w:fldCharType="separate"/>
      </w:r>
      <w:r>
        <w:rPr>
          <w:noProof/>
        </w:rPr>
        <w:t>320</w:t>
      </w:r>
      <w:r>
        <w:rPr>
          <w:noProof/>
        </w:rPr>
        <w:fldChar w:fldCharType="end"/>
      </w:r>
    </w:p>
    <w:p w14:paraId="268E2E95" w14:textId="71FD8A07"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AA (informative):</w:t>
      </w:r>
      <w:r>
        <w:rPr>
          <w:noProof/>
        </w:rPr>
        <w:tab/>
        <w:t>IANA registration information for Data Channel Sub-protocols</w:t>
      </w:r>
      <w:r>
        <w:rPr>
          <w:noProof/>
        </w:rPr>
        <w:tab/>
      </w:r>
      <w:r>
        <w:rPr>
          <w:noProof/>
        </w:rPr>
        <w:fldChar w:fldCharType="begin" w:fldLock="1"/>
      </w:r>
      <w:r>
        <w:rPr>
          <w:noProof/>
        </w:rPr>
        <w:instrText xml:space="preserve"> PAGEREF _Toc170383011 \h </w:instrText>
      </w:r>
      <w:r>
        <w:rPr>
          <w:noProof/>
        </w:rPr>
      </w:r>
      <w:r>
        <w:rPr>
          <w:noProof/>
        </w:rPr>
        <w:fldChar w:fldCharType="separate"/>
      </w:r>
      <w:r>
        <w:rPr>
          <w:noProof/>
        </w:rPr>
        <w:t>322</w:t>
      </w:r>
      <w:r>
        <w:rPr>
          <w:noProof/>
        </w:rPr>
        <w:fldChar w:fldCharType="end"/>
      </w:r>
    </w:p>
    <w:p w14:paraId="379DD296" w14:textId="51894D23"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_Toc170383012 \h </w:instrText>
      </w:r>
      <w:r>
        <w:rPr>
          <w:noProof/>
        </w:rPr>
      </w:r>
      <w:r>
        <w:rPr>
          <w:noProof/>
        </w:rPr>
        <w:fldChar w:fldCharType="separate"/>
      </w:r>
      <w:r>
        <w:rPr>
          <w:noProof/>
        </w:rPr>
        <w:t>322</w:t>
      </w:r>
      <w:r>
        <w:rPr>
          <w:noProof/>
        </w:rPr>
        <w:fldChar w:fldCharType="end"/>
      </w:r>
    </w:p>
    <w:p w14:paraId="3CA490C5" w14:textId="5396EB4C"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AA.2</w:t>
      </w:r>
      <w:r>
        <w:rPr>
          <w:rFonts w:asciiTheme="minorHAnsi" w:eastAsiaTheme="minorEastAsia" w:hAnsiTheme="minorHAnsi" w:cstheme="minorBidi"/>
          <w:noProof/>
          <w:kern w:val="2"/>
          <w:sz w:val="24"/>
          <w:szCs w:val="24"/>
          <w:lang w:eastAsia="en-GB"/>
          <w14:ligatures w14:val="standardContextual"/>
        </w:rPr>
        <w:tab/>
      </w:r>
      <w:r>
        <w:rPr>
          <w:noProof/>
        </w:rPr>
        <w:t>HTTP</w:t>
      </w:r>
      <w:r>
        <w:rPr>
          <w:noProof/>
        </w:rPr>
        <w:tab/>
      </w:r>
      <w:r>
        <w:rPr>
          <w:noProof/>
        </w:rPr>
        <w:fldChar w:fldCharType="begin" w:fldLock="1"/>
      </w:r>
      <w:r>
        <w:rPr>
          <w:noProof/>
        </w:rPr>
        <w:instrText xml:space="preserve"> PAGEREF _Toc170383013 \h </w:instrText>
      </w:r>
      <w:r>
        <w:rPr>
          <w:noProof/>
        </w:rPr>
      </w:r>
      <w:r>
        <w:rPr>
          <w:noProof/>
        </w:rPr>
        <w:fldChar w:fldCharType="separate"/>
      </w:r>
      <w:r>
        <w:rPr>
          <w:noProof/>
        </w:rPr>
        <w:t>322</w:t>
      </w:r>
      <w:r>
        <w:rPr>
          <w:noProof/>
        </w:rPr>
        <w:fldChar w:fldCharType="end"/>
      </w:r>
    </w:p>
    <w:p w14:paraId="1052ABF6" w14:textId="417B5CBD"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AA.3</w:t>
      </w:r>
      <w:r>
        <w:rPr>
          <w:rFonts w:asciiTheme="minorHAnsi" w:eastAsiaTheme="minorEastAsia" w:hAnsiTheme="minorHAnsi" w:cstheme="minorBidi"/>
          <w:noProof/>
          <w:kern w:val="2"/>
          <w:sz w:val="24"/>
          <w:szCs w:val="24"/>
          <w:lang w:eastAsia="en-GB"/>
          <w14:ligatures w14:val="standardContextual"/>
        </w:rPr>
        <w:tab/>
      </w:r>
      <w:r>
        <w:rPr>
          <w:noProof/>
        </w:rPr>
        <w:t>MPEG Scene Description</w:t>
      </w:r>
      <w:r>
        <w:rPr>
          <w:noProof/>
        </w:rPr>
        <w:tab/>
      </w:r>
      <w:r>
        <w:rPr>
          <w:noProof/>
        </w:rPr>
        <w:fldChar w:fldCharType="begin" w:fldLock="1"/>
      </w:r>
      <w:r>
        <w:rPr>
          <w:noProof/>
        </w:rPr>
        <w:instrText xml:space="preserve"> PAGEREF _Toc170383014 \h </w:instrText>
      </w:r>
      <w:r>
        <w:rPr>
          <w:noProof/>
        </w:rPr>
      </w:r>
      <w:r>
        <w:rPr>
          <w:noProof/>
        </w:rPr>
        <w:fldChar w:fldCharType="separate"/>
      </w:r>
      <w:r>
        <w:rPr>
          <w:noProof/>
        </w:rPr>
        <w:t>322</w:t>
      </w:r>
      <w:r>
        <w:rPr>
          <w:noProof/>
        </w:rPr>
        <w:fldChar w:fldCharType="end"/>
      </w:r>
    </w:p>
    <w:p w14:paraId="4E9BC067" w14:textId="2A4CC3B8"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adaptation scenarios</w:t>
      </w:r>
      <w:r>
        <w:rPr>
          <w:noProof/>
        </w:rPr>
        <w:tab/>
      </w:r>
      <w:r>
        <w:rPr>
          <w:noProof/>
        </w:rPr>
        <w:fldChar w:fldCharType="begin" w:fldLock="1"/>
      </w:r>
      <w:r>
        <w:rPr>
          <w:noProof/>
        </w:rPr>
        <w:instrText xml:space="preserve"> PAGEREF _Toc170383015 \h </w:instrText>
      </w:r>
      <w:r>
        <w:rPr>
          <w:noProof/>
        </w:rPr>
      </w:r>
      <w:r>
        <w:rPr>
          <w:noProof/>
        </w:rPr>
        <w:fldChar w:fldCharType="separate"/>
      </w:r>
      <w:r>
        <w:rPr>
          <w:noProof/>
        </w:rPr>
        <w:t>323</w:t>
      </w:r>
      <w:r>
        <w:rPr>
          <w:noProof/>
        </w:rPr>
        <w:fldChar w:fldCharType="end"/>
      </w:r>
    </w:p>
    <w:p w14:paraId="4831068F" w14:textId="6AE223C5"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Video bitrate adaptation</w:t>
      </w:r>
      <w:r>
        <w:rPr>
          <w:noProof/>
        </w:rPr>
        <w:tab/>
      </w:r>
      <w:r>
        <w:rPr>
          <w:noProof/>
        </w:rPr>
        <w:fldChar w:fldCharType="begin" w:fldLock="1"/>
      </w:r>
      <w:r>
        <w:rPr>
          <w:noProof/>
        </w:rPr>
        <w:instrText xml:space="preserve"> PAGEREF _Toc170383016 \h </w:instrText>
      </w:r>
      <w:r>
        <w:rPr>
          <w:noProof/>
        </w:rPr>
      </w:r>
      <w:r>
        <w:rPr>
          <w:noProof/>
        </w:rPr>
        <w:fldChar w:fldCharType="separate"/>
      </w:r>
      <w:r>
        <w:rPr>
          <w:noProof/>
        </w:rPr>
        <w:t>323</w:t>
      </w:r>
      <w:r>
        <w:rPr>
          <w:noProof/>
        </w:rPr>
        <w:fldChar w:fldCharType="end"/>
      </w:r>
    </w:p>
    <w:p w14:paraId="1BD57F4F" w14:textId="54F2A696"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adaptation mechanisms for speech</w:t>
      </w:r>
      <w:r>
        <w:rPr>
          <w:noProof/>
        </w:rPr>
        <w:tab/>
      </w:r>
      <w:r>
        <w:rPr>
          <w:noProof/>
        </w:rPr>
        <w:fldChar w:fldCharType="begin" w:fldLock="1"/>
      </w:r>
      <w:r>
        <w:rPr>
          <w:noProof/>
        </w:rPr>
        <w:instrText xml:space="preserve"> PAGEREF _Toc170383017 \h </w:instrText>
      </w:r>
      <w:r>
        <w:rPr>
          <w:noProof/>
        </w:rPr>
      </w:r>
      <w:r>
        <w:rPr>
          <w:noProof/>
        </w:rPr>
        <w:fldChar w:fldCharType="separate"/>
      </w:r>
      <w:r>
        <w:rPr>
          <w:noProof/>
        </w:rPr>
        <w:t>324</w:t>
      </w:r>
      <w:r>
        <w:rPr>
          <w:noProof/>
        </w:rPr>
        <w:fldChar w:fldCharType="end"/>
      </w:r>
    </w:p>
    <w:p w14:paraId="6881A7A1" w14:textId="3A167385"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Example of feedback and adaptation for speech and video</w:t>
      </w:r>
      <w:r>
        <w:rPr>
          <w:noProof/>
        </w:rPr>
        <w:tab/>
      </w:r>
      <w:r>
        <w:rPr>
          <w:noProof/>
        </w:rPr>
        <w:fldChar w:fldCharType="begin" w:fldLock="1"/>
      </w:r>
      <w:r>
        <w:rPr>
          <w:noProof/>
        </w:rPr>
        <w:instrText xml:space="preserve"> PAGEREF _Toc170383018 \h </w:instrText>
      </w:r>
      <w:r>
        <w:rPr>
          <w:noProof/>
        </w:rPr>
      </w:r>
      <w:r>
        <w:rPr>
          <w:noProof/>
        </w:rPr>
        <w:fldChar w:fldCharType="separate"/>
      </w:r>
      <w:r>
        <w:rPr>
          <w:noProof/>
        </w:rPr>
        <w:t>324</w:t>
      </w:r>
      <w:r>
        <w:rPr>
          <w:noProof/>
        </w:rPr>
        <w:fldChar w:fldCharType="end"/>
      </w:r>
    </w:p>
    <w:p w14:paraId="5108B297" w14:textId="759B824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_Toc170383019 \h </w:instrText>
      </w:r>
      <w:r>
        <w:rPr>
          <w:noProof/>
        </w:rPr>
      </w:r>
      <w:r>
        <w:rPr>
          <w:noProof/>
        </w:rPr>
        <w:fldChar w:fldCharType="separate"/>
      </w:r>
      <w:r>
        <w:rPr>
          <w:noProof/>
        </w:rPr>
        <w:t>324</w:t>
      </w:r>
      <w:r>
        <w:rPr>
          <w:noProof/>
        </w:rPr>
        <w:fldChar w:fldCharType="end"/>
      </w:r>
    </w:p>
    <w:p w14:paraId="55B8224C" w14:textId="3408230F"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Signalling state considerations</w:t>
      </w:r>
      <w:r>
        <w:rPr>
          <w:noProof/>
        </w:rPr>
        <w:tab/>
      </w:r>
      <w:r>
        <w:rPr>
          <w:noProof/>
        </w:rPr>
        <w:fldChar w:fldCharType="begin" w:fldLock="1"/>
      </w:r>
      <w:r>
        <w:rPr>
          <w:noProof/>
        </w:rPr>
        <w:instrText xml:space="preserve"> PAGEREF _Toc170383020 \h </w:instrText>
      </w:r>
      <w:r>
        <w:rPr>
          <w:noProof/>
        </w:rPr>
      </w:r>
      <w:r>
        <w:rPr>
          <w:noProof/>
        </w:rPr>
        <w:fldChar w:fldCharType="separate"/>
      </w:r>
      <w:r>
        <w:rPr>
          <w:noProof/>
        </w:rPr>
        <w:t>325</w:t>
      </w:r>
      <w:r>
        <w:rPr>
          <w:noProof/>
        </w:rPr>
        <w:fldChar w:fldCharType="end"/>
      </w:r>
    </w:p>
    <w:p w14:paraId="1408967A" w14:textId="74CE0A7E"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Adaptation state machine implementations</w:t>
      </w:r>
      <w:r>
        <w:rPr>
          <w:noProof/>
        </w:rPr>
        <w:tab/>
      </w:r>
      <w:r>
        <w:rPr>
          <w:noProof/>
        </w:rPr>
        <w:fldChar w:fldCharType="begin" w:fldLock="1"/>
      </w:r>
      <w:r>
        <w:rPr>
          <w:noProof/>
        </w:rPr>
        <w:instrText xml:space="preserve"> PAGEREF _Toc170383021 \h </w:instrText>
      </w:r>
      <w:r>
        <w:rPr>
          <w:noProof/>
        </w:rPr>
      </w:r>
      <w:r>
        <w:rPr>
          <w:noProof/>
        </w:rPr>
        <w:fldChar w:fldCharType="separate"/>
      </w:r>
      <w:r>
        <w:rPr>
          <w:noProof/>
        </w:rPr>
        <w:t>327</w:t>
      </w:r>
      <w:r>
        <w:rPr>
          <w:noProof/>
        </w:rPr>
        <w:fldChar w:fldCharType="end"/>
      </w:r>
    </w:p>
    <w:p w14:paraId="28818A22" w14:textId="7F9B5083"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C.1.3.1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_Toc170383022 \h </w:instrText>
      </w:r>
      <w:r>
        <w:rPr>
          <w:noProof/>
        </w:rPr>
      </w:r>
      <w:r>
        <w:rPr>
          <w:noProof/>
        </w:rPr>
        <w:fldChar w:fldCharType="separate"/>
      </w:r>
      <w:r>
        <w:rPr>
          <w:noProof/>
        </w:rPr>
        <w:t>327</w:t>
      </w:r>
      <w:r>
        <w:rPr>
          <w:noProof/>
        </w:rPr>
        <w:fldChar w:fldCharType="end"/>
      </w:r>
    </w:p>
    <w:p w14:paraId="0C9CFC97" w14:textId="263237F1"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C.1.3.2</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w:t>
      </w:r>
      <w:r>
        <w:rPr>
          <w:noProof/>
        </w:rPr>
        <w:tab/>
      </w:r>
      <w:r>
        <w:rPr>
          <w:noProof/>
        </w:rPr>
        <w:fldChar w:fldCharType="begin" w:fldLock="1"/>
      </w:r>
      <w:r>
        <w:rPr>
          <w:noProof/>
        </w:rPr>
        <w:instrText xml:space="preserve"> PAGEREF _Toc170383023 \h </w:instrText>
      </w:r>
      <w:r>
        <w:rPr>
          <w:noProof/>
        </w:rPr>
      </w:r>
      <w:r>
        <w:rPr>
          <w:noProof/>
        </w:rPr>
        <w:fldChar w:fldCharType="separate"/>
      </w:r>
      <w:r>
        <w:rPr>
          <w:noProof/>
        </w:rPr>
        <w:t>329</w:t>
      </w:r>
      <w:r>
        <w:rPr>
          <w:noProof/>
        </w:rPr>
        <w:fldChar w:fldCharType="end"/>
      </w:r>
    </w:p>
    <w:p w14:paraId="7D92F635" w14:textId="27043F6A"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C.1.3.3</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_Toc170383024 \h </w:instrText>
      </w:r>
      <w:r>
        <w:rPr>
          <w:noProof/>
        </w:rPr>
      </w:r>
      <w:r>
        <w:rPr>
          <w:noProof/>
        </w:rPr>
        <w:fldChar w:fldCharType="separate"/>
      </w:r>
      <w:r>
        <w:rPr>
          <w:noProof/>
        </w:rPr>
        <w:t>332</w:t>
      </w:r>
      <w:r>
        <w:rPr>
          <w:noProof/>
        </w:rPr>
        <w:fldChar w:fldCharType="end"/>
      </w:r>
    </w:p>
    <w:p w14:paraId="09FC48CB" w14:textId="54DB97D9"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C.1.3.4</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two states</w:t>
      </w:r>
      <w:r>
        <w:rPr>
          <w:noProof/>
        </w:rPr>
        <w:tab/>
      </w:r>
      <w:r>
        <w:rPr>
          <w:noProof/>
        </w:rPr>
        <w:fldChar w:fldCharType="begin" w:fldLock="1"/>
      </w:r>
      <w:r>
        <w:rPr>
          <w:noProof/>
        </w:rPr>
        <w:instrText xml:space="preserve"> PAGEREF _Toc170383025 \h </w:instrText>
      </w:r>
      <w:r>
        <w:rPr>
          <w:noProof/>
        </w:rPr>
      </w:r>
      <w:r>
        <w:rPr>
          <w:noProof/>
        </w:rPr>
        <w:fldChar w:fldCharType="separate"/>
      </w:r>
      <w:r>
        <w:rPr>
          <w:noProof/>
        </w:rPr>
        <w:t>334</w:t>
      </w:r>
      <w:r>
        <w:rPr>
          <w:noProof/>
        </w:rPr>
        <w:fldChar w:fldCharType="end"/>
      </w:r>
    </w:p>
    <w:p w14:paraId="2E8138D6" w14:textId="6425F16E"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C.1.3.5</w:t>
      </w:r>
      <w:r>
        <w:rPr>
          <w:rFonts w:asciiTheme="minorHAnsi" w:eastAsiaTheme="minorEastAsia" w:hAnsiTheme="minorHAnsi" w:cstheme="minorBidi"/>
          <w:noProof/>
          <w:kern w:val="2"/>
          <w:sz w:val="24"/>
          <w:szCs w:val="24"/>
          <w:lang w:eastAsia="en-GB"/>
          <w14:ligatures w14:val="standardContextual"/>
        </w:rPr>
        <w:tab/>
      </w:r>
      <w:r>
        <w:rPr>
          <w:noProof/>
        </w:rPr>
        <w:t>Adaptation when using ECN</w:t>
      </w:r>
      <w:r>
        <w:rPr>
          <w:noProof/>
        </w:rPr>
        <w:tab/>
      </w:r>
      <w:r>
        <w:rPr>
          <w:noProof/>
        </w:rPr>
        <w:fldChar w:fldCharType="begin" w:fldLock="1"/>
      </w:r>
      <w:r>
        <w:rPr>
          <w:noProof/>
        </w:rPr>
        <w:instrText xml:space="preserve"> PAGEREF _Toc170383026 \h </w:instrText>
      </w:r>
      <w:r>
        <w:rPr>
          <w:noProof/>
        </w:rPr>
      </w:r>
      <w:r>
        <w:rPr>
          <w:noProof/>
        </w:rPr>
        <w:fldChar w:fldCharType="separate"/>
      </w:r>
      <w:r>
        <w:rPr>
          <w:noProof/>
        </w:rPr>
        <w:t>335</w:t>
      </w:r>
      <w:r>
        <w:rPr>
          <w:noProof/>
        </w:rPr>
        <w:fldChar w:fldCharType="end"/>
      </w:r>
    </w:p>
    <w:p w14:paraId="2E6E4036" w14:textId="76F7EE4A"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Example criteria for video bit rate feedback and adaptation</w:t>
      </w:r>
      <w:r>
        <w:rPr>
          <w:noProof/>
        </w:rPr>
        <w:tab/>
      </w:r>
      <w:r>
        <w:rPr>
          <w:noProof/>
        </w:rPr>
        <w:fldChar w:fldCharType="begin" w:fldLock="1"/>
      </w:r>
      <w:r>
        <w:rPr>
          <w:noProof/>
        </w:rPr>
        <w:instrText xml:space="preserve"> PAGEREF _Toc170383027 \h </w:instrText>
      </w:r>
      <w:r>
        <w:rPr>
          <w:noProof/>
        </w:rPr>
      </w:r>
      <w:r>
        <w:rPr>
          <w:noProof/>
        </w:rPr>
        <w:fldChar w:fldCharType="separate"/>
      </w:r>
      <w:r>
        <w:rPr>
          <w:noProof/>
        </w:rPr>
        <w:t>337</w:t>
      </w:r>
      <w:r>
        <w:rPr>
          <w:noProof/>
        </w:rPr>
        <w:fldChar w:fldCharType="end"/>
      </w:r>
    </w:p>
    <w:p w14:paraId="56A2229F" w14:textId="01A68F3F"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_Toc170383028 \h </w:instrText>
      </w:r>
      <w:r>
        <w:rPr>
          <w:noProof/>
        </w:rPr>
      </w:r>
      <w:r>
        <w:rPr>
          <w:noProof/>
        </w:rPr>
        <w:fldChar w:fldCharType="separate"/>
      </w:r>
      <w:r>
        <w:rPr>
          <w:noProof/>
        </w:rPr>
        <w:t>337</w:t>
      </w:r>
      <w:r>
        <w:rPr>
          <w:noProof/>
        </w:rPr>
        <w:fldChar w:fldCharType="end"/>
      </w:r>
    </w:p>
    <w:p w14:paraId="251700C9" w14:textId="491D8B7E"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Media sender side</w:t>
      </w:r>
      <w:r>
        <w:rPr>
          <w:noProof/>
        </w:rPr>
        <w:tab/>
      </w:r>
      <w:r>
        <w:rPr>
          <w:noProof/>
        </w:rPr>
        <w:fldChar w:fldCharType="begin" w:fldLock="1"/>
      </w:r>
      <w:r>
        <w:rPr>
          <w:noProof/>
        </w:rPr>
        <w:instrText xml:space="preserve"> PAGEREF _Toc170383029 \h </w:instrText>
      </w:r>
      <w:r>
        <w:rPr>
          <w:noProof/>
        </w:rPr>
      </w:r>
      <w:r>
        <w:rPr>
          <w:noProof/>
        </w:rPr>
        <w:fldChar w:fldCharType="separate"/>
      </w:r>
      <w:r>
        <w:rPr>
          <w:noProof/>
        </w:rPr>
        <w:t>337</w:t>
      </w:r>
      <w:r>
        <w:rPr>
          <w:noProof/>
        </w:rPr>
        <w:fldChar w:fldCharType="end"/>
      </w:r>
    </w:p>
    <w:p w14:paraId="7E85DC62" w14:textId="476215F0"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Media receiver side</w:t>
      </w:r>
      <w:r>
        <w:rPr>
          <w:noProof/>
        </w:rPr>
        <w:tab/>
      </w:r>
      <w:r>
        <w:rPr>
          <w:noProof/>
        </w:rPr>
        <w:fldChar w:fldCharType="begin" w:fldLock="1"/>
      </w:r>
      <w:r>
        <w:rPr>
          <w:noProof/>
        </w:rPr>
        <w:instrText xml:space="preserve"> PAGEREF _Toc170383030 \h </w:instrText>
      </w:r>
      <w:r>
        <w:rPr>
          <w:noProof/>
        </w:rPr>
      </w:r>
      <w:r>
        <w:rPr>
          <w:noProof/>
        </w:rPr>
        <w:fldChar w:fldCharType="separate"/>
      </w:r>
      <w:r>
        <w:rPr>
          <w:noProof/>
        </w:rPr>
        <w:t>338</w:t>
      </w:r>
      <w:r>
        <w:rPr>
          <w:noProof/>
        </w:rPr>
        <w:fldChar w:fldCharType="end"/>
      </w:r>
    </w:p>
    <w:p w14:paraId="706492BC" w14:textId="6E4FF04C"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down-switch</w:t>
      </w:r>
      <w:r>
        <w:rPr>
          <w:noProof/>
        </w:rPr>
        <w:tab/>
      </w:r>
      <w:r>
        <w:rPr>
          <w:noProof/>
        </w:rPr>
        <w:fldChar w:fldCharType="begin" w:fldLock="1"/>
      </w:r>
      <w:r>
        <w:rPr>
          <w:noProof/>
        </w:rPr>
        <w:instrText xml:space="preserve"> PAGEREF _Toc170383031 \h </w:instrText>
      </w:r>
      <w:r>
        <w:rPr>
          <w:noProof/>
        </w:rPr>
      </w:r>
      <w:r>
        <w:rPr>
          <w:noProof/>
        </w:rPr>
        <w:fldChar w:fldCharType="separate"/>
      </w:r>
      <w:r>
        <w:rPr>
          <w:noProof/>
        </w:rPr>
        <w:t>338</w:t>
      </w:r>
      <w:r>
        <w:rPr>
          <w:noProof/>
        </w:rPr>
        <w:fldChar w:fldCharType="end"/>
      </w:r>
    </w:p>
    <w:p w14:paraId="5D5E2F4E" w14:textId="546112D1"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receiver-driven up-switch</w:t>
      </w:r>
      <w:r>
        <w:rPr>
          <w:noProof/>
        </w:rPr>
        <w:tab/>
      </w:r>
      <w:r>
        <w:rPr>
          <w:noProof/>
        </w:rPr>
        <w:fldChar w:fldCharType="begin" w:fldLock="1"/>
      </w:r>
      <w:r>
        <w:rPr>
          <w:noProof/>
        </w:rPr>
        <w:instrText xml:space="preserve"> PAGEREF _Toc170383032 \h </w:instrText>
      </w:r>
      <w:r>
        <w:rPr>
          <w:noProof/>
        </w:rPr>
      </w:r>
      <w:r>
        <w:rPr>
          <w:noProof/>
        </w:rPr>
        <w:fldChar w:fldCharType="separate"/>
      </w:r>
      <w:r>
        <w:rPr>
          <w:noProof/>
        </w:rPr>
        <w:t>339</w:t>
      </w:r>
      <w:r>
        <w:rPr>
          <w:noProof/>
        </w:rPr>
        <w:fldChar w:fldCharType="end"/>
      </w:r>
    </w:p>
    <w:p w14:paraId="0149AAAB" w14:textId="482AB8EC"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recovery phase</w:t>
      </w:r>
      <w:r>
        <w:rPr>
          <w:noProof/>
        </w:rPr>
        <w:tab/>
      </w:r>
      <w:r>
        <w:rPr>
          <w:noProof/>
        </w:rPr>
        <w:fldChar w:fldCharType="begin" w:fldLock="1"/>
      </w:r>
      <w:r>
        <w:rPr>
          <w:noProof/>
        </w:rPr>
        <w:instrText xml:space="preserve"> PAGEREF _Toc170383033 \h </w:instrText>
      </w:r>
      <w:r>
        <w:rPr>
          <w:noProof/>
        </w:rPr>
      </w:r>
      <w:r>
        <w:rPr>
          <w:noProof/>
        </w:rPr>
        <w:fldChar w:fldCharType="separate"/>
      </w:r>
      <w:r>
        <w:rPr>
          <w:noProof/>
        </w:rPr>
        <w:t>340</w:t>
      </w:r>
      <w:r>
        <w:rPr>
          <w:noProof/>
        </w:rPr>
        <w:fldChar w:fldCharType="end"/>
      </w:r>
    </w:p>
    <w:p w14:paraId="022501BF" w14:textId="67793D0A"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D (informative):</w:t>
      </w:r>
      <w:r>
        <w:rPr>
          <w:noProof/>
        </w:rPr>
        <w:tab/>
        <w:t>Reference delay computation algorithm</w:t>
      </w:r>
      <w:r>
        <w:rPr>
          <w:noProof/>
        </w:rPr>
        <w:tab/>
      </w:r>
      <w:r>
        <w:rPr>
          <w:noProof/>
        </w:rPr>
        <w:fldChar w:fldCharType="begin" w:fldLock="1"/>
      </w:r>
      <w:r>
        <w:rPr>
          <w:noProof/>
        </w:rPr>
        <w:instrText xml:space="preserve"> PAGEREF _Toc170383034 \h </w:instrText>
      </w:r>
      <w:r>
        <w:rPr>
          <w:noProof/>
        </w:rPr>
      </w:r>
      <w:r>
        <w:rPr>
          <w:noProof/>
        </w:rPr>
        <w:fldChar w:fldCharType="separate"/>
      </w:r>
      <w:r>
        <w:rPr>
          <w:noProof/>
        </w:rPr>
        <w:t>342</w:t>
      </w:r>
      <w:r>
        <w:rPr>
          <w:noProof/>
        </w:rPr>
        <w:fldChar w:fldCharType="end"/>
      </w:r>
    </w:p>
    <w:p w14:paraId="60C0A286" w14:textId="563D912D"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QoS profiles</w:t>
      </w:r>
      <w:r>
        <w:rPr>
          <w:noProof/>
        </w:rPr>
        <w:tab/>
      </w:r>
      <w:r>
        <w:rPr>
          <w:noProof/>
        </w:rPr>
        <w:fldChar w:fldCharType="begin" w:fldLock="1"/>
      </w:r>
      <w:r>
        <w:rPr>
          <w:noProof/>
        </w:rPr>
        <w:instrText xml:space="preserve"> PAGEREF _Toc170383035 \h </w:instrText>
      </w:r>
      <w:r>
        <w:rPr>
          <w:noProof/>
        </w:rPr>
      </w:r>
      <w:r>
        <w:rPr>
          <w:noProof/>
        </w:rPr>
        <w:fldChar w:fldCharType="separate"/>
      </w:r>
      <w:r>
        <w:rPr>
          <w:noProof/>
        </w:rPr>
        <w:t>344</w:t>
      </w:r>
      <w:r>
        <w:rPr>
          <w:noProof/>
        </w:rPr>
        <w:fldChar w:fldCharType="end"/>
      </w:r>
    </w:p>
    <w:p w14:paraId="5927E57A" w14:textId="766626ED"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_Toc170383036 \h </w:instrText>
      </w:r>
      <w:r>
        <w:rPr>
          <w:noProof/>
        </w:rPr>
      </w:r>
      <w:r>
        <w:rPr>
          <w:noProof/>
        </w:rPr>
        <w:fldChar w:fldCharType="separate"/>
      </w:r>
      <w:r>
        <w:rPr>
          <w:noProof/>
        </w:rPr>
        <w:t>344</w:t>
      </w:r>
      <w:r>
        <w:rPr>
          <w:noProof/>
        </w:rPr>
        <w:fldChar w:fldCharType="end"/>
      </w:r>
    </w:p>
    <w:p w14:paraId="6A9B4F09" w14:textId="75FA7B88"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IPv4, RTCP and MBR=GBR bearer)</w:t>
      </w:r>
      <w:r>
        <w:rPr>
          <w:noProof/>
        </w:rPr>
        <w:tab/>
      </w:r>
      <w:r>
        <w:rPr>
          <w:noProof/>
        </w:rPr>
        <w:fldChar w:fldCharType="begin" w:fldLock="1"/>
      </w:r>
      <w:r>
        <w:rPr>
          <w:noProof/>
        </w:rPr>
        <w:instrText xml:space="preserve"> PAGEREF _Toc170383037 \h </w:instrText>
      </w:r>
      <w:r>
        <w:rPr>
          <w:noProof/>
        </w:rPr>
      </w:r>
      <w:r>
        <w:rPr>
          <w:noProof/>
        </w:rPr>
        <w:fldChar w:fldCharType="separate"/>
      </w:r>
      <w:r>
        <w:rPr>
          <w:noProof/>
        </w:rPr>
        <w:t>344</w:t>
      </w:r>
      <w:r>
        <w:rPr>
          <w:noProof/>
        </w:rPr>
        <w:fldChar w:fldCharType="end"/>
      </w:r>
    </w:p>
    <w:p w14:paraId="633404AD" w14:textId="436512EB"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_Toc170383038 \h </w:instrText>
      </w:r>
      <w:r>
        <w:rPr>
          <w:noProof/>
        </w:rPr>
      </w:r>
      <w:r>
        <w:rPr>
          <w:noProof/>
        </w:rPr>
        <w:fldChar w:fldCharType="separate"/>
      </w:r>
      <w:r>
        <w:rPr>
          <w:noProof/>
        </w:rPr>
        <w:t>345</w:t>
      </w:r>
      <w:r>
        <w:rPr>
          <w:noProof/>
        </w:rPr>
        <w:fldChar w:fldCharType="end"/>
      </w:r>
    </w:p>
    <w:p w14:paraId="5DA45D14" w14:textId="685C99AF"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Bi-directional real-time text (3 kbps, IPv4 or IPv6, RTCP and MBR=GBR bearer)</w:t>
      </w:r>
      <w:r>
        <w:rPr>
          <w:noProof/>
        </w:rPr>
        <w:tab/>
      </w:r>
      <w:r>
        <w:rPr>
          <w:noProof/>
        </w:rPr>
        <w:fldChar w:fldCharType="begin" w:fldLock="1"/>
      </w:r>
      <w:r>
        <w:rPr>
          <w:noProof/>
        </w:rPr>
        <w:instrText xml:space="preserve"> PAGEREF _Toc170383039 \h </w:instrText>
      </w:r>
      <w:r>
        <w:rPr>
          <w:noProof/>
        </w:rPr>
      </w:r>
      <w:r>
        <w:rPr>
          <w:noProof/>
        </w:rPr>
        <w:fldChar w:fldCharType="separate"/>
      </w:r>
      <w:r>
        <w:rPr>
          <w:noProof/>
        </w:rPr>
        <w:t>345</w:t>
      </w:r>
      <w:r>
        <w:rPr>
          <w:noProof/>
        </w:rPr>
        <w:fldChar w:fldCharType="end"/>
      </w:r>
    </w:p>
    <w:p w14:paraId="0593A841" w14:textId="5F9ABC17"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IPv4, RTCP and MBR=GBR bearer)</w:t>
      </w:r>
      <w:r>
        <w:rPr>
          <w:noProof/>
        </w:rPr>
        <w:tab/>
      </w:r>
      <w:r>
        <w:rPr>
          <w:noProof/>
        </w:rPr>
        <w:fldChar w:fldCharType="begin" w:fldLock="1"/>
      </w:r>
      <w:r>
        <w:rPr>
          <w:noProof/>
        </w:rPr>
        <w:instrText xml:space="preserve"> PAGEREF _Toc170383040 \h </w:instrText>
      </w:r>
      <w:r>
        <w:rPr>
          <w:noProof/>
        </w:rPr>
      </w:r>
      <w:r>
        <w:rPr>
          <w:noProof/>
        </w:rPr>
        <w:fldChar w:fldCharType="separate"/>
      </w:r>
      <w:r>
        <w:rPr>
          <w:noProof/>
        </w:rPr>
        <w:t>348</w:t>
      </w:r>
      <w:r>
        <w:rPr>
          <w:noProof/>
        </w:rPr>
        <w:fldChar w:fldCharType="end"/>
      </w:r>
    </w:p>
    <w:p w14:paraId="0CAA6CE1" w14:textId="7A4B8B03"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5E49A7">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_Toc170383041 \h </w:instrText>
      </w:r>
      <w:r>
        <w:rPr>
          <w:noProof/>
        </w:rPr>
      </w:r>
      <w:r>
        <w:rPr>
          <w:noProof/>
        </w:rPr>
        <w:fldChar w:fldCharType="separate"/>
      </w:r>
      <w:r>
        <w:rPr>
          <w:noProof/>
        </w:rPr>
        <w:t>348</w:t>
      </w:r>
      <w:r>
        <w:rPr>
          <w:noProof/>
        </w:rPr>
        <w:fldChar w:fldCharType="end"/>
      </w:r>
    </w:p>
    <w:p w14:paraId="011FAE1D" w14:textId="2B99ADDB"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IPv6, RTCP and MBR=GBR bearer)</w:t>
      </w:r>
      <w:r>
        <w:rPr>
          <w:noProof/>
        </w:rPr>
        <w:tab/>
      </w:r>
      <w:r>
        <w:rPr>
          <w:noProof/>
        </w:rPr>
        <w:fldChar w:fldCharType="begin" w:fldLock="1"/>
      </w:r>
      <w:r>
        <w:rPr>
          <w:noProof/>
        </w:rPr>
        <w:instrText xml:space="preserve"> PAGEREF _Toc170383042 \h </w:instrText>
      </w:r>
      <w:r>
        <w:rPr>
          <w:noProof/>
        </w:rPr>
      </w:r>
      <w:r>
        <w:rPr>
          <w:noProof/>
        </w:rPr>
        <w:fldChar w:fldCharType="separate"/>
      </w:r>
      <w:r>
        <w:rPr>
          <w:noProof/>
        </w:rPr>
        <w:t>349</w:t>
      </w:r>
      <w:r>
        <w:rPr>
          <w:noProof/>
        </w:rPr>
        <w:fldChar w:fldCharType="end"/>
      </w:r>
    </w:p>
    <w:p w14:paraId="37672EC1" w14:textId="4A2A6402"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IPv6, RTCP and MBR=GBR bearer)</w:t>
      </w:r>
      <w:r>
        <w:rPr>
          <w:noProof/>
        </w:rPr>
        <w:tab/>
      </w:r>
      <w:r>
        <w:rPr>
          <w:noProof/>
        </w:rPr>
        <w:fldChar w:fldCharType="begin" w:fldLock="1"/>
      </w:r>
      <w:r>
        <w:rPr>
          <w:noProof/>
        </w:rPr>
        <w:instrText xml:space="preserve"> PAGEREF _Toc170383043 \h </w:instrText>
      </w:r>
      <w:r>
        <w:rPr>
          <w:noProof/>
        </w:rPr>
      </w:r>
      <w:r>
        <w:rPr>
          <w:noProof/>
        </w:rPr>
        <w:fldChar w:fldCharType="separate"/>
      </w:r>
      <w:r>
        <w:rPr>
          <w:noProof/>
        </w:rPr>
        <w:t>350</w:t>
      </w:r>
      <w:r>
        <w:rPr>
          <w:noProof/>
        </w:rPr>
        <w:fldChar w:fldCharType="end"/>
      </w:r>
    </w:p>
    <w:p w14:paraId="0C798001" w14:textId="728C8E31"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_Toc170383044 \h </w:instrText>
      </w:r>
      <w:r>
        <w:rPr>
          <w:noProof/>
        </w:rPr>
      </w:r>
      <w:r>
        <w:rPr>
          <w:noProof/>
        </w:rPr>
        <w:fldChar w:fldCharType="separate"/>
      </w:r>
      <w:r>
        <w:rPr>
          <w:noProof/>
        </w:rPr>
        <w:t>351</w:t>
      </w:r>
      <w:r>
        <w:rPr>
          <w:noProof/>
        </w:rPr>
        <w:fldChar w:fldCharType="end"/>
      </w:r>
    </w:p>
    <w:p w14:paraId="2C3055CB" w14:textId="773DBB10"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E.10</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5E49A7">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_Toc170383045 \h </w:instrText>
      </w:r>
      <w:r>
        <w:rPr>
          <w:noProof/>
        </w:rPr>
      </w:r>
      <w:r>
        <w:rPr>
          <w:noProof/>
        </w:rPr>
        <w:fldChar w:fldCharType="separate"/>
      </w:r>
      <w:r>
        <w:rPr>
          <w:noProof/>
        </w:rPr>
        <w:t>351</w:t>
      </w:r>
      <w:r>
        <w:rPr>
          <w:noProof/>
        </w:rPr>
        <w:fldChar w:fldCharType="end"/>
      </w:r>
    </w:p>
    <w:p w14:paraId="555825C3" w14:textId="345F3139"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IPv4, RTCP and MBR&gt;GBR bearer)</w:t>
      </w:r>
      <w:r>
        <w:rPr>
          <w:noProof/>
        </w:rPr>
        <w:tab/>
      </w:r>
      <w:r>
        <w:rPr>
          <w:noProof/>
        </w:rPr>
        <w:fldChar w:fldCharType="begin" w:fldLock="1"/>
      </w:r>
      <w:r>
        <w:rPr>
          <w:noProof/>
        </w:rPr>
        <w:instrText xml:space="preserve"> PAGEREF _Toc170383046 \h </w:instrText>
      </w:r>
      <w:r>
        <w:rPr>
          <w:noProof/>
        </w:rPr>
      </w:r>
      <w:r>
        <w:rPr>
          <w:noProof/>
        </w:rPr>
        <w:fldChar w:fldCharType="separate"/>
      </w:r>
      <w:r>
        <w:rPr>
          <w:noProof/>
        </w:rPr>
        <w:t>352</w:t>
      </w:r>
      <w:r>
        <w:rPr>
          <w:noProof/>
        </w:rPr>
        <w:fldChar w:fldCharType="end"/>
      </w:r>
    </w:p>
    <w:p w14:paraId="31AD7B96" w14:textId="748BD47A"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IPv4, RTCP and MBR&gt;GBR bearer)</w:t>
      </w:r>
      <w:r>
        <w:rPr>
          <w:noProof/>
        </w:rPr>
        <w:tab/>
      </w:r>
      <w:r>
        <w:rPr>
          <w:noProof/>
        </w:rPr>
        <w:fldChar w:fldCharType="begin" w:fldLock="1"/>
      </w:r>
      <w:r>
        <w:rPr>
          <w:noProof/>
        </w:rPr>
        <w:instrText xml:space="preserve"> PAGEREF _Toc170383047 \h </w:instrText>
      </w:r>
      <w:r>
        <w:rPr>
          <w:noProof/>
        </w:rPr>
      </w:r>
      <w:r>
        <w:rPr>
          <w:noProof/>
        </w:rPr>
        <w:fldChar w:fldCharType="separate"/>
      </w:r>
      <w:r>
        <w:rPr>
          <w:noProof/>
        </w:rPr>
        <w:t>353</w:t>
      </w:r>
      <w:r>
        <w:rPr>
          <w:noProof/>
        </w:rPr>
        <w:fldChar w:fldCharType="end"/>
      </w:r>
    </w:p>
    <w:p w14:paraId="676B09D9" w14:textId="24EE5278"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_Toc170383048 \h </w:instrText>
      </w:r>
      <w:r>
        <w:rPr>
          <w:noProof/>
        </w:rPr>
      </w:r>
      <w:r>
        <w:rPr>
          <w:noProof/>
        </w:rPr>
        <w:fldChar w:fldCharType="separate"/>
      </w:r>
      <w:r>
        <w:rPr>
          <w:noProof/>
        </w:rPr>
        <w:t>354</w:t>
      </w:r>
      <w:r>
        <w:rPr>
          <w:noProof/>
        </w:rPr>
        <w:fldChar w:fldCharType="end"/>
      </w:r>
    </w:p>
    <w:p w14:paraId="1065BA4D" w14:textId="56352908"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5E49A7">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_Toc170383049 \h </w:instrText>
      </w:r>
      <w:r>
        <w:rPr>
          <w:noProof/>
        </w:rPr>
      </w:r>
      <w:r>
        <w:rPr>
          <w:noProof/>
        </w:rPr>
        <w:fldChar w:fldCharType="separate"/>
      </w:r>
      <w:r>
        <w:rPr>
          <w:noProof/>
        </w:rPr>
        <w:t>354</w:t>
      </w:r>
      <w:r>
        <w:rPr>
          <w:noProof/>
        </w:rPr>
        <w:fldChar w:fldCharType="end"/>
      </w:r>
    </w:p>
    <w:p w14:paraId="29A8E81A" w14:textId="5B83C2D2"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IPv6, RTCP and MBR&gt;GBR bearer)</w:t>
      </w:r>
      <w:r>
        <w:rPr>
          <w:noProof/>
        </w:rPr>
        <w:tab/>
      </w:r>
      <w:r>
        <w:rPr>
          <w:noProof/>
        </w:rPr>
        <w:fldChar w:fldCharType="begin" w:fldLock="1"/>
      </w:r>
      <w:r>
        <w:rPr>
          <w:noProof/>
        </w:rPr>
        <w:instrText xml:space="preserve"> PAGEREF _Toc170383050 \h </w:instrText>
      </w:r>
      <w:r>
        <w:rPr>
          <w:noProof/>
        </w:rPr>
      </w:r>
      <w:r>
        <w:rPr>
          <w:noProof/>
        </w:rPr>
        <w:fldChar w:fldCharType="separate"/>
      </w:r>
      <w:r>
        <w:rPr>
          <w:noProof/>
        </w:rPr>
        <w:t>355</w:t>
      </w:r>
      <w:r>
        <w:rPr>
          <w:noProof/>
        </w:rPr>
        <w:fldChar w:fldCharType="end"/>
      </w:r>
    </w:p>
    <w:p w14:paraId="4FDCF5E6" w14:textId="4F40AE96"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E.16</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IPv6, RTCP and MBR&gt;GBR bearer)</w:t>
      </w:r>
      <w:r>
        <w:rPr>
          <w:noProof/>
        </w:rPr>
        <w:tab/>
      </w:r>
      <w:r>
        <w:rPr>
          <w:noProof/>
        </w:rPr>
        <w:fldChar w:fldCharType="begin" w:fldLock="1"/>
      </w:r>
      <w:r>
        <w:rPr>
          <w:noProof/>
        </w:rPr>
        <w:instrText xml:space="preserve"> PAGEREF _Toc170383051 \h </w:instrText>
      </w:r>
      <w:r>
        <w:rPr>
          <w:noProof/>
        </w:rPr>
      </w:r>
      <w:r>
        <w:rPr>
          <w:noProof/>
        </w:rPr>
        <w:fldChar w:fldCharType="separate"/>
      </w:r>
      <w:r>
        <w:rPr>
          <w:noProof/>
        </w:rPr>
        <w:t>356</w:t>
      </w:r>
      <w:r>
        <w:rPr>
          <w:noProof/>
        </w:rPr>
        <w:fldChar w:fldCharType="end"/>
      </w:r>
    </w:p>
    <w:p w14:paraId="6AD26B31" w14:textId="5C267FB3"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_Toc170383052 \h </w:instrText>
      </w:r>
      <w:r>
        <w:rPr>
          <w:noProof/>
        </w:rPr>
      </w:r>
      <w:r>
        <w:rPr>
          <w:noProof/>
        </w:rPr>
        <w:fldChar w:fldCharType="separate"/>
      </w:r>
      <w:r>
        <w:rPr>
          <w:noProof/>
        </w:rPr>
        <w:t>357</w:t>
      </w:r>
      <w:r>
        <w:rPr>
          <w:noProof/>
        </w:rPr>
        <w:fldChar w:fldCharType="end"/>
      </w:r>
    </w:p>
    <w:p w14:paraId="2567338F" w14:textId="7BB0DBC7"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E.18</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5E49A7">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_Toc170383053 \h </w:instrText>
      </w:r>
      <w:r>
        <w:rPr>
          <w:noProof/>
        </w:rPr>
      </w:r>
      <w:r>
        <w:rPr>
          <w:noProof/>
        </w:rPr>
        <w:fldChar w:fldCharType="separate"/>
      </w:r>
      <w:r>
        <w:rPr>
          <w:noProof/>
        </w:rPr>
        <w:t>357</w:t>
      </w:r>
      <w:r>
        <w:rPr>
          <w:noProof/>
        </w:rPr>
        <w:fldChar w:fldCharType="end"/>
      </w:r>
    </w:p>
    <w:p w14:paraId="0331B910" w14:textId="1217248E"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SimSun"/>
          <w:noProof/>
        </w:rPr>
        <w:t>E.19</w:t>
      </w:r>
      <w:r>
        <w:rPr>
          <w:rFonts w:asciiTheme="minorHAnsi" w:eastAsiaTheme="minorEastAsia" w:hAnsiTheme="minorHAnsi" w:cstheme="minorBidi"/>
          <w:noProof/>
          <w:kern w:val="2"/>
          <w:sz w:val="24"/>
          <w:szCs w:val="24"/>
          <w:lang w:eastAsia="en-GB"/>
          <w14:ligatures w14:val="standardContextual"/>
        </w:rPr>
        <w:tab/>
      </w:r>
      <w:r w:rsidRPr="005E49A7">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_Toc170383054 \h </w:instrText>
      </w:r>
      <w:r>
        <w:rPr>
          <w:noProof/>
        </w:rPr>
      </w:r>
      <w:r>
        <w:rPr>
          <w:noProof/>
        </w:rPr>
        <w:fldChar w:fldCharType="separate"/>
      </w:r>
      <w:r>
        <w:rPr>
          <w:noProof/>
        </w:rPr>
        <w:t>358</w:t>
      </w:r>
      <w:r>
        <w:rPr>
          <w:noProof/>
        </w:rPr>
        <w:fldChar w:fldCharType="end"/>
      </w:r>
    </w:p>
    <w:p w14:paraId="25955290" w14:textId="5D575C99"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SimSun"/>
          <w:noProof/>
        </w:rPr>
        <w:t>E.20</w:t>
      </w:r>
      <w:r>
        <w:rPr>
          <w:rFonts w:asciiTheme="minorHAnsi" w:eastAsiaTheme="minorEastAsia" w:hAnsiTheme="minorHAnsi" w:cstheme="minorBidi"/>
          <w:noProof/>
          <w:kern w:val="2"/>
          <w:sz w:val="24"/>
          <w:szCs w:val="24"/>
          <w:lang w:eastAsia="en-GB"/>
          <w14:ligatures w14:val="standardContextual"/>
        </w:rPr>
        <w:tab/>
      </w:r>
      <w:r w:rsidRPr="005E49A7">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_Toc170383055 \h </w:instrText>
      </w:r>
      <w:r>
        <w:rPr>
          <w:noProof/>
        </w:rPr>
      </w:r>
      <w:r>
        <w:rPr>
          <w:noProof/>
        </w:rPr>
        <w:fldChar w:fldCharType="separate"/>
      </w:r>
      <w:r>
        <w:rPr>
          <w:noProof/>
        </w:rPr>
        <w:t>359</w:t>
      </w:r>
      <w:r>
        <w:rPr>
          <w:noProof/>
        </w:rPr>
        <w:fldChar w:fldCharType="end"/>
      </w:r>
    </w:p>
    <w:p w14:paraId="6C8D172F" w14:textId="11A8A080"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SimSun"/>
          <w:noProof/>
        </w:rPr>
        <w:t>E.21</w:t>
      </w:r>
      <w:r>
        <w:rPr>
          <w:rFonts w:asciiTheme="minorHAnsi" w:eastAsiaTheme="minorEastAsia" w:hAnsiTheme="minorHAnsi" w:cstheme="minorBidi"/>
          <w:noProof/>
          <w:kern w:val="2"/>
          <w:sz w:val="24"/>
          <w:szCs w:val="24"/>
          <w:lang w:eastAsia="en-GB"/>
          <w14:ligatures w14:val="standardContextual"/>
        </w:rPr>
        <w:tab/>
      </w:r>
      <w:r w:rsidRPr="005E49A7">
        <w:rPr>
          <w:rFonts w:eastAsia="SimSun"/>
          <w:noProof/>
        </w:rPr>
        <w:t>Bi-directional video (H.264 AVC level 1.2, IPv4, RTCP and MBR&gt;GBR bearer)</w:t>
      </w:r>
      <w:r>
        <w:rPr>
          <w:noProof/>
        </w:rPr>
        <w:tab/>
      </w:r>
      <w:r>
        <w:rPr>
          <w:noProof/>
        </w:rPr>
        <w:fldChar w:fldCharType="begin" w:fldLock="1"/>
      </w:r>
      <w:r>
        <w:rPr>
          <w:noProof/>
        </w:rPr>
        <w:instrText xml:space="preserve"> PAGEREF _Toc170383056 \h </w:instrText>
      </w:r>
      <w:r>
        <w:rPr>
          <w:noProof/>
        </w:rPr>
      </w:r>
      <w:r>
        <w:rPr>
          <w:noProof/>
        </w:rPr>
        <w:fldChar w:fldCharType="separate"/>
      </w:r>
      <w:r>
        <w:rPr>
          <w:noProof/>
        </w:rPr>
        <w:t>361</w:t>
      </w:r>
      <w:r>
        <w:rPr>
          <w:noProof/>
        </w:rPr>
        <w:fldChar w:fldCharType="end"/>
      </w:r>
    </w:p>
    <w:p w14:paraId="7BBF51BE" w14:textId="43E3BD9E"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5E49A7">
        <w:rPr>
          <w:rFonts w:eastAsia="SimSun"/>
          <w:noProof/>
        </w:rPr>
        <w:t>Bi-directional video (H.264 AVC level 1.2, IPv6, RTCP and MBR&gt;GBR bearer)</w:t>
      </w:r>
      <w:r>
        <w:rPr>
          <w:noProof/>
        </w:rPr>
        <w:tab/>
      </w:r>
      <w:r>
        <w:rPr>
          <w:noProof/>
        </w:rPr>
        <w:fldChar w:fldCharType="begin" w:fldLock="1"/>
      </w:r>
      <w:r>
        <w:rPr>
          <w:noProof/>
        </w:rPr>
        <w:instrText xml:space="preserve"> PAGEREF _Toc170383057 \h </w:instrText>
      </w:r>
      <w:r>
        <w:rPr>
          <w:noProof/>
        </w:rPr>
      </w:r>
      <w:r>
        <w:rPr>
          <w:noProof/>
        </w:rPr>
        <w:fldChar w:fldCharType="separate"/>
      </w:r>
      <w:r>
        <w:rPr>
          <w:noProof/>
        </w:rPr>
        <w:t>364</w:t>
      </w:r>
      <w:r>
        <w:rPr>
          <w:noProof/>
        </w:rPr>
        <w:fldChar w:fldCharType="end"/>
      </w:r>
    </w:p>
    <w:p w14:paraId="75AFE6F9" w14:textId="17C383C4"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SimSun"/>
          <w:noProof/>
        </w:rPr>
        <w:t>E.23</w:t>
      </w:r>
      <w:r>
        <w:rPr>
          <w:rFonts w:asciiTheme="minorHAnsi" w:eastAsiaTheme="minorEastAsia" w:hAnsiTheme="minorHAnsi" w:cstheme="minorBidi"/>
          <w:noProof/>
          <w:kern w:val="2"/>
          <w:sz w:val="24"/>
          <w:szCs w:val="24"/>
          <w:lang w:eastAsia="en-GB"/>
          <w14:ligatures w14:val="standardContextual"/>
        </w:rPr>
        <w:tab/>
      </w:r>
      <w:r w:rsidRPr="005E49A7">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_Toc170383058 \h </w:instrText>
      </w:r>
      <w:r>
        <w:rPr>
          <w:noProof/>
        </w:rPr>
      </w:r>
      <w:r>
        <w:rPr>
          <w:noProof/>
        </w:rPr>
        <w:fldChar w:fldCharType="separate"/>
      </w:r>
      <w:r>
        <w:rPr>
          <w:noProof/>
        </w:rPr>
        <w:t>365</w:t>
      </w:r>
      <w:r>
        <w:rPr>
          <w:noProof/>
        </w:rPr>
        <w:fldChar w:fldCharType="end"/>
      </w:r>
    </w:p>
    <w:p w14:paraId="783CCF85" w14:textId="629FF573"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SimSun"/>
          <w:noProof/>
        </w:rPr>
        <w:t>E.24</w:t>
      </w:r>
      <w:r>
        <w:rPr>
          <w:rFonts w:asciiTheme="minorHAnsi" w:eastAsiaTheme="minorEastAsia" w:hAnsiTheme="minorHAnsi" w:cstheme="minorBidi"/>
          <w:noProof/>
          <w:kern w:val="2"/>
          <w:sz w:val="24"/>
          <w:szCs w:val="24"/>
          <w:lang w:eastAsia="en-GB"/>
          <w14:ligatures w14:val="standardContextual"/>
        </w:rPr>
        <w:tab/>
      </w:r>
      <w:r w:rsidRPr="005E49A7">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_Toc170383059 \h </w:instrText>
      </w:r>
      <w:r>
        <w:rPr>
          <w:noProof/>
        </w:rPr>
      </w:r>
      <w:r>
        <w:rPr>
          <w:noProof/>
        </w:rPr>
        <w:fldChar w:fldCharType="separate"/>
      </w:r>
      <w:r>
        <w:rPr>
          <w:noProof/>
        </w:rPr>
        <w:t>366</w:t>
      </w:r>
      <w:r>
        <w:rPr>
          <w:noProof/>
        </w:rPr>
        <w:fldChar w:fldCharType="end"/>
      </w:r>
    </w:p>
    <w:p w14:paraId="4FF22544" w14:textId="24D98073"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SimSun"/>
          <w:noProof/>
        </w:rPr>
        <w:t>E.25</w:t>
      </w:r>
      <w:r>
        <w:rPr>
          <w:rFonts w:asciiTheme="minorHAnsi" w:eastAsiaTheme="minorEastAsia" w:hAnsiTheme="minorHAnsi" w:cstheme="minorBidi"/>
          <w:noProof/>
          <w:kern w:val="2"/>
          <w:sz w:val="24"/>
          <w:szCs w:val="24"/>
          <w:lang w:eastAsia="en-GB"/>
          <w14:ligatures w14:val="standardContextual"/>
        </w:rPr>
        <w:tab/>
      </w:r>
      <w:r w:rsidRPr="005E49A7">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_Toc170383060 \h </w:instrText>
      </w:r>
      <w:r>
        <w:rPr>
          <w:noProof/>
        </w:rPr>
      </w:r>
      <w:r>
        <w:rPr>
          <w:noProof/>
        </w:rPr>
        <w:fldChar w:fldCharType="separate"/>
      </w:r>
      <w:r>
        <w:rPr>
          <w:noProof/>
        </w:rPr>
        <w:t>367</w:t>
      </w:r>
      <w:r>
        <w:rPr>
          <w:noProof/>
        </w:rPr>
        <w:fldChar w:fldCharType="end"/>
      </w:r>
    </w:p>
    <w:p w14:paraId="178C769A" w14:textId="00E66060"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SimSun"/>
          <w:noProof/>
        </w:rPr>
        <w:t>E.26</w:t>
      </w:r>
      <w:r>
        <w:rPr>
          <w:rFonts w:asciiTheme="minorHAnsi" w:eastAsiaTheme="minorEastAsia" w:hAnsiTheme="minorHAnsi" w:cstheme="minorBidi"/>
          <w:noProof/>
          <w:kern w:val="2"/>
          <w:sz w:val="24"/>
          <w:szCs w:val="24"/>
          <w:lang w:eastAsia="en-GB"/>
          <w14:ligatures w14:val="standardContextual"/>
        </w:rPr>
        <w:tab/>
      </w:r>
      <w:r w:rsidRPr="005E49A7">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_Toc170383061 \h </w:instrText>
      </w:r>
      <w:r>
        <w:rPr>
          <w:noProof/>
        </w:rPr>
      </w:r>
      <w:r>
        <w:rPr>
          <w:noProof/>
        </w:rPr>
        <w:fldChar w:fldCharType="separate"/>
      </w:r>
      <w:r>
        <w:rPr>
          <w:noProof/>
        </w:rPr>
        <w:t>368</w:t>
      </w:r>
      <w:r>
        <w:rPr>
          <w:noProof/>
        </w:rPr>
        <w:fldChar w:fldCharType="end"/>
      </w:r>
    </w:p>
    <w:p w14:paraId="02AE9DB5" w14:textId="77700C07"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SimSun"/>
          <w:noProof/>
        </w:rPr>
        <w:t>E.27</w:t>
      </w:r>
      <w:r>
        <w:rPr>
          <w:rFonts w:asciiTheme="minorHAnsi" w:eastAsiaTheme="minorEastAsia" w:hAnsiTheme="minorHAnsi" w:cstheme="minorBidi"/>
          <w:noProof/>
          <w:kern w:val="2"/>
          <w:sz w:val="24"/>
          <w:szCs w:val="24"/>
          <w:lang w:eastAsia="en-GB"/>
          <w14:ligatures w14:val="standardContextual"/>
        </w:rPr>
        <w:tab/>
      </w:r>
      <w:r w:rsidRPr="005E49A7">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_Toc170383062 \h </w:instrText>
      </w:r>
      <w:r>
        <w:rPr>
          <w:noProof/>
        </w:rPr>
      </w:r>
      <w:r>
        <w:rPr>
          <w:noProof/>
        </w:rPr>
        <w:fldChar w:fldCharType="separate"/>
      </w:r>
      <w:r>
        <w:rPr>
          <w:noProof/>
        </w:rPr>
        <w:t>369</w:t>
      </w:r>
      <w:r>
        <w:rPr>
          <w:noProof/>
        </w:rPr>
        <w:fldChar w:fldCharType="end"/>
      </w:r>
    </w:p>
    <w:p w14:paraId="7FE4DF39" w14:textId="2E383C5C"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SimSun"/>
          <w:noProof/>
        </w:rPr>
        <w:t>E.28</w:t>
      </w:r>
      <w:r>
        <w:rPr>
          <w:rFonts w:asciiTheme="minorHAnsi" w:eastAsiaTheme="minorEastAsia" w:hAnsiTheme="minorHAnsi" w:cstheme="minorBidi"/>
          <w:noProof/>
          <w:kern w:val="2"/>
          <w:sz w:val="24"/>
          <w:szCs w:val="24"/>
          <w:lang w:eastAsia="en-GB"/>
          <w14:ligatures w14:val="standardContextual"/>
        </w:rPr>
        <w:tab/>
      </w:r>
      <w:r w:rsidRPr="005E49A7">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_Toc170383063 \h </w:instrText>
      </w:r>
      <w:r>
        <w:rPr>
          <w:noProof/>
        </w:rPr>
      </w:r>
      <w:r>
        <w:rPr>
          <w:noProof/>
        </w:rPr>
        <w:fldChar w:fldCharType="separate"/>
      </w:r>
      <w:r>
        <w:rPr>
          <w:noProof/>
        </w:rPr>
        <w:t>370</w:t>
      </w:r>
      <w:r>
        <w:rPr>
          <w:noProof/>
        </w:rPr>
        <w:fldChar w:fldCharType="end"/>
      </w:r>
    </w:p>
    <w:p w14:paraId="0A548FF0" w14:textId="61BB76C9"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SimSun"/>
          <w:noProof/>
        </w:rPr>
        <w:t>E.29</w:t>
      </w:r>
      <w:r>
        <w:rPr>
          <w:rFonts w:asciiTheme="minorHAnsi" w:eastAsiaTheme="minorEastAsia" w:hAnsiTheme="minorHAnsi" w:cstheme="minorBidi"/>
          <w:noProof/>
          <w:kern w:val="2"/>
          <w:sz w:val="24"/>
          <w:szCs w:val="24"/>
          <w:lang w:eastAsia="en-GB"/>
          <w14:ligatures w14:val="standardContextual"/>
        </w:rPr>
        <w:tab/>
      </w:r>
      <w:r w:rsidRPr="005E49A7">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_Toc170383064 \h </w:instrText>
      </w:r>
      <w:r>
        <w:rPr>
          <w:noProof/>
        </w:rPr>
      </w:r>
      <w:r>
        <w:rPr>
          <w:noProof/>
        </w:rPr>
        <w:fldChar w:fldCharType="separate"/>
      </w:r>
      <w:r>
        <w:rPr>
          <w:noProof/>
        </w:rPr>
        <w:t>371</w:t>
      </w:r>
      <w:r>
        <w:rPr>
          <w:noProof/>
        </w:rPr>
        <w:fldChar w:fldCharType="end"/>
      </w:r>
    </w:p>
    <w:p w14:paraId="6922A8E6" w14:textId="360BFD06"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SimSun"/>
          <w:noProof/>
        </w:rPr>
        <w:t>E.30</w:t>
      </w:r>
      <w:r>
        <w:rPr>
          <w:rFonts w:asciiTheme="minorHAnsi" w:eastAsiaTheme="minorEastAsia" w:hAnsiTheme="minorHAnsi" w:cstheme="minorBidi"/>
          <w:noProof/>
          <w:kern w:val="2"/>
          <w:sz w:val="24"/>
          <w:szCs w:val="24"/>
          <w:lang w:eastAsia="en-GB"/>
          <w14:ligatures w14:val="standardContextual"/>
        </w:rPr>
        <w:tab/>
      </w:r>
      <w:r w:rsidRPr="005E49A7">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_Toc170383065 \h </w:instrText>
      </w:r>
      <w:r>
        <w:rPr>
          <w:noProof/>
        </w:rPr>
      </w:r>
      <w:r>
        <w:rPr>
          <w:noProof/>
        </w:rPr>
        <w:fldChar w:fldCharType="separate"/>
      </w:r>
      <w:r>
        <w:rPr>
          <w:noProof/>
        </w:rPr>
        <w:t>372</w:t>
      </w:r>
      <w:r>
        <w:rPr>
          <w:noProof/>
        </w:rPr>
        <w:fldChar w:fldCharType="end"/>
      </w:r>
    </w:p>
    <w:p w14:paraId="71B68107" w14:textId="5184DCC5"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_Toc170383066 \h </w:instrText>
      </w:r>
      <w:r>
        <w:rPr>
          <w:noProof/>
        </w:rPr>
      </w:r>
      <w:r>
        <w:rPr>
          <w:noProof/>
        </w:rPr>
        <w:fldChar w:fldCharType="separate"/>
      </w:r>
      <w:r>
        <w:rPr>
          <w:noProof/>
        </w:rPr>
        <w:t>373</w:t>
      </w:r>
      <w:r>
        <w:rPr>
          <w:noProof/>
        </w:rPr>
        <w:fldChar w:fldCharType="end"/>
      </w:r>
    </w:p>
    <w:p w14:paraId="0180E4F4" w14:textId="384296CA"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E.</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_Toc170383067 \h </w:instrText>
      </w:r>
      <w:r>
        <w:rPr>
          <w:noProof/>
        </w:rPr>
      </w:r>
      <w:r>
        <w:rPr>
          <w:noProof/>
        </w:rPr>
        <w:fldChar w:fldCharType="separate"/>
      </w:r>
      <w:r>
        <w:rPr>
          <w:noProof/>
        </w:rPr>
        <w:t>374</w:t>
      </w:r>
      <w:r>
        <w:rPr>
          <w:noProof/>
        </w:rPr>
        <w:fldChar w:fldCharType="end"/>
      </w:r>
    </w:p>
    <w:p w14:paraId="48DC1E69" w14:textId="33C20404"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_Toc170383068 \h </w:instrText>
      </w:r>
      <w:r>
        <w:rPr>
          <w:noProof/>
        </w:rPr>
      </w:r>
      <w:r>
        <w:rPr>
          <w:noProof/>
        </w:rPr>
        <w:fldChar w:fldCharType="separate"/>
      </w:r>
      <w:r>
        <w:rPr>
          <w:noProof/>
        </w:rPr>
        <w:t>375</w:t>
      </w:r>
      <w:r>
        <w:rPr>
          <w:noProof/>
        </w:rPr>
        <w:fldChar w:fldCharType="end"/>
      </w:r>
    </w:p>
    <w:p w14:paraId="3F877DB5" w14:textId="3E3294ED"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_Toc170383069 \h </w:instrText>
      </w:r>
      <w:r>
        <w:rPr>
          <w:noProof/>
        </w:rPr>
      </w:r>
      <w:r>
        <w:rPr>
          <w:noProof/>
        </w:rPr>
        <w:fldChar w:fldCharType="separate"/>
      </w:r>
      <w:r>
        <w:rPr>
          <w:noProof/>
        </w:rPr>
        <w:t>376</w:t>
      </w:r>
      <w:r>
        <w:rPr>
          <w:noProof/>
        </w:rPr>
        <w:fldChar w:fldCharType="end"/>
      </w:r>
    </w:p>
    <w:p w14:paraId="4BEE6CB5" w14:textId="35313C93"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Void</w:t>
      </w:r>
      <w:r>
        <w:rPr>
          <w:noProof/>
        </w:rPr>
        <w:tab/>
      </w:r>
      <w:r>
        <w:rPr>
          <w:noProof/>
        </w:rPr>
        <w:fldChar w:fldCharType="begin" w:fldLock="1"/>
      </w:r>
      <w:r>
        <w:rPr>
          <w:noProof/>
        </w:rPr>
        <w:instrText xml:space="preserve"> PAGEREF _Toc170383070 \h </w:instrText>
      </w:r>
      <w:r>
        <w:rPr>
          <w:noProof/>
        </w:rPr>
      </w:r>
      <w:r>
        <w:rPr>
          <w:noProof/>
        </w:rPr>
        <w:fldChar w:fldCharType="separate"/>
      </w:r>
      <w:r>
        <w:rPr>
          <w:noProof/>
        </w:rPr>
        <w:t>378</w:t>
      </w:r>
      <w:r>
        <w:rPr>
          <w:noProof/>
        </w:rPr>
        <w:fldChar w:fldCharType="end"/>
      </w:r>
    </w:p>
    <w:p w14:paraId="14CD416F" w14:textId="01E01A72"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DTMF events</w:t>
      </w:r>
      <w:r>
        <w:rPr>
          <w:noProof/>
        </w:rPr>
        <w:tab/>
      </w:r>
      <w:r>
        <w:rPr>
          <w:noProof/>
        </w:rPr>
        <w:fldChar w:fldCharType="begin" w:fldLock="1"/>
      </w:r>
      <w:r>
        <w:rPr>
          <w:noProof/>
        </w:rPr>
        <w:instrText xml:space="preserve"> PAGEREF _Toc170383071 \h </w:instrText>
      </w:r>
      <w:r>
        <w:rPr>
          <w:noProof/>
        </w:rPr>
      </w:r>
      <w:r>
        <w:rPr>
          <w:noProof/>
        </w:rPr>
        <w:fldChar w:fldCharType="separate"/>
      </w:r>
      <w:r>
        <w:rPr>
          <w:noProof/>
        </w:rPr>
        <w:t>379</w:t>
      </w:r>
      <w:r>
        <w:rPr>
          <w:noProof/>
        </w:rPr>
        <w:fldChar w:fldCharType="end"/>
      </w:r>
    </w:p>
    <w:p w14:paraId="21540576" w14:textId="2CC2D72A"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_Toc170383072 \h </w:instrText>
      </w:r>
      <w:r>
        <w:rPr>
          <w:noProof/>
        </w:rPr>
      </w:r>
      <w:r>
        <w:rPr>
          <w:noProof/>
        </w:rPr>
        <w:fldChar w:fldCharType="separate"/>
      </w:r>
      <w:r>
        <w:rPr>
          <w:noProof/>
        </w:rPr>
        <w:t>379</w:t>
      </w:r>
      <w:r>
        <w:rPr>
          <w:noProof/>
        </w:rPr>
        <w:fldChar w:fldCharType="end"/>
      </w:r>
    </w:p>
    <w:p w14:paraId="2F6233F2" w14:textId="16EDBF81"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Encoding of DTMF events</w:t>
      </w:r>
      <w:r>
        <w:rPr>
          <w:noProof/>
        </w:rPr>
        <w:tab/>
      </w:r>
      <w:r>
        <w:rPr>
          <w:noProof/>
        </w:rPr>
        <w:fldChar w:fldCharType="begin" w:fldLock="1"/>
      </w:r>
      <w:r>
        <w:rPr>
          <w:noProof/>
        </w:rPr>
        <w:instrText xml:space="preserve"> PAGEREF _Toc170383073 \h </w:instrText>
      </w:r>
      <w:r>
        <w:rPr>
          <w:noProof/>
        </w:rPr>
      </w:r>
      <w:r>
        <w:rPr>
          <w:noProof/>
        </w:rPr>
        <w:fldChar w:fldCharType="separate"/>
      </w:r>
      <w:r>
        <w:rPr>
          <w:noProof/>
        </w:rPr>
        <w:t>379</w:t>
      </w:r>
      <w:r>
        <w:rPr>
          <w:noProof/>
        </w:rPr>
        <w:fldChar w:fldCharType="end"/>
      </w:r>
    </w:p>
    <w:p w14:paraId="656F879B" w14:textId="46ABEC39"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_Toc170383074 \h </w:instrText>
      </w:r>
      <w:r>
        <w:rPr>
          <w:noProof/>
        </w:rPr>
      </w:r>
      <w:r>
        <w:rPr>
          <w:noProof/>
        </w:rPr>
        <w:fldChar w:fldCharType="separate"/>
      </w:r>
      <w:r>
        <w:rPr>
          <w:noProof/>
        </w:rPr>
        <w:t>379</w:t>
      </w:r>
      <w:r>
        <w:rPr>
          <w:noProof/>
        </w:rPr>
        <w:fldChar w:fldCharType="end"/>
      </w:r>
    </w:p>
    <w:p w14:paraId="02B22419" w14:textId="49901AE6"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Data transport for DTMF events</w:t>
      </w:r>
      <w:r>
        <w:rPr>
          <w:noProof/>
        </w:rPr>
        <w:tab/>
      </w:r>
      <w:r>
        <w:rPr>
          <w:noProof/>
        </w:rPr>
        <w:fldChar w:fldCharType="begin" w:fldLock="1"/>
      </w:r>
      <w:r>
        <w:rPr>
          <w:noProof/>
        </w:rPr>
        <w:instrText xml:space="preserve"> PAGEREF _Toc170383075 \h </w:instrText>
      </w:r>
      <w:r>
        <w:rPr>
          <w:noProof/>
        </w:rPr>
      </w:r>
      <w:r>
        <w:rPr>
          <w:noProof/>
        </w:rPr>
        <w:fldChar w:fldCharType="separate"/>
      </w:r>
      <w:r>
        <w:rPr>
          <w:noProof/>
        </w:rPr>
        <w:t>381</w:t>
      </w:r>
      <w:r>
        <w:rPr>
          <w:noProof/>
        </w:rPr>
        <w:fldChar w:fldCharType="end"/>
      </w:r>
    </w:p>
    <w:p w14:paraId="071F7DF2" w14:textId="3269D36B"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Network Preference Management Object Device Description Framework</w:t>
      </w:r>
      <w:r>
        <w:rPr>
          <w:noProof/>
        </w:rPr>
        <w:tab/>
      </w:r>
      <w:r>
        <w:rPr>
          <w:noProof/>
        </w:rPr>
        <w:fldChar w:fldCharType="begin" w:fldLock="1"/>
      </w:r>
      <w:r>
        <w:rPr>
          <w:noProof/>
        </w:rPr>
        <w:instrText xml:space="preserve"> PAGEREF _Toc170383076 \h </w:instrText>
      </w:r>
      <w:r>
        <w:rPr>
          <w:noProof/>
        </w:rPr>
      </w:r>
      <w:r>
        <w:rPr>
          <w:noProof/>
        </w:rPr>
        <w:fldChar w:fldCharType="separate"/>
      </w:r>
      <w:r>
        <w:rPr>
          <w:noProof/>
        </w:rPr>
        <w:t>383</w:t>
      </w:r>
      <w:r>
        <w:rPr>
          <w:noProof/>
        </w:rPr>
        <w:fldChar w:fldCharType="end"/>
      </w:r>
    </w:p>
    <w:p w14:paraId="5E2F5C7F" w14:textId="5F2A12A5"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QoE Reporting Management Object Device Description Framework</w:t>
      </w:r>
      <w:r>
        <w:rPr>
          <w:noProof/>
        </w:rPr>
        <w:tab/>
      </w:r>
      <w:r>
        <w:rPr>
          <w:noProof/>
        </w:rPr>
        <w:fldChar w:fldCharType="begin" w:fldLock="1"/>
      </w:r>
      <w:r>
        <w:rPr>
          <w:noProof/>
        </w:rPr>
        <w:instrText xml:space="preserve"> PAGEREF _Toc170383077 \h </w:instrText>
      </w:r>
      <w:r>
        <w:rPr>
          <w:noProof/>
        </w:rPr>
      </w:r>
      <w:r>
        <w:rPr>
          <w:noProof/>
        </w:rPr>
        <w:fldChar w:fldCharType="separate"/>
      </w:r>
      <w:r>
        <w:rPr>
          <w:noProof/>
        </w:rPr>
        <w:t>384</w:t>
      </w:r>
      <w:r>
        <w:rPr>
          <w:noProof/>
        </w:rPr>
        <w:fldChar w:fldCharType="end"/>
      </w:r>
    </w:p>
    <w:p w14:paraId="59FC4BB8" w14:textId="41C729E3"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_Toc170383078 \h </w:instrText>
      </w:r>
      <w:r>
        <w:rPr>
          <w:noProof/>
        </w:rPr>
      </w:r>
      <w:r>
        <w:rPr>
          <w:noProof/>
        </w:rPr>
        <w:fldChar w:fldCharType="separate"/>
      </w:r>
      <w:r>
        <w:rPr>
          <w:noProof/>
        </w:rPr>
        <w:t>385</w:t>
      </w:r>
      <w:r>
        <w:rPr>
          <w:noProof/>
        </w:rPr>
        <w:fldChar w:fldCharType="end"/>
      </w:r>
    </w:p>
    <w:p w14:paraId="3EF1A95C" w14:textId="3691CF2E"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K</w:t>
      </w:r>
      <w:r>
        <w:rPr>
          <w:noProof/>
        </w:rPr>
        <w:t xml:space="preserve"> (informative):</w:t>
      </w:r>
      <w:r>
        <w:rPr>
          <w:noProof/>
        </w:rPr>
        <w:tab/>
      </w:r>
      <w:r>
        <w:rPr>
          <w:noProof/>
          <w:lang w:eastAsia="ko-KR"/>
        </w:rPr>
        <w:t>Computation of b=AS for AMR and AMR-WB</w:t>
      </w:r>
      <w:r>
        <w:rPr>
          <w:noProof/>
        </w:rPr>
        <w:tab/>
      </w:r>
      <w:r>
        <w:rPr>
          <w:noProof/>
        </w:rPr>
        <w:fldChar w:fldCharType="begin" w:fldLock="1"/>
      </w:r>
      <w:r>
        <w:rPr>
          <w:noProof/>
        </w:rPr>
        <w:instrText xml:space="preserve"> PAGEREF _Toc170383079 \h </w:instrText>
      </w:r>
      <w:r>
        <w:rPr>
          <w:noProof/>
        </w:rPr>
      </w:r>
      <w:r>
        <w:rPr>
          <w:noProof/>
        </w:rPr>
        <w:fldChar w:fldCharType="separate"/>
      </w:r>
      <w:r>
        <w:rPr>
          <w:noProof/>
        </w:rPr>
        <w:t>386</w:t>
      </w:r>
      <w:r>
        <w:rPr>
          <w:noProof/>
        </w:rPr>
        <w:fldChar w:fldCharType="end"/>
      </w:r>
    </w:p>
    <w:p w14:paraId="57FB0E41" w14:textId="1ACC20F4"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_Toc170383080 \h </w:instrText>
      </w:r>
      <w:r>
        <w:rPr>
          <w:noProof/>
        </w:rPr>
      </w:r>
      <w:r>
        <w:rPr>
          <w:noProof/>
        </w:rPr>
        <w:fldChar w:fldCharType="separate"/>
      </w:r>
      <w:r>
        <w:rPr>
          <w:noProof/>
        </w:rPr>
        <w:t>386</w:t>
      </w:r>
      <w:r>
        <w:rPr>
          <w:noProof/>
        </w:rPr>
        <w:fldChar w:fldCharType="end"/>
      </w:r>
    </w:p>
    <w:p w14:paraId="555EB9AA" w14:textId="2E110E56"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_Toc170383081 \h </w:instrText>
      </w:r>
      <w:r>
        <w:rPr>
          <w:noProof/>
        </w:rPr>
      </w:r>
      <w:r>
        <w:rPr>
          <w:noProof/>
        </w:rPr>
        <w:fldChar w:fldCharType="separate"/>
      </w:r>
      <w:r>
        <w:rPr>
          <w:noProof/>
        </w:rPr>
        <w:t>386</w:t>
      </w:r>
      <w:r>
        <w:rPr>
          <w:noProof/>
        </w:rPr>
        <w:fldChar w:fldCharType="end"/>
      </w:r>
    </w:p>
    <w:p w14:paraId="2E0597BC" w14:textId="78A89F89"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_Toc170383082 \h </w:instrText>
      </w:r>
      <w:r>
        <w:rPr>
          <w:noProof/>
        </w:rPr>
      </w:r>
      <w:r>
        <w:rPr>
          <w:noProof/>
        </w:rPr>
        <w:fldChar w:fldCharType="separate"/>
      </w:r>
      <w:r>
        <w:rPr>
          <w:noProof/>
        </w:rPr>
        <w:t>386</w:t>
      </w:r>
      <w:r>
        <w:rPr>
          <w:noProof/>
        </w:rPr>
        <w:fldChar w:fldCharType="end"/>
      </w:r>
    </w:p>
    <w:p w14:paraId="279ACD22" w14:textId="3564F31B"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_Toc170383083 \h </w:instrText>
      </w:r>
      <w:r>
        <w:rPr>
          <w:noProof/>
        </w:rPr>
      </w:r>
      <w:r>
        <w:rPr>
          <w:noProof/>
        </w:rPr>
        <w:fldChar w:fldCharType="separate"/>
      </w:r>
      <w:r>
        <w:rPr>
          <w:noProof/>
        </w:rPr>
        <w:t>387</w:t>
      </w:r>
      <w:r>
        <w:rPr>
          <w:noProof/>
        </w:rPr>
        <w:fldChar w:fldCharType="end"/>
      </w:r>
    </w:p>
    <w:p w14:paraId="78BC4FEA" w14:textId="4DCDCB89"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Facsimile transmission</w:t>
      </w:r>
      <w:r>
        <w:rPr>
          <w:noProof/>
        </w:rPr>
        <w:tab/>
      </w:r>
      <w:r>
        <w:rPr>
          <w:noProof/>
        </w:rPr>
        <w:fldChar w:fldCharType="begin" w:fldLock="1"/>
      </w:r>
      <w:r>
        <w:rPr>
          <w:noProof/>
        </w:rPr>
        <w:instrText xml:space="preserve"> PAGEREF _Toc170383084 \h </w:instrText>
      </w:r>
      <w:r>
        <w:rPr>
          <w:noProof/>
        </w:rPr>
      </w:r>
      <w:r>
        <w:rPr>
          <w:noProof/>
        </w:rPr>
        <w:fldChar w:fldCharType="separate"/>
      </w:r>
      <w:r>
        <w:rPr>
          <w:noProof/>
        </w:rPr>
        <w:t>396</w:t>
      </w:r>
      <w:r>
        <w:rPr>
          <w:noProof/>
        </w:rPr>
        <w:fldChar w:fldCharType="end"/>
      </w:r>
    </w:p>
    <w:p w14:paraId="6B52B78C" w14:textId="4D548BE6"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_Toc170383085 \h </w:instrText>
      </w:r>
      <w:r>
        <w:rPr>
          <w:noProof/>
        </w:rPr>
      </w:r>
      <w:r>
        <w:rPr>
          <w:noProof/>
        </w:rPr>
        <w:fldChar w:fldCharType="separate"/>
      </w:r>
      <w:r>
        <w:rPr>
          <w:noProof/>
        </w:rPr>
        <w:t>396</w:t>
      </w:r>
      <w:r>
        <w:rPr>
          <w:noProof/>
        </w:rPr>
        <w:fldChar w:fldCharType="end"/>
      </w:r>
    </w:p>
    <w:p w14:paraId="5F58534B" w14:textId="27B068D3"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FoIP support in MTSI clients</w:t>
      </w:r>
      <w:r>
        <w:rPr>
          <w:noProof/>
        </w:rPr>
        <w:tab/>
      </w:r>
      <w:r>
        <w:rPr>
          <w:noProof/>
        </w:rPr>
        <w:fldChar w:fldCharType="begin" w:fldLock="1"/>
      </w:r>
      <w:r>
        <w:rPr>
          <w:noProof/>
        </w:rPr>
        <w:instrText xml:space="preserve"> PAGEREF _Toc170383086 \h </w:instrText>
      </w:r>
      <w:r>
        <w:rPr>
          <w:noProof/>
        </w:rPr>
      </w:r>
      <w:r>
        <w:rPr>
          <w:noProof/>
        </w:rPr>
        <w:fldChar w:fldCharType="separate"/>
      </w:r>
      <w:r>
        <w:rPr>
          <w:noProof/>
        </w:rPr>
        <w:t>396</w:t>
      </w:r>
      <w:r>
        <w:rPr>
          <w:noProof/>
        </w:rPr>
        <w:fldChar w:fldCharType="end"/>
      </w:r>
    </w:p>
    <w:p w14:paraId="5A805191" w14:textId="6FBF0053"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FoIP support in MTSI client in terminal</w:t>
      </w:r>
      <w:r>
        <w:rPr>
          <w:noProof/>
        </w:rPr>
        <w:tab/>
      </w:r>
      <w:r>
        <w:rPr>
          <w:noProof/>
        </w:rPr>
        <w:fldChar w:fldCharType="begin" w:fldLock="1"/>
      </w:r>
      <w:r>
        <w:rPr>
          <w:noProof/>
        </w:rPr>
        <w:instrText xml:space="preserve"> PAGEREF _Toc170383087 \h </w:instrText>
      </w:r>
      <w:r>
        <w:rPr>
          <w:noProof/>
        </w:rPr>
      </w:r>
      <w:r>
        <w:rPr>
          <w:noProof/>
        </w:rPr>
        <w:fldChar w:fldCharType="separate"/>
      </w:r>
      <w:r>
        <w:rPr>
          <w:noProof/>
        </w:rPr>
        <w:t>396</w:t>
      </w:r>
      <w:r>
        <w:rPr>
          <w:noProof/>
        </w:rPr>
        <w:fldChar w:fldCharType="end"/>
      </w:r>
    </w:p>
    <w:p w14:paraId="07C6020B" w14:textId="0C1E1AAC"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FoIP support in MTSI MGW</w:t>
      </w:r>
      <w:r>
        <w:rPr>
          <w:noProof/>
        </w:rPr>
        <w:tab/>
      </w:r>
      <w:r>
        <w:rPr>
          <w:noProof/>
        </w:rPr>
        <w:fldChar w:fldCharType="begin" w:fldLock="1"/>
      </w:r>
      <w:r>
        <w:rPr>
          <w:noProof/>
        </w:rPr>
        <w:instrText xml:space="preserve"> PAGEREF _Toc170383088 \h </w:instrText>
      </w:r>
      <w:r>
        <w:rPr>
          <w:noProof/>
        </w:rPr>
      </w:r>
      <w:r>
        <w:rPr>
          <w:noProof/>
        </w:rPr>
        <w:fldChar w:fldCharType="separate"/>
      </w:r>
      <w:r>
        <w:rPr>
          <w:noProof/>
        </w:rPr>
        <w:t>396</w:t>
      </w:r>
      <w:r>
        <w:rPr>
          <w:noProof/>
        </w:rPr>
        <w:fldChar w:fldCharType="end"/>
      </w:r>
    </w:p>
    <w:p w14:paraId="524915B8" w14:textId="166B3BFC"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Recommended configuration</w:t>
      </w:r>
      <w:r>
        <w:rPr>
          <w:noProof/>
        </w:rPr>
        <w:tab/>
      </w:r>
      <w:r>
        <w:rPr>
          <w:noProof/>
        </w:rPr>
        <w:fldChar w:fldCharType="begin" w:fldLock="1"/>
      </w:r>
      <w:r>
        <w:rPr>
          <w:noProof/>
        </w:rPr>
        <w:instrText xml:space="preserve"> PAGEREF _Toc170383089 \h </w:instrText>
      </w:r>
      <w:r>
        <w:rPr>
          <w:noProof/>
        </w:rPr>
      </w:r>
      <w:r>
        <w:rPr>
          <w:noProof/>
        </w:rPr>
        <w:fldChar w:fldCharType="separate"/>
      </w:r>
      <w:r>
        <w:rPr>
          <w:noProof/>
        </w:rPr>
        <w:t>396</w:t>
      </w:r>
      <w:r>
        <w:rPr>
          <w:noProof/>
        </w:rPr>
        <w:fldChar w:fldCharType="end"/>
      </w:r>
    </w:p>
    <w:p w14:paraId="58D316BF" w14:textId="57D53045"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_Toc170383090 \h </w:instrText>
      </w:r>
      <w:r>
        <w:rPr>
          <w:noProof/>
        </w:rPr>
      </w:r>
      <w:r>
        <w:rPr>
          <w:noProof/>
        </w:rPr>
        <w:fldChar w:fldCharType="separate"/>
      </w:r>
      <w:r>
        <w:rPr>
          <w:noProof/>
        </w:rPr>
        <w:t>397</w:t>
      </w:r>
      <w:r>
        <w:rPr>
          <w:noProof/>
        </w:rPr>
        <w:fldChar w:fldCharType="end"/>
      </w:r>
    </w:p>
    <w:p w14:paraId="351C9499" w14:textId="56FFBB57"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setup for any MTSI client supporting facsimile transmission</w:t>
      </w:r>
      <w:r>
        <w:rPr>
          <w:noProof/>
        </w:rPr>
        <w:tab/>
      </w:r>
      <w:r>
        <w:rPr>
          <w:noProof/>
        </w:rPr>
        <w:fldChar w:fldCharType="begin" w:fldLock="1"/>
      </w:r>
      <w:r>
        <w:rPr>
          <w:noProof/>
        </w:rPr>
        <w:instrText xml:space="preserve"> PAGEREF _Toc170383091 \h </w:instrText>
      </w:r>
      <w:r>
        <w:rPr>
          <w:noProof/>
        </w:rPr>
      </w:r>
      <w:r>
        <w:rPr>
          <w:noProof/>
        </w:rPr>
        <w:fldChar w:fldCharType="separate"/>
      </w:r>
      <w:r>
        <w:rPr>
          <w:noProof/>
        </w:rPr>
        <w:t>397</w:t>
      </w:r>
      <w:r>
        <w:rPr>
          <w:noProof/>
        </w:rPr>
        <w:fldChar w:fldCharType="end"/>
      </w:r>
    </w:p>
    <w:p w14:paraId="247D8B0C" w14:textId="5BE46EE5"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Session setup when the recommended profile is supported</w:t>
      </w:r>
      <w:r>
        <w:rPr>
          <w:noProof/>
        </w:rPr>
        <w:tab/>
      </w:r>
      <w:r>
        <w:rPr>
          <w:noProof/>
        </w:rPr>
        <w:fldChar w:fldCharType="begin" w:fldLock="1"/>
      </w:r>
      <w:r>
        <w:rPr>
          <w:noProof/>
        </w:rPr>
        <w:instrText xml:space="preserve"> PAGEREF _Toc170383092 \h </w:instrText>
      </w:r>
      <w:r>
        <w:rPr>
          <w:noProof/>
        </w:rPr>
      </w:r>
      <w:r>
        <w:rPr>
          <w:noProof/>
        </w:rPr>
        <w:fldChar w:fldCharType="separate"/>
      </w:r>
      <w:r>
        <w:rPr>
          <w:noProof/>
        </w:rPr>
        <w:t>397</w:t>
      </w:r>
      <w:r>
        <w:rPr>
          <w:noProof/>
        </w:rPr>
        <w:fldChar w:fldCharType="end"/>
      </w:r>
    </w:p>
    <w:p w14:paraId="7F4C208D" w14:textId="4A1D517A"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Data transport using UDP/IP</w:t>
      </w:r>
      <w:r>
        <w:rPr>
          <w:noProof/>
        </w:rPr>
        <w:tab/>
      </w:r>
      <w:r>
        <w:rPr>
          <w:noProof/>
        </w:rPr>
        <w:fldChar w:fldCharType="begin" w:fldLock="1"/>
      </w:r>
      <w:r>
        <w:rPr>
          <w:noProof/>
        </w:rPr>
        <w:instrText xml:space="preserve"> PAGEREF _Toc170383093 \h </w:instrText>
      </w:r>
      <w:r>
        <w:rPr>
          <w:noProof/>
        </w:rPr>
      </w:r>
      <w:r>
        <w:rPr>
          <w:noProof/>
        </w:rPr>
        <w:fldChar w:fldCharType="separate"/>
      </w:r>
      <w:r>
        <w:rPr>
          <w:noProof/>
        </w:rPr>
        <w:t>398</w:t>
      </w:r>
      <w:r>
        <w:rPr>
          <w:noProof/>
        </w:rPr>
        <w:fldChar w:fldCharType="end"/>
      </w:r>
    </w:p>
    <w:p w14:paraId="2689AF38" w14:textId="2D372E95"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CS GERAN inter-working</w:t>
      </w:r>
      <w:r>
        <w:rPr>
          <w:noProof/>
        </w:rPr>
        <w:tab/>
      </w:r>
      <w:r>
        <w:rPr>
          <w:noProof/>
        </w:rPr>
        <w:fldChar w:fldCharType="begin" w:fldLock="1"/>
      </w:r>
      <w:r>
        <w:rPr>
          <w:noProof/>
        </w:rPr>
        <w:instrText xml:space="preserve"> PAGEREF _Toc170383094 \h </w:instrText>
      </w:r>
      <w:r>
        <w:rPr>
          <w:noProof/>
        </w:rPr>
      </w:r>
      <w:r>
        <w:rPr>
          <w:noProof/>
        </w:rPr>
        <w:fldChar w:fldCharType="separate"/>
      </w:r>
      <w:r>
        <w:rPr>
          <w:noProof/>
        </w:rPr>
        <w:t>398</w:t>
      </w:r>
      <w:r>
        <w:rPr>
          <w:noProof/>
        </w:rPr>
        <w:fldChar w:fldCharType="end"/>
      </w:r>
    </w:p>
    <w:p w14:paraId="0B13C3B3" w14:textId="33305120"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PSTN inter-working</w:t>
      </w:r>
      <w:r>
        <w:rPr>
          <w:noProof/>
        </w:rPr>
        <w:tab/>
      </w:r>
      <w:r>
        <w:rPr>
          <w:noProof/>
        </w:rPr>
        <w:fldChar w:fldCharType="begin" w:fldLock="1"/>
      </w:r>
      <w:r>
        <w:rPr>
          <w:noProof/>
        </w:rPr>
        <w:instrText xml:space="preserve"> PAGEREF _Toc170383095 \h </w:instrText>
      </w:r>
      <w:r>
        <w:rPr>
          <w:noProof/>
        </w:rPr>
      </w:r>
      <w:r>
        <w:rPr>
          <w:noProof/>
        </w:rPr>
        <w:fldChar w:fldCharType="separate"/>
      </w:r>
      <w:r>
        <w:rPr>
          <w:noProof/>
        </w:rPr>
        <w:t>399</w:t>
      </w:r>
      <w:r>
        <w:rPr>
          <w:noProof/>
        </w:rPr>
        <w:fldChar w:fldCharType="end"/>
      </w:r>
    </w:p>
    <w:p w14:paraId="10476107" w14:textId="52FC32EB"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SDP examples</w:t>
      </w:r>
      <w:r>
        <w:rPr>
          <w:noProof/>
        </w:rPr>
        <w:tab/>
      </w:r>
      <w:r>
        <w:rPr>
          <w:noProof/>
        </w:rPr>
        <w:fldChar w:fldCharType="begin" w:fldLock="1"/>
      </w:r>
      <w:r>
        <w:rPr>
          <w:noProof/>
        </w:rPr>
        <w:instrText xml:space="preserve"> PAGEREF _Toc170383096 \h </w:instrText>
      </w:r>
      <w:r>
        <w:rPr>
          <w:noProof/>
        </w:rPr>
      </w:r>
      <w:r>
        <w:rPr>
          <w:noProof/>
        </w:rPr>
        <w:fldChar w:fldCharType="separate"/>
      </w:r>
      <w:r>
        <w:rPr>
          <w:noProof/>
        </w:rPr>
        <w:t>399</w:t>
      </w:r>
      <w:r>
        <w:rPr>
          <w:noProof/>
        </w:rPr>
        <w:fldChar w:fldCharType="end"/>
      </w:r>
    </w:p>
    <w:p w14:paraId="1D620976" w14:textId="44924549"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L.7.1</w:t>
      </w:r>
      <w:r>
        <w:rPr>
          <w:rFonts w:asciiTheme="minorHAnsi" w:eastAsiaTheme="minorEastAsia" w:hAnsiTheme="minorHAnsi" w:cstheme="minorBidi"/>
          <w:noProof/>
          <w:kern w:val="2"/>
          <w:sz w:val="24"/>
          <w:szCs w:val="24"/>
          <w:lang w:eastAsia="en-GB"/>
          <w14:ligatures w14:val="standardContextual"/>
        </w:rPr>
        <w:tab/>
      </w:r>
      <w:r>
        <w:rPr>
          <w:noProof/>
        </w:rPr>
        <w:t>Facsimile-only session</w:t>
      </w:r>
      <w:r>
        <w:rPr>
          <w:noProof/>
        </w:rPr>
        <w:tab/>
      </w:r>
      <w:r>
        <w:rPr>
          <w:noProof/>
        </w:rPr>
        <w:fldChar w:fldCharType="begin" w:fldLock="1"/>
      </w:r>
      <w:r>
        <w:rPr>
          <w:noProof/>
        </w:rPr>
        <w:instrText xml:space="preserve"> PAGEREF _Toc170383097 \h </w:instrText>
      </w:r>
      <w:r>
        <w:rPr>
          <w:noProof/>
        </w:rPr>
      </w:r>
      <w:r>
        <w:rPr>
          <w:noProof/>
        </w:rPr>
        <w:fldChar w:fldCharType="separate"/>
      </w:r>
      <w:r>
        <w:rPr>
          <w:noProof/>
        </w:rPr>
        <w:t>399</w:t>
      </w:r>
      <w:r>
        <w:rPr>
          <w:noProof/>
        </w:rPr>
        <w:fldChar w:fldCharType="end"/>
      </w:r>
    </w:p>
    <w:p w14:paraId="5511A505" w14:textId="6323E91A"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M (informative):</w:t>
      </w:r>
      <w:r>
        <w:rPr>
          <w:noProof/>
        </w:rPr>
        <w:tab/>
        <w:t>IANA registration information for SDP attributes</w:t>
      </w:r>
      <w:r>
        <w:rPr>
          <w:noProof/>
        </w:rPr>
        <w:tab/>
      </w:r>
      <w:r>
        <w:rPr>
          <w:noProof/>
        </w:rPr>
        <w:fldChar w:fldCharType="begin" w:fldLock="1"/>
      </w:r>
      <w:r>
        <w:rPr>
          <w:noProof/>
        </w:rPr>
        <w:instrText xml:space="preserve"> PAGEREF _Toc170383098 \h </w:instrText>
      </w:r>
      <w:r>
        <w:rPr>
          <w:noProof/>
        </w:rPr>
      </w:r>
      <w:r>
        <w:rPr>
          <w:noProof/>
        </w:rPr>
        <w:fldChar w:fldCharType="separate"/>
      </w:r>
      <w:r>
        <w:rPr>
          <w:noProof/>
        </w:rPr>
        <w:t>401</w:t>
      </w:r>
      <w:r>
        <w:rPr>
          <w:noProof/>
        </w:rPr>
        <w:fldChar w:fldCharType="end"/>
      </w:r>
    </w:p>
    <w:p w14:paraId="20F490A7" w14:textId="7884D0B0"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_Toc170383099 \h </w:instrText>
      </w:r>
      <w:r>
        <w:rPr>
          <w:noProof/>
        </w:rPr>
      </w:r>
      <w:r>
        <w:rPr>
          <w:noProof/>
        </w:rPr>
        <w:fldChar w:fldCharType="separate"/>
      </w:r>
      <w:r>
        <w:rPr>
          <w:noProof/>
        </w:rPr>
        <w:t>401</w:t>
      </w:r>
      <w:r>
        <w:rPr>
          <w:noProof/>
        </w:rPr>
        <w:fldChar w:fldCharType="end"/>
      </w:r>
    </w:p>
    <w:p w14:paraId="615E165B" w14:textId="6B1E696C"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3gpp_sync_info</w:t>
      </w:r>
      <w:r>
        <w:rPr>
          <w:noProof/>
        </w:rPr>
        <w:tab/>
      </w:r>
      <w:r>
        <w:rPr>
          <w:noProof/>
        </w:rPr>
        <w:fldChar w:fldCharType="begin" w:fldLock="1"/>
      </w:r>
      <w:r>
        <w:rPr>
          <w:noProof/>
        </w:rPr>
        <w:instrText xml:space="preserve"> PAGEREF _Toc170383100 \h </w:instrText>
      </w:r>
      <w:r>
        <w:rPr>
          <w:noProof/>
        </w:rPr>
      </w:r>
      <w:r>
        <w:rPr>
          <w:noProof/>
        </w:rPr>
        <w:fldChar w:fldCharType="separate"/>
      </w:r>
      <w:r>
        <w:rPr>
          <w:noProof/>
        </w:rPr>
        <w:t>401</w:t>
      </w:r>
      <w:r>
        <w:rPr>
          <w:noProof/>
        </w:rPr>
        <w:fldChar w:fldCharType="end"/>
      </w:r>
    </w:p>
    <w:p w14:paraId="718C8A08" w14:textId="15FE8263"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M.3</w:t>
      </w:r>
      <w:r>
        <w:rPr>
          <w:rFonts w:asciiTheme="minorHAnsi" w:eastAsiaTheme="minorEastAsia" w:hAnsiTheme="minorHAnsi" w:cstheme="minorBidi"/>
          <w:noProof/>
          <w:kern w:val="2"/>
          <w:sz w:val="24"/>
          <w:szCs w:val="24"/>
          <w:lang w:eastAsia="en-GB"/>
          <w14:ligatures w14:val="standardContextual"/>
        </w:rPr>
        <w:tab/>
      </w:r>
      <w:r>
        <w:rPr>
          <w:noProof/>
        </w:rPr>
        <w:t>3gpp_MaxRecvSDUSize</w:t>
      </w:r>
      <w:r>
        <w:rPr>
          <w:noProof/>
        </w:rPr>
        <w:tab/>
      </w:r>
      <w:r>
        <w:rPr>
          <w:noProof/>
        </w:rPr>
        <w:fldChar w:fldCharType="begin" w:fldLock="1"/>
      </w:r>
      <w:r>
        <w:rPr>
          <w:noProof/>
        </w:rPr>
        <w:instrText xml:space="preserve"> PAGEREF _Toc170383101 \h </w:instrText>
      </w:r>
      <w:r>
        <w:rPr>
          <w:noProof/>
        </w:rPr>
      </w:r>
      <w:r>
        <w:rPr>
          <w:noProof/>
        </w:rPr>
        <w:fldChar w:fldCharType="separate"/>
      </w:r>
      <w:r>
        <w:rPr>
          <w:noProof/>
        </w:rPr>
        <w:t>401</w:t>
      </w:r>
      <w:r>
        <w:rPr>
          <w:noProof/>
        </w:rPr>
        <w:fldChar w:fldCharType="end"/>
      </w:r>
    </w:p>
    <w:p w14:paraId="3798411B" w14:textId="1C46F92C"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M.4</w:t>
      </w:r>
      <w:r>
        <w:rPr>
          <w:rFonts w:asciiTheme="minorHAnsi" w:eastAsiaTheme="minorEastAsia" w:hAnsiTheme="minorHAnsi" w:cstheme="minorBidi"/>
          <w:noProof/>
          <w:kern w:val="2"/>
          <w:sz w:val="24"/>
          <w:szCs w:val="24"/>
          <w:lang w:eastAsia="en-GB"/>
          <w14:ligatures w14:val="standardContextual"/>
        </w:rPr>
        <w:tab/>
      </w:r>
      <w:r>
        <w:rPr>
          <w:noProof/>
        </w:rPr>
        <w:t>3gpp_mtsi_app_adapt</w:t>
      </w:r>
      <w:r>
        <w:rPr>
          <w:noProof/>
        </w:rPr>
        <w:tab/>
      </w:r>
      <w:r>
        <w:rPr>
          <w:noProof/>
        </w:rPr>
        <w:fldChar w:fldCharType="begin" w:fldLock="1"/>
      </w:r>
      <w:r>
        <w:rPr>
          <w:noProof/>
        </w:rPr>
        <w:instrText xml:space="preserve"> PAGEREF _Toc170383102 \h </w:instrText>
      </w:r>
      <w:r>
        <w:rPr>
          <w:noProof/>
        </w:rPr>
      </w:r>
      <w:r>
        <w:rPr>
          <w:noProof/>
        </w:rPr>
        <w:fldChar w:fldCharType="separate"/>
      </w:r>
      <w:r>
        <w:rPr>
          <w:noProof/>
        </w:rPr>
        <w:t>402</w:t>
      </w:r>
      <w:r>
        <w:rPr>
          <w:noProof/>
        </w:rPr>
        <w:fldChar w:fldCharType="end"/>
      </w:r>
    </w:p>
    <w:p w14:paraId="6706675F" w14:textId="4BEDD44B"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M.5</w:t>
      </w:r>
      <w:r>
        <w:rPr>
          <w:rFonts w:asciiTheme="minorHAnsi" w:eastAsiaTheme="minorEastAsia" w:hAnsiTheme="minorHAnsi" w:cstheme="minorBidi"/>
          <w:noProof/>
          <w:kern w:val="2"/>
          <w:sz w:val="24"/>
          <w:szCs w:val="24"/>
          <w:lang w:eastAsia="en-GB"/>
          <w14:ligatures w14:val="standardContextual"/>
        </w:rPr>
        <w:tab/>
      </w:r>
      <w:r>
        <w:rPr>
          <w:noProof/>
        </w:rPr>
        <w:t>predefined_ROI</w:t>
      </w:r>
      <w:r>
        <w:rPr>
          <w:noProof/>
        </w:rPr>
        <w:tab/>
      </w:r>
      <w:r>
        <w:rPr>
          <w:noProof/>
        </w:rPr>
        <w:fldChar w:fldCharType="begin" w:fldLock="1"/>
      </w:r>
      <w:r>
        <w:rPr>
          <w:noProof/>
        </w:rPr>
        <w:instrText xml:space="preserve"> PAGEREF _Toc170383103 \h </w:instrText>
      </w:r>
      <w:r>
        <w:rPr>
          <w:noProof/>
        </w:rPr>
      </w:r>
      <w:r>
        <w:rPr>
          <w:noProof/>
        </w:rPr>
        <w:fldChar w:fldCharType="separate"/>
      </w:r>
      <w:r>
        <w:rPr>
          <w:noProof/>
        </w:rPr>
        <w:t>403</w:t>
      </w:r>
      <w:r>
        <w:rPr>
          <w:noProof/>
        </w:rPr>
        <w:fldChar w:fldCharType="end"/>
      </w:r>
    </w:p>
    <w:p w14:paraId="7BB89B0C" w14:textId="5C6B69ED"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M.6</w:t>
      </w:r>
      <w:r>
        <w:rPr>
          <w:rFonts w:asciiTheme="minorHAnsi" w:eastAsiaTheme="minorEastAsia" w:hAnsiTheme="minorHAnsi" w:cstheme="minorBidi"/>
          <w:noProof/>
          <w:kern w:val="2"/>
          <w:sz w:val="24"/>
          <w:szCs w:val="24"/>
          <w:lang w:eastAsia="en-GB"/>
          <w14:ligatures w14:val="standardContextual"/>
        </w:rPr>
        <w:tab/>
      </w:r>
      <w:r>
        <w:rPr>
          <w:noProof/>
        </w:rPr>
        <w:t>bw-info</w:t>
      </w:r>
      <w:r>
        <w:rPr>
          <w:noProof/>
        </w:rPr>
        <w:tab/>
      </w:r>
      <w:r>
        <w:rPr>
          <w:noProof/>
        </w:rPr>
        <w:fldChar w:fldCharType="begin" w:fldLock="1"/>
      </w:r>
      <w:r>
        <w:rPr>
          <w:noProof/>
        </w:rPr>
        <w:instrText xml:space="preserve"> PAGEREF _Toc170383104 \h </w:instrText>
      </w:r>
      <w:r>
        <w:rPr>
          <w:noProof/>
        </w:rPr>
      </w:r>
      <w:r>
        <w:rPr>
          <w:noProof/>
        </w:rPr>
        <w:fldChar w:fldCharType="separate"/>
      </w:r>
      <w:r>
        <w:rPr>
          <w:noProof/>
        </w:rPr>
        <w:t>403</w:t>
      </w:r>
      <w:r>
        <w:rPr>
          <w:noProof/>
        </w:rPr>
        <w:fldChar w:fldCharType="end"/>
      </w:r>
    </w:p>
    <w:p w14:paraId="74211F01" w14:textId="2C46FC2D"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M.7</w:t>
      </w:r>
      <w:r>
        <w:rPr>
          <w:rFonts w:asciiTheme="minorHAnsi" w:eastAsiaTheme="minorEastAsia" w:hAnsiTheme="minorHAnsi" w:cstheme="minorBidi"/>
          <w:noProof/>
          <w:kern w:val="2"/>
          <w:sz w:val="24"/>
          <w:szCs w:val="24"/>
          <w:lang w:eastAsia="en-GB"/>
          <w14:ligatures w14:val="standardContextual"/>
        </w:rPr>
        <w:tab/>
      </w:r>
      <w:r>
        <w:rPr>
          <w:noProof/>
        </w:rPr>
        <w:t>ccc_list</w:t>
      </w:r>
      <w:r>
        <w:rPr>
          <w:noProof/>
        </w:rPr>
        <w:tab/>
      </w:r>
      <w:r>
        <w:rPr>
          <w:noProof/>
        </w:rPr>
        <w:fldChar w:fldCharType="begin" w:fldLock="1"/>
      </w:r>
      <w:r>
        <w:rPr>
          <w:noProof/>
        </w:rPr>
        <w:instrText xml:space="preserve"> PAGEREF _Toc170383105 \h </w:instrText>
      </w:r>
      <w:r>
        <w:rPr>
          <w:noProof/>
        </w:rPr>
      </w:r>
      <w:r>
        <w:rPr>
          <w:noProof/>
        </w:rPr>
        <w:fldChar w:fldCharType="separate"/>
      </w:r>
      <w:r>
        <w:rPr>
          <w:noProof/>
        </w:rPr>
        <w:t>404</w:t>
      </w:r>
      <w:r>
        <w:rPr>
          <w:noProof/>
        </w:rPr>
        <w:fldChar w:fldCharType="end"/>
      </w:r>
    </w:p>
    <w:p w14:paraId="35AF6F1C" w14:textId="7AD2B5CB"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M.8</w:t>
      </w:r>
      <w:r>
        <w:rPr>
          <w:rFonts w:asciiTheme="minorHAnsi" w:eastAsiaTheme="minorEastAsia" w:hAnsiTheme="minorHAnsi" w:cstheme="minorBidi"/>
          <w:noProof/>
          <w:kern w:val="2"/>
          <w:sz w:val="24"/>
          <w:szCs w:val="24"/>
          <w:lang w:eastAsia="en-GB"/>
          <w14:ligatures w14:val="standardContextual"/>
        </w:rPr>
        <w:tab/>
      </w:r>
      <w:r>
        <w:rPr>
          <w:noProof/>
        </w:rPr>
        <w:t>anbr</w:t>
      </w:r>
      <w:r>
        <w:rPr>
          <w:noProof/>
        </w:rPr>
        <w:tab/>
      </w:r>
      <w:r>
        <w:rPr>
          <w:noProof/>
        </w:rPr>
        <w:fldChar w:fldCharType="begin" w:fldLock="1"/>
      </w:r>
      <w:r>
        <w:rPr>
          <w:noProof/>
        </w:rPr>
        <w:instrText xml:space="preserve"> PAGEREF _Toc170383106 \h </w:instrText>
      </w:r>
      <w:r>
        <w:rPr>
          <w:noProof/>
        </w:rPr>
      </w:r>
      <w:r>
        <w:rPr>
          <w:noProof/>
        </w:rPr>
        <w:fldChar w:fldCharType="separate"/>
      </w:r>
      <w:r>
        <w:rPr>
          <w:noProof/>
        </w:rPr>
        <w:t>404</w:t>
      </w:r>
      <w:r>
        <w:rPr>
          <w:noProof/>
        </w:rPr>
        <w:fldChar w:fldCharType="end"/>
      </w:r>
    </w:p>
    <w:p w14:paraId="264667DB" w14:textId="3200CDDD"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M.9</w:t>
      </w:r>
      <w:r>
        <w:rPr>
          <w:rFonts w:asciiTheme="minorHAnsi" w:eastAsiaTheme="minorEastAsia" w:hAnsiTheme="minorHAnsi" w:cstheme="minorBidi"/>
          <w:noProof/>
          <w:kern w:val="2"/>
          <w:sz w:val="24"/>
          <w:szCs w:val="24"/>
          <w:lang w:eastAsia="en-GB"/>
          <w14:ligatures w14:val="standardContextual"/>
        </w:rPr>
        <w:tab/>
      </w:r>
      <w:r>
        <w:rPr>
          <w:noProof/>
        </w:rPr>
        <w:t>PLR_adapt</w:t>
      </w:r>
      <w:r>
        <w:rPr>
          <w:noProof/>
        </w:rPr>
        <w:tab/>
      </w:r>
      <w:r>
        <w:rPr>
          <w:noProof/>
        </w:rPr>
        <w:fldChar w:fldCharType="begin" w:fldLock="1"/>
      </w:r>
      <w:r>
        <w:rPr>
          <w:noProof/>
        </w:rPr>
        <w:instrText xml:space="preserve"> PAGEREF _Toc170383107 \h </w:instrText>
      </w:r>
      <w:r>
        <w:rPr>
          <w:noProof/>
        </w:rPr>
      </w:r>
      <w:r>
        <w:rPr>
          <w:noProof/>
        </w:rPr>
        <w:fldChar w:fldCharType="separate"/>
      </w:r>
      <w:r>
        <w:rPr>
          <w:noProof/>
        </w:rPr>
        <w:t>405</w:t>
      </w:r>
      <w:r>
        <w:rPr>
          <w:noProof/>
        </w:rPr>
        <w:fldChar w:fldCharType="end"/>
      </w:r>
    </w:p>
    <w:p w14:paraId="760AF880" w14:textId="0856F11E"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M.10</w:t>
      </w:r>
      <w:r>
        <w:rPr>
          <w:rFonts w:asciiTheme="minorHAnsi" w:eastAsiaTheme="minorEastAsia" w:hAnsiTheme="minorHAnsi" w:cstheme="minorBidi"/>
          <w:noProof/>
          <w:kern w:val="2"/>
          <w:sz w:val="24"/>
          <w:szCs w:val="24"/>
          <w:lang w:eastAsia="en-GB"/>
          <w14:ligatures w14:val="standardContextual"/>
        </w:rPr>
        <w:tab/>
      </w:r>
      <w:r>
        <w:rPr>
          <w:noProof/>
        </w:rPr>
        <w:t>MAXimum-e2e-PLR</w:t>
      </w:r>
      <w:r>
        <w:rPr>
          <w:noProof/>
        </w:rPr>
        <w:tab/>
      </w:r>
      <w:r>
        <w:rPr>
          <w:noProof/>
        </w:rPr>
        <w:fldChar w:fldCharType="begin" w:fldLock="1"/>
      </w:r>
      <w:r>
        <w:rPr>
          <w:noProof/>
        </w:rPr>
        <w:instrText xml:space="preserve"> PAGEREF _Toc170383108 \h </w:instrText>
      </w:r>
      <w:r>
        <w:rPr>
          <w:noProof/>
        </w:rPr>
      </w:r>
      <w:r>
        <w:rPr>
          <w:noProof/>
        </w:rPr>
        <w:fldChar w:fldCharType="separate"/>
      </w:r>
      <w:r>
        <w:rPr>
          <w:noProof/>
        </w:rPr>
        <w:t>406</w:t>
      </w:r>
      <w:r>
        <w:rPr>
          <w:noProof/>
        </w:rPr>
        <w:fldChar w:fldCharType="end"/>
      </w:r>
    </w:p>
    <w:p w14:paraId="1DEC2C54" w14:textId="5BE4A4D2"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3gpp-qos-hint</w:t>
      </w:r>
      <w:r>
        <w:rPr>
          <w:noProof/>
        </w:rPr>
        <w:tab/>
      </w:r>
      <w:r>
        <w:rPr>
          <w:noProof/>
        </w:rPr>
        <w:fldChar w:fldCharType="begin" w:fldLock="1"/>
      </w:r>
      <w:r>
        <w:rPr>
          <w:noProof/>
        </w:rPr>
        <w:instrText xml:space="preserve"> PAGEREF _Toc170383109 \h </w:instrText>
      </w:r>
      <w:r>
        <w:rPr>
          <w:noProof/>
        </w:rPr>
      </w:r>
      <w:r>
        <w:rPr>
          <w:noProof/>
        </w:rPr>
        <w:fldChar w:fldCharType="separate"/>
      </w:r>
      <w:r>
        <w:rPr>
          <w:noProof/>
        </w:rPr>
        <w:t>406</w:t>
      </w:r>
      <w:r>
        <w:rPr>
          <w:noProof/>
        </w:rPr>
        <w:fldChar w:fldCharType="end"/>
      </w:r>
    </w:p>
    <w:p w14:paraId="086D66AA" w14:textId="3452D8A1"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Malgun Gothic"/>
          <w:noProof/>
        </w:rPr>
        <w:t>M.12</w:t>
      </w:r>
      <w:r>
        <w:rPr>
          <w:rFonts w:asciiTheme="minorHAnsi" w:eastAsiaTheme="minorEastAsia" w:hAnsiTheme="minorHAnsi" w:cstheme="minorBidi"/>
          <w:noProof/>
          <w:kern w:val="2"/>
          <w:sz w:val="24"/>
          <w:szCs w:val="24"/>
          <w:lang w:eastAsia="en-GB"/>
          <w14:ligatures w14:val="standardContextual"/>
        </w:rPr>
        <w:tab/>
      </w:r>
      <w:r w:rsidRPr="005E49A7">
        <w:rPr>
          <w:rFonts w:eastAsia="Malgun Gothic"/>
          <w:noProof/>
        </w:rPr>
        <w:t>imageseq</w:t>
      </w:r>
      <w:r>
        <w:rPr>
          <w:noProof/>
        </w:rPr>
        <w:tab/>
      </w:r>
      <w:r>
        <w:rPr>
          <w:noProof/>
        </w:rPr>
        <w:fldChar w:fldCharType="begin" w:fldLock="1"/>
      </w:r>
      <w:r>
        <w:rPr>
          <w:noProof/>
        </w:rPr>
        <w:instrText xml:space="preserve"> PAGEREF _Toc170383110 \h </w:instrText>
      </w:r>
      <w:r>
        <w:rPr>
          <w:noProof/>
        </w:rPr>
      </w:r>
      <w:r>
        <w:rPr>
          <w:noProof/>
        </w:rPr>
        <w:fldChar w:fldCharType="separate"/>
      </w:r>
      <w:r>
        <w:rPr>
          <w:noProof/>
        </w:rPr>
        <w:t>407</w:t>
      </w:r>
      <w:r>
        <w:rPr>
          <w:noProof/>
        </w:rPr>
        <w:fldChar w:fldCharType="end"/>
      </w:r>
    </w:p>
    <w:p w14:paraId="68083A8F" w14:textId="5D5371FD"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Malgun Gothic"/>
          <w:noProof/>
        </w:rPr>
        <w:t>M.13</w:t>
      </w:r>
      <w:r>
        <w:rPr>
          <w:rFonts w:asciiTheme="minorHAnsi" w:eastAsiaTheme="minorEastAsia" w:hAnsiTheme="minorHAnsi" w:cstheme="minorBidi"/>
          <w:noProof/>
          <w:kern w:val="2"/>
          <w:sz w:val="24"/>
          <w:szCs w:val="24"/>
          <w:lang w:eastAsia="en-GB"/>
          <w14:ligatures w14:val="standardContextual"/>
        </w:rPr>
        <w:tab/>
      </w:r>
      <w:r w:rsidRPr="005E49A7">
        <w:rPr>
          <w:rFonts w:eastAsia="Malgun Gothic"/>
          <w:noProof/>
        </w:rPr>
        <w:t>3gpp_360video</w:t>
      </w:r>
      <w:r>
        <w:rPr>
          <w:noProof/>
        </w:rPr>
        <w:tab/>
      </w:r>
      <w:r>
        <w:rPr>
          <w:noProof/>
        </w:rPr>
        <w:fldChar w:fldCharType="begin" w:fldLock="1"/>
      </w:r>
      <w:r>
        <w:rPr>
          <w:noProof/>
        </w:rPr>
        <w:instrText xml:space="preserve"> PAGEREF _Toc170383111 \h </w:instrText>
      </w:r>
      <w:r>
        <w:rPr>
          <w:noProof/>
        </w:rPr>
      </w:r>
      <w:r>
        <w:rPr>
          <w:noProof/>
        </w:rPr>
        <w:fldChar w:fldCharType="separate"/>
      </w:r>
      <w:r>
        <w:rPr>
          <w:noProof/>
        </w:rPr>
        <w:t>407</w:t>
      </w:r>
      <w:r>
        <w:rPr>
          <w:noProof/>
        </w:rPr>
        <w:fldChar w:fldCharType="end"/>
      </w:r>
    </w:p>
    <w:p w14:paraId="1EBB5FA3" w14:textId="29440070"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Malgun Gothic"/>
          <w:noProof/>
        </w:rPr>
        <w:t>M.14</w:t>
      </w:r>
      <w:r>
        <w:rPr>
          <w:rFonts w:asciiTheme="minorHAnsi" w:eastAsiaTheme="minorEastAsia" w:hAnsiTheme="minorHAnsi" w:cstheme="minorBidi"/>
          <w:noProof/>
          <w:kern w:val="2"/>
          <w:sz w:val="24"/>
          <w:szCs w:val="24"/>
          <w:lang w:eastAsia="en-GB"/>
          <w14:ligatures w14:val="standardContextual"/>
        </w:rPr>
        <w:tab/>
      </w:r>
      <w:r w:rsidRPr="005E49A7">
        <w:rPr>
          <w:rFonts w:eastAsia="Malgun Gothic"/>
          <w:noProof/>
        </w:rPr>
        <w:t>itt4rt_group</w:t>
      </w:r>
      <w:r>
        <w:rPr>
          <w:noProof/>
        </w:rPr>
        <w:tab/>
      </w:r>
      <w:r>
        <w:rPr>
          <w:noProof/>
        </w:rPr>
        <w:fldChar w:fldCharType="begin" w:fldLock="1"/>
      </w:r>
      <w:r>
        <w:rPr>
          <w:noProof/>
        </w:rPr>
        <w:instrText xml:space="preserve"> PAGEREF _Toc170383112 \h </w:instrText>
      </w:r>
      <w:r>
        <w:rPr>
          <w:noProof/>
        </w:rPr>
      </w:r>
      <w:r>
        <w:rPr>
          <w:noProof/>
        </w:rPr>
        <w:fldChar w:fldCharType="separate"/>
      </w:r>
      <w:r>
        <w:rPr>
          <w:noProof/>
        </w:rPr>
        <w:t>408</w:t>
      </w:r>
      <w:r>
        <w:rPr>
          <w:noProof/>
        </w:rPr>
        <w:fldChar w:fldCharType="end"/>
      </w:r>
    </w:p>
    <w:p w14:paraId="1550A1F8" w14:textId="4BFEB6DF"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Malgun Gothic"/>
          <w:noProof/>
        </w:rPr>
        <w:t>M.15</w:t>
      </w:r>
      <w:r>
        <w:rPr>
          <w:rFonts w:asciiTheme="minorHAnsi" w:eastAsiaTheme="minorEastAsia" w:hAnsiTheme="minorHAnsi" w:cstheme="minorBidi"/>
          <w:noProof/>
          <w:kern w:val="2"/>
          <w:sz w:val="24"/>
          <w:szCs w:val="24"/>
          <w:lang w:eastAsia="en-GB"/>
          <w14:ligatures w14:val="standardContextual"/>
        </w:rPr>
        <w:tab/>
      </w:r>
      <w:r w:rsidRPr="005E49A7">
        <w:rPr>
          <w:rFonts w:eastAsia="Malgun Gothic"/>
          <w:noProof/>
        </w:rPr>
        <w:t>3gpp_overlay</w:t>
      </w:r>
      <w:r>
        <w:rPr>
          <w:noProof/>
        </w:rPr>
        <w:tab/>
      </w:r>
      <w:r>
        <w:rPr>
          <w:noProof/>
        </w:rPr>
        <w:fldChar w:fldCharType="begin" w:fldLock="1"/>
      </w:r>
      <w:r>
        <w:rPr>
          <w:noProof/>
        </w:rPr>
        <w:instrText xml:space="preserve"> PAGEREF _Toc170383113 \h </w:instrText>
      </w:r>
      <w:r>
        <w:rPr>
          <w:noProof/>
        </w:rPr>
      </w:r>
      <w:r>
        <w:rPr>
          <w:noProof/>
        </w:rPr>
        <w:fldChar w:fldCharType="separate"/>
      </w:r>
      <w:r>
        <w:rPr>
          <w:noProof/>
        </w:rPr>
        <w:t>409</w:t>
      </w:r>
      <w:r>
        <w:rPr>
          <w:noProof/>
        </w:rPr>
        <w:fldChar w:fldCharType="end"/>
      </w:r>
    </w:p>
    <w:p w14:paraId="516271F2" w14:textId="104D61DB"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Malgun Gothic"/>
          <w:noProof/>
        </w:rPr>
        <w:t>M.16</w:t>
      </w:r>
      <w:r>
        <w:rPr>
          <w:rFonts w:asciiTheme="minorHAnsi" w:eastAsiaTheme="minorEastAsia" w:hAnsiTheme="minorHAnsi" w:cstheme="minorBidi"/>
          <w:noProof/>
          <w:kern w:val="2"/>
          <w:sz w:val="24"/>
          <w:szCs w:val="24"/>
          <w:lang w:eastAsia="en-GB"/>
          <w14:ligatures w14:val="standardContextual"/>
        </w:rPr>
        <w:tab/>
      </w:r>
      <w:r w:rsidRPr="005E49A7">
        <w:rPr>
          <w:rFonts w:eastAsia="Malgun Gothic"/>
          <w:noProof/>
        </w:rPr>
        <w:t>3gpp_360video_replacement</w:t>
      </w:r>
      <w:r>
        <w:rPr>
          <w:noProof/>
        </w:rPr>
        <w:tab/>
      </w:r>
      <w:r>
        <w:rPr>
          <w:noProof/>
        </w:rPr>
        <w:fldChar w:fldCharType="begin" w:fldLock="1"/>
      </w:r>
      <w:r>
        <w:rPr>
          <w:noProof/>
        </w:rPr>
        <w:instrText xml:space="preserve"> PAGEREF _Toc170383114 \h </w:instrText>
      </w:r>
      <w:r>
        <w:rPr>
          <w:noProof/>
        </w:rPr>
      </w:r>
      <w:r>
        <w:rPr>
          <w:noProof/>
        </w:rPr>
        <w:fldChar w:fldCharType="separate"/>
      </w:r>
      <w:r>
        <w:rPr>
          <w:noProof/>
        </w:rPr>
        <w:t>409</w:t>
      </w:r>
      <w:r>
        <w:rPr>
          <w:noProof/>
        </w:rPr>
        <w:fldChar w:fldCharType="end"/>
      </w:r>
    </w:p>
    <w:p w14:paraId="48BA3C5C" w14:textId="3DAACAF4"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Malgun Gothic"/>
          <w:noProof/>
        </w:rPr>
        <w:t>M.17</w:t>
      </w:r>
      <w:r>
        <w:rPr>
          <w:rFonts w:asciiTheme="minorHAnsi" w:eastAsiaTheme="minorEastAsia" w:hAnsiTheme="minorHAnsi" w:cstheme="minorBidi"/>
          <w:noProof/>
          <w:kern w:val="2"/>
          <w:sz w:val="24"/>
          <w:szCs w:val="24"/>
          <w:lang w:eastAsia="en-GB"/>
          <w14:ligatures w14:val="standardContextual"/>
        </w:rPr>
        <w:tab/>
      </w:r>
      <w:r w:rsidRPr="005E49A7">
        <w:rPr>
          <w:rFonts w:eastAsia="Malgun Gothic"/>
          <w:noProof/>
        </w:rPr>
        <w:t>3gpp_fisheye</w:t>
      </w:r>
      <w:r>
        <w:rPr>
          <w:noProof/>
        </w:rPr>
        <w:tab/>
      </w:r>
      <w:r>
        <w:rPr>
          <w:noProof/>
        </w:rPr>
        <w:fldChar w:fldCharType="begin" w:fldLock="1"/>
      </w:r>
      <w:r>
        <w:rPr>
          <w:noProof/>
        </w:rPr>
        <w:instrText xml:space="preserve"> PAGEREF _Toc170383115 \h </w:instrText>
      </w:r>
      <w:r>
        <w:rPr>
          <w:noProof/>
        </w:rPr>
      </w:r>
      <w:r>
        <w:rPr>
          <w:noProof/>
        </w:rPr>
        <w:fldChar w:fldCharType="separate"/>
      </w:r>
      <w:r>
        <w:rPr>
          <w:noProof/>
        </w:rPr>
        <w:t>410</w:t>
      </w:r>
      <w:r>
        <w:rPr>
          <w:noProof/>
        </w:rPr>
        <w:fldChar w:fldCharType="end"/>
      </w:r>
    </w:p>
    <w:p w14:paraId="2BAA8165" w14:textId="76B6D37B"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Malgun Gothic"/>
          <w:noProof/>
        </w:rPr>
        <w:t>M.18</w:t>
      </w:r>
      <w:r>
        <w:rPr>
          <w:rFonts w:asciiTheme="minorHAnsi" w:eastAsiaTheme="minorEastAsia" w:hAnsiTheme="minorHAnsi" w:cstheme="minorBidi"/>
          <w:noProof/>
          <w:kern w:val="2"/>
          <w:sz w:val="24"/>
          <w:szCs w:val="24"/>
          <w:lang w:eastAsia="en-GB"/>
          <w14:ligatures w14:val="standardContextual"/>
        </w:rPr>
        <w:tab/>
      </w:r>
      <w:r w:rsidRPr="005E49A7">
        <w:rPr>
          <w:rFonts w:eastAsia="Malgun Gothic"/>
          <w:noProof/>
        </w:rPr>
        <w:t>3gpp-camera-calibration</w:t>
      </w:r>
      <w:r>
        <w:rPr>
          <w:noProof/>
        </w:rPr>
        <w:tab/>
      </w:r>
      <w:r>
        <w:rPr>
          <w:noProof/>
        </w:rPr>
        <w:fldChar w:fldCharType="begin" w:fldLock="1"/>
      </w:r>
      <w:r>
        <w:rPr>
          <w:noProof/>
        </w:rPr>
        <w:instrText xml:space="preserve"> PAGEREF _Toc170383116 \h </w:instrText>
      </w:r>
      <w:r>
        <w:rPr>
          <w:noProof/>
        </w:rPr>
      </w:r>
      <w:r>
        <w:rPr>
          <w:noProof/>
        </w:rPr>
        <w:fldChar w:fldCharType="separate"/>
      </w:r>
      <w:r>
        <w:rPr>
          <w:noProof/>
        </w:rPr>
        <w:t>410</w:t>
      </w:r>
      <w:r>
        <w:rPr>
          <w:noProof/>
        </w:rPr>
        <w:fldChar w:fldCharType="end"/>
      </w:r>
    </w:p>
    <w:p w14:paraId="4732CFB7" w14:textId="5B7CC4F2"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Malgun Gothic"/>
          <w:noProof/>
        </w:rPr>
        <w:t>M.19</w:t>
      </w:r>
      <w:r>
        <w:rPr>
          <w:rFonts w:asciiTheme="minorHAnsi" w:eastAsiaTheme="minorEastAsia" w:hAnsiTheme="minorHAnsi" w:cstheme="minorBidi"/>
          <w:noProof/>
          <w:kern w:val="2"/>
          <w:sz w:val="24"/>
          <w:szCs w:val="24"/>
          <w:lang w:eastAsia="en-GB"/>
          <w14:ligatures w14:val="standardContextual"/>
        </w:rPr>
        <w:tab/>
      </w:r>
      <w:r w:rsidRPr="005E49A7">
        <w:rPr>
          <w:rFonts w:eastAsia="Malgun Gothic"/>
          <w:noProof/>
        </w:rPr>
        <w:t>stitch_group</w:t>
      </w:r>
      <w:r>
        <w:rPr>
          <w:noProof/>
        </w:rPr>
        <w:tab/>
      </w:r>
      <w:r>
        <w:rPr>
          <w:noProof/>
        </w:rPr>
        <w:fldChar w:fldCharType="begin" w:fldLock="1"/>
      </w:r>
      <w:r>
        <w:rPr>
          <w:noProof/>
        </w:rPr>
        <w:instrText xml:space="preserve"> PAGEREF _Toc170383117 \h </w:instrText>
      </w:r>
      <w:r>
        <w:rPr>
          <w:noProof/>
        </w:rPr>
      </w:r>
      <w:r>
        <w:rPr>
          <w:noProof/>
        </w:rPr>
        <w:fldChar w:fldCharType="separate"/>
      </w:r>
      <w:r>
        <w:rPr>
          <w:noProof/>
        </w:rPr>
        <w:t>411</w:t>
      </w:r>
      <w:r>
        <w:rPr>
          <w:noProof/>
        </w:rPr>
        <w:fldChar w:fldCharType="end"/>
      </w:r>
    </w:p>
    <w:p w14:paraId="03577906" w14:textId="31116FF1"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eastAsia="Malgun Gothic"/>
          <w:noProof/>
        </w:rPr>
        <w:t>M.20</w:t>
      </w:r>
      <w:r>
        <w:rPr>
          <w:rFonts w:asciiTheme="minorHAnsi" w:eastAsiaTheme="minorEastAsia" w:hAnsiTheme="minorHAnsi" w:cstheme="minorBidi"/>
          <w:noProof/>
          <w:kern w:val="2"/>
          <w:sz w:val="24"/>
          <w:szCs w:val="24"/>
          <w:lang w:eastAsia="en-GB"/>
          <w14:ligatures w14:val="standardContextual"/>
        </w:rPr>
        <w:tab/>
      </w:r>
      <w:r w:rsidRPr="005E49A7">
        <w:rPr>
          <w:rFonts w:eastAsia="Malgun Gothic"/>
          <w:noProof/>
        </w:rPr>
        <w:t>no_other_overlays</w:t>
      </w:r>
      <w:r>
        <w:rPr>
          <w:noProof/>
        </w:rPr>
        <w:tab/>
      </w:r>
      <w:r>
        <w:rPr>
          <w:noProof/>
        </w:rPr>
        <w:fldChar w:fldCharType="begin" w:fldLock="1"/>
      </w:r>
      <w:r>
        <w:rPr>
          <w:noProof/>
        </w:rPr>
        <w:instrText xml:space="preserve"> PAGEREF _Toc170383118 \h </w:instrText>
      </w:r>
      <w:r>
        <w:rPr>
          <w:noProof/>
        </w:rPr>
      </w:r>
      <w:r>
        <w:rPr>
          <w:noProof/>
        </w:rPr>
        <w:fldChar w:fldCharType="separate"/>
      </w:r>
      <w:r>
        <w:rPr>
          <w:noProof/>
        </w:rPr>
        <w:t>411</w:t>
      </w:r>
      <w:r>
        <w:rPr>
          <w:noProof/>
        </w:rPr>
        <w:fldChar w:fldCharType="end"/>
      </w:r>
    </w:p>
    <w:p w14:paraId="4DCA90FA" w14:textId="70FA21E1"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3gpp-req-app</w:t>
      </w:r>
      <w:r>
        <w:rPr>
          <w:noProof/>
        </w:rPr>
        <w:tab/>
      </w:r>
      <w:r>
        <w:rPr>
          <w:noProof/>
        </w:rPr>
        <w:fldChar w:fldCharType="begin" w:fldLock="1"/>
      </w:r>
      <w:r>
        <w:rPr>
          <w:noProof/>
        </w:rPr>
        <w:instrText xml:space="preserve"> PAGEREF _Toc170383119 \h </w:instrText>
      </w:r>
      <w:r>
        <w:rPr>
          <w:noProof/>
        </w:rPr>
      </w:r>
      <w:r>
        <w:rPr>
          <w:noProof/>
        </w:rPr>
        <w:fldChar w:fldCharType="separate"/>
      </w:r>
      <w:r>
        <w:rPr>
          <w:noProof/>
        </w:rPr>
        <w:t>412</w:t>
      </w:r>
      <w:r>
        <w:rPr>
          <w:noProof/>
        </w:rPr>
        <w:fldChar w:fldCharType="end"/>
      </w:r>
    </w:p>
    <w:p w14:paraId="6F28B0B1" w14:textId="22E85AB4"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 xml:space="preserve"> Computation of b=AS for Video Codec</w:t>
      </w:r>
      <w:r>
        <w:rPr>
          <w:noProof/>
        </w:rPr>
        <w:tab/>
      </w:r>
      <w:r>
        <w:rPr>
          <w:noProof/>
        </w:rPr>
        <w:fldChar w:fldCharType="begin" w:fldLock="1"/>
      </w:r>
      <w:r>
        <w:rPr>
          <w:noProof/>
        </w:rPr>
        <w:instrText xml:space="preserve"> PAGEREF _Toc170383120 \h </w:instrText>
      </w:r>
      <w:r>
        <w:rPr>
          <w:noProof/>
        </w:rPr>
      </w:r>
      <w:r>
        <w:rPr>
          <w:noProof/>
        </w:rPr>
        <w:fldChar w:fldCharType="separate"/>
      </w:r>
      <w:r>
        <w:rPr>
          <w:noProof/>
        </w:rPr>
        <w:t>414</w:t>
      </w:r>
      <w:r>
        <w:rPr>
          <w:noProof/>
        </w:rPr>
        <w:fldChar w:fldCharType="end"/>
      </w:r>
    </w:p>
    <w:p w14:paraId="070F6965" w14:textId="487FF507"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_Toc170383121 \h </w:instrText>
      </w:r>
      <w:r>
        <w:rPr>
          <w:noProof/>
        </w:rPr>
      </w:r>
      <w:r>
        <w:rPr>
          <w:noProof/>
        </w:rPr>
        <w:fldChar w:fldCharType="separate"/>
      </w:r>
      <w:r>
        <w:rPr>
          <w:noProof/>
        </w:rPr>
        <w:t>414</w:t>
      </w:r>
      <w:r>
        <w:rPr>
          <w:noProof/>
        </w:rPr>
        <w:fldChar w:fldCharType="end"/>
      </w:r>
    </w:p>
    <w:p w14:paraId="754AFB2A" w14:textId="615935E7"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N.2</w:t>
      </w:r>
      <w:r>
        <w:rPr>
          <w:rFonts w:asciiTheme="minorHAnsi" w:eastAsiaTheme="minorEastAsia" w:hAnsiTheme="minorHAnsi" w:cstheme="minorBidi"/>
          <w:noProof/>
          <w:kern w:val="2"/>
          <w:sz w:val="24"/>
          <w:szCs w:val="24"/>
          <w:lang w:eastAsia="en-GB"/>
          <w14:ligatures w14:val="standardContextual"/>
        </w:rPr>
        <w:tab/>
      </w:r>
      <w:r>
        <w:rPr>
          <w:noProof/>
          <w:lang w:eastAsia="ko-KR"/>
        </w:rPr>
        <w:t>Examples</w:t>
      </w:r>
      <w:r>
        <w:rPr>
          <w:noProof/>
        </w:rPr>
        <w:tab/>
      </w:r>
      <w:r>
        <w:rPr>
          <w:noProof/>
        </w:rPr>
        <w:fldChar w:fldCharType="begin" w:fldLock="1"/>
      </w:r>
      <w:r>
        <w:rPr>
          <w:noProof/>
        </w:rPr>
        <w:instrText xml:space="preserve"> PAGEREF _Toc170383122 \h </w:instrText>
      </w:r>
      <w:r>
        <w:rPr>
          <w:noProof/>
        </w:rPr>
      </w:r>
      <w:r>
        <w:rPr>
          <w:noProof/>
        </w:rPr>
        <w:fldChar w:fldCharType="separate"/>
      </w:r>
      <w:r>
        <w:rPr>
          <w:noProof/>
        </w:rPr>
        <w:t>414</w:t>
      </w:r>
      <w:r>
        <w:rPr>
          <w:noProof/>
        </w:rPr>
        <w:fldChar w:fldCharType="end"/>
      </w:r>
    </w:p>
    <w:p w14:paraId="5892724B" w14:textId="78531609"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O (informative):</w:t>
      </w:r>
      <w:r>
        <w:rPr>
          <w:noProof/>
        </w:rPr>
        <w:tab/>
        <w:t>IANA registration information for RTP Header Extensions</w:t>
      </w:r>
      <w:r>
        <w:rPr>
          <w:noProof/>
        </w:rPr>
        <w:tab/>
      </w:r>
      <w:r>
        <w:rPr>
          <w:noProof/>
        </w:rPr>
        <w:fldChar w:fldCharType="begin" w:fldLock="1"/>
      </w:r>
      <w:r>
        <w:rPr>
          <w:noProof/>
        </w:rPr>
        <w:instrText xml:space="preserve"> PAGEREF _Toc170383123 \h </w:instrText>
      </w:r>
      <w:r>
        <w:rPr>
          <w:noProof/>
        </w:rPr>
      </w:r>
      <w:r>
        <w:rPr>
          <w:noProof/>
        </w:rPr>
        <w:fldChar w:fldCharType="separate"/>
      </w:r>
      <w:r>
        <w:rPr>
          <w:noProof/>
        </w:rPr>
        <w:t>415</w:t>
      </w:r>
      <w:r>
        <w:rPr>
          <w:noProof/>
        </w:rPr>
        <w:fldChar w:fldCharType="end"/>
      </w:r>
    </w:p>
    <w:p w14:paraId="053780CA" w14:textId="3B0FB595"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O.1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_Toc170383124 \h </w:instrText>
      </w:r>
      <w:r>
        <w:rPr>
          <w:noProof/>
        </w:rPr>
      </w:r>
      <w:r>
        <w:rPr>
          <w:noProof/>
        </w:rPr>
        <w:fldChar w:fldCharType="separate"/>
      </w:r>
      <w:r>
        <w:rPr>
          <w:noProof/>
        </w:rPr>
        <w:t>415</w:t>
      </w:r>
      <w:r>
        <w:rPr>
          <w:noProof/>
        </w:rPr>
        <w:fldChar w:fldCharType="end"/>
      </w:r>
    </w:p>
    <w:p w14:paraId="3D547B2F" w14:textId="53043FBD"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cs="Arial"/>
          <w:noProof/>
        </w:rPr>
        <w:t>O.2</w:t>
      </w:r>
      <w:r>
        <w:rPr>
          <w:rFonts w:asciiTheme="minorHAnsi" w:eastAsiaTheme="minorEastAsia" w:hAnsiTheme="minorHAnsi" w:cstheme="minorBidi"/>
          <w:noProof/>
          <w:kern w:val="2"/>
          <w:sz w:val="24"/>
          <w:szCs w:val="24"/>
          <w:lang w:eastAsia="en-GB"/>
          <w14:ligatures w14:val="standardContextual"/>
        </w:rPr>
        <w:tab/>
      </w:r>
      <w:r w:rsidRPr="005E49A7">
        <w:rPr>
          <w:rFonts w:cs="Arial"/>
          <w:noProof/>
        </w:rPr>
        <w:t>urn:3gpp:video-orientation</w:t>
      </w:r>
      <w:r>
        <w:rPr>
          <w:noProof/>
        </w:rPr>
        <w:tab/>
      </w:r>
      <w:r>
        <w:rPr>
          <w:noProof/>
        </w:rPr>
        <w:fldChar w:fldCharType="begin" w:fldLock="1"/>
      </w:r>
      <w:r>
        <w:rPr>
          <w:noProof/>
        </w:rPr>
        <w:instrText xml:space="preserve"> PAGEREF _Toc170383125 \h </w:instrText>
      </w:r>
      <w:r>
        <w:rPr>
          <w:noProof/>
        </w:rPr>
      </w:r>
      <w:r>
        <w:rPr>
          <w:noProof/>
        </w:rPr>
        <w:fldChar w:fldCharType="separate"/>
      </w:r>
      <w:r>
        <w:rPr>
          <w:noProof/>
        </w:rPr>
        <w:t>415</w:t>
      </w:r>
      <w:r>
        <w:rPr>
          <w:noProof/>
        </w:rPr>
        <w:fldChar w:fldCharType="end"/>
      </w:r>
    </w:p>
    <w:p w14:paraId="6D067D95" w14:textId="1BC43609"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cs="Arial"/>
          <w:noProof/>
        </w:rPr>
        <w:t>O.3</w:t>
      </w:r>
      <w:r>
        <w:rPr>
          <w:rFonts w:asciiTheme="minorHAnsi" w:eastAsiaTheme="minorEastAsia" w:hAnsiTheme="minorHAnsi" w:cstheme="minorBidi"/>
          <w:noProof/>
          <w:kern w:val="2"/>
          <w:sz w:val="24"/>
          <w:szCs w:val="24"/>
          <w:lang w:eastAsia="en-GB"/>
          <w14:ligatures w14:val="standardContextual"/>
        </w:rPr>
        <w:tab/>
      </w:r>
      <w:r w:rsidRPr="005E49A7">
        <w:rPr>
          <w:rFonts w:cs="Arial"/>
          <w:noProof/>
        </w:rPr>
        <w:t>urn:3gpp:video-orientation:6</w:t>
      </w:r>
      <w:r>
        <w:rPr>
          <w:noProof/>
        </w:rPr>
        <w:tab/>
      </w:r>
      <w:r>
        <w:rPr>
          <w:noProof/>
        </w:rPr>
        <w:fldChar w:fldCharType="begin" w:fldLock="1"/>
      </w:r>
      <w:r>
        <w:rPr>
          <w:noProof/>
        </w:rPr>
        <w:instrText xml:space="preserve"> PAGEREF _Toc170383126 \h </w:instrText>
      </w:r>
      <w:r>
        <w:rPr>
          <w:noProof/>
        </w:rPr>
      </w:r>
      <w:r>
        <w:rPr>
          <w:noProof/>
        </w:rPr>
        <w:fldChar w:fldCharType="separate"/>
      </w:r>
      <w:r>
        <w:rPr>
          <w:noProof/>
        </w:rPr>
        <w:t>415</w:t>
      </w:r>
      <w:r>
        <w:rPr>
          <w:noProof/>
        </w:rPr>
        <w:fldChar w:fldCharType="end"/>
      </w:r>
    </w:p>
    <w:p w14:paraId="2D0CB038" w14:textId="2EED7714"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cs="Arial"/>
          <w:noProof/>
        </w:rPr>
        <w:t>O.4</w:t>
      </w:r>
      <w:r>
        <w:rPr>
          <w:rFonts w:asciiTheme="minorHAnsi" w:eastAsiaTheme="minorEastAsia" w:hAnsiTheme="minorHAnsi" w:cstheme="minorBidi"/>
          <w:noProof/>
          <w:kern w:val="2"/>
          <w:sz w:val="24"/>
          <w:szCs w:val="24"/>
          <w:lang w:eastAsia="en-GB"/>
          <w14:ligatures w14:val="standardContextual"/>
        </w:rPr>
        <w:tab/>
      </w:r>
      <w:r w:rsidRPr="005E49A7">
        <w:rPr>
          <w:rFonts w:cs="Arial"/>
          <w:noProof/>
        </w:rPr>
        <w:t>urn:3gpp:roi-sent</w:t>
      </w:r>
      <w:r>
        <w:rPr>
          <w:noProof/>
        </w:rPr>
        <w:tab/>
      </w:r>
      <w:r>
        <w:rPr>
          <w:noProof/>
        </w:rPr>
        <w:fldChar w:fldCharType="begin" w:fldLock="1"/>
      </w:r>
      <w:r>
        <w:rPr>
          <w:noProof/>
        </w:rPr>
        <w:instrText xml:space="preserve"> PAGEREF _Toc170383127 \h </w:instrText>
      </w:r>
      <w:r>
        <w:rPr>
          <w:noProof/>
        </w:rPr>
      </w:r>
      <w:r>
        <w:rPr>
          <w:noProof/>
        </w:rPr>
        <w:fldChar w:fldCharType="separate"/>
      </w:r>
      <w:r>
        <w:rPr>
          <w:noProof/>
        </w:rPr>
        <w:t>415</w:t>
      </w:r>
      <w:r>
        <w:rPr>
          <w:noProof/>
        </w:rPr>
        <w:fldChar w:fldCharType="end"/>
      </w:r>
    </w:p>
    <w:p w14:paraId="5AD12E2E" w14:textId="41829433"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cs="Arial"/>
          <w:noProof/>
        </w:rPr>
        <w:t>O.5</w:t>
      </w:r>
      <w:r>
        <w:rPr>
          <w:rFonts w:asciiTheme="minorHAnsi" w:eastAsiaTheme="minorEastAsia" w:hAnsiTheme="minorHAnsi" w:cstheme="minorBidi"/>
          <w:noProof/>
          <w:kern w:val="2"/>
          <w:sz w:val="24"/>
          <w:szCs w:val="24"/>
          <w:lang w:eastAsia="en-GB"/>
          <w14:ligatures w14:val="standardContextual"/>
        </w:rPr>
        <w:tab/>
      </w:r>
      <w:r w:rsidRPr="005E49A7">
        <w:rPr>
          <w:rFonts w:cs="Arial"/>
          <w:noProof/>
        </w:rPr>
        <w:t>urn:3gpp:predefined-roi-sent</w:t>
      </w:r>
      <w:r>
        <w:rPr>
          <w:noProof/>
        </w:rPr>
        <w:tab/>
      </w:r>
      <w:r>
        <w:rPr>
          <w:noProof/>
        </w:rPr>
        <w:fldChar w:fldCharType="begin" w:fldLock="1"/>
      </w:r>
      <w:r>
        <w:rPr>
          <w:noProof/>
        </w:rPr>
        <w:instrText xml:space="preserve"> PAGEREF _Toc170383128 \h </w:instrText>
      </w:r>
      <w:r>
        <w:rPr>
          <w:noProof/>
        </w:rPr>
      </w:r>
      <w:r>
        <w:rPr>
          <w:noProof/>
        </w:rPr>
        <w:fldChar w:fldCharType="separate"/>
      </w:r>
      <w:r>
        <w:rPr>
          <w:noProof/>
        </w:rPr>
        <w:t>416</w:t>
      </w:r>
      <w:r>
        <w:rPr>
          <w:noProof/>
        </w:rPr>
        <w:fldChar w:fldCharType="end"/>
      </w:r>
    </w:p>
    <w:p w14:paraId="25E592BF" w14:textId="15E47D41"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O.6</w:t>
      </w:r>
      <w:r>
        <w:rPr>
          <w:rFonts w:asciiTheme="minorHAnsi" w:eastAsiaTheme="minorEastAsia" w:hAnsiTheme="minorHAnsi" w:cstheme="minorBidi"/>
          <w:noProof/>
          <w:kern w:val="2"/>
          <w:sz w:val="24"/>
          <w:szCs w:val="24"/>
          <w:lang w:eastAsia="en-GB"/>
          <w14:ligatures w14:val="standardContextual"/>
        </w:rPr>
        <w:tab/>
      </w:r>
      <w:r>
        <w:rPr>
          <w:noProof/>
        </w:rPr>
        <w:t>urn:3gpp:audio-mixing-gain</w:t>
      </w:r>
      <w:r>
        <w:rPr>
          <w:noProof/>
        </w:rPr>
        <w:tab/>
      </w:r>
      <w:r>
        <w:rPr>
          <w:noProof/>
        </w:rPr>
        <w:fldChar w:fldCharType="begin" w:fldLock="1"/>
      </w:r>
      <w:r>
        <w:rPr>
          <w:noProof/>
        </w:rPr>
        <w:instrText xml:space="preserve"> PAGEREF _Toc170383129 \h </w:instrText>
      </w:r>
      <w:r>
        <w:rPr>
          <w:noProof/>
        </w:rPr>
      </w:r>
      <w:r>
        <w:rPr>
          <w:noProof/>
        </w:rPr>
        <w:fldChar w:fldCharType="separate"/>
      </w:r>
      <w:r>
        <w:rPr>
          <w:noProof/>
        </w:rPr>
        <w:t>416</w:t>
      </w:r>
      <w:r>
        <w:rPr>
          <w:noProof/>
        </w:rPr>
        <w:fldChar w:fldCharType="end"/>
      </w:r>
    </w:p>
    <w:p w14:paraId="733B82C6" w14:textId="4C1F4208"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P</w:t>
      </w:r>
      <w:r>
        <w:rPr>
          <w:noProof/>
        </w:rPr>
        <w:t xml:space="preserve"> (informative):</w:t>
      </w:r>
      <w:r>
        <w:rPr>
          <w:noProof/>
        </w:rPr>
        <w:tab/>
      </w:r>
      <w:r>
        <w:rPr>
          <w:noProof/>
          <w:lang w:eastAsia="ko-KR"/>
        </w:rPr>
        <w:t>Video packet loss handling operation principles and examples</w:t>
      </w:r>
      <w:r>
        <w:rPr>
          <w:noProof/>
        </w:rPr>
        <w:tab/>
      </w:r>
      <w:r>
        <w:rPr>
          <w:noProof/>
        </w:rPr>
        <w:fldChar w:fldCharType="begin" w:fldLock="1"/>
      </w:r>
      <w:r>
        <w:rPr>
          <w:noProof/>
        </w:rPr>
        <w:instrText xml:space="preserve"> PAGEREF _Toc170383130 \h </w:instrText>
      </w:r>
      <w:r>
        <w:rPr>
          <w:noProof/>
        </w:rPr>
      </w:r>
      <w:r>
        <w:rPr>
          <w:noProof/>
        </w:rPr>
        <w:fldChar w:fldCharType="separate"/>
      </w:r>
      <w:r>
        <w:rPr>
          <w:noProof/>
        </w:rPr>
        <w:t>417</w:t>
      </w:r>
      <w:r>
        <w:rPr>
          <w:noProof/>
        </w:rPr>
        <w:fldChar w:fldCharType="end"/>
      </w:r>
    </w:p>
    <w:p w14:paraId="4D14DA85" w14:textId="6E6900AE"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_Toc170383131 \h </w:instrText>
      </w:r>
      <w:r>
        <w:rPr>
          <w:noProof/>
        </w:rPr>
      </w:r>
      <w:r>
        <w:rPr>
          <w:noProof/>
        </w:rPr>
        <w:fldChar w:fldCharType="separate"/>
      </w:r>
      <w:r>
        <w:rPr>
          <w:noProof/>
        </w:rPr>
        <w:t>417</w:t>
      </w:r>
      <w:r>
        <w:rPr>
          <w:noProof/>
        </w:rPr>
        <w:fldChar w:fldCharType="end"/>
      </w:r>
    </w:p>
    <w:p w14:paraId="340FEC12" w14:textId="3D71805C"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P.2</w:t>
      </w:r>
      <w:r>
        <w:rPr>
          <w:rFonts w:asciiTheme="minorHAnsi" w:eastAsiaTheme="minorEastAsia" w:hAnsiTheme="minorHAnsi" w:cstheme="minorBidi"/>
          <w:noProof/>
          <w:kern w:val="2"/>
          <w:sz w:val="24"/>
          <w:szCs w:val="24"/>
          <w:lang w:eastAsia="en-GB"/>
          <w14:ligatures w14:val="standardContextual"/>
        </w:rPr>
        <w:tab/>
      </w:r>
      <w:r>
        <w:rPr>
          <w:noProof/>
          <w:lang w:eastAsia="ko-KR"/>
        </w:rPr>
        <w:t>Video error recovery</w:t>
      </w:r>
      <w:r>
        <w:rPr>
          <w:noProof/>
        </w:rPr>
        <w:tab/>
      </w:r>
      <w:r>
        <w:rPr>
          <w:noProof/>
        </w:rPr>
        <w:fldChar w:fldCharType="begin" w:fldLock="1"/>
      </w:r>
      <w:r>
        <w:rPr>
          <w:noProof/>
        </w:rPr>
        <w:instrText xml:space="preserve"> PAGEREF _Toc170383132 \h </w:instrText>
      </w:r>
      <w:r>
        <w:rPr>
          <w:noProof/>
        </w:rPr>
      </w:r>
      <w:r>
        <w:rPr>
          <w:noProof/>
        </w:rPr>
        <w:fldChar w:fldCharType="separate"/>
      </w:r>
      <w:r>
        <w:rPr>
          <w:noProof/>
        </w:rPr>
        <w:t>417</w:t>
      </w:r>
      <w:r>
        <w:rPr>
          <w:noProof/>
        </w:rPr>
        <w:fldChar w:fldCharType="end"/>
      </w:r>
    </w:p>
    <w:p w14:paraId="61E03A84" w14:textId="6F5E3A87"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P.3</w:t>
      </w:r>
      <w:r>
        <w:rPr>
          <w:rFonts w:asciiTheme="minorHAnsi" w:eastAsiaTheme="minorEastAsia" w:hAnsiTheme="minorHAnsi" w:cstheme="minorBidi"/>
          <w:noProof/>
          <w:kern w:val="2"/>
          <w:sz w:val="24"/>
          <w:szCs w:val="24"/>
          <w:lang w:eastAsia="en-GB"/>
          <w14:ligatures w14:val="standardContextual"/>
        </w:rPr>
        <w:tab/>
      </w:r>
      <w:r>
        <w:rPr>
          <w:noProof/>
          <w:lang w:eastAsia="ko-KR"/>
        </w:rPr>
        <w:t>RTP Retransmission</w:t>
      </w:r>
      <w:r>
        <w:rPr>
          <w:noProof/>
        </w:rPr>
        <w:tab/>
      </w:r>
      <w:r>
        <w:rPr>
          <w:noProof/>
        </w:rPr>
        <w:fldChar w:fldCharType="begin" w:fldLock="1"/>
      </w:r>
      <w:r>
        <w:rPr>
          <w:noProof/>
        </w:rPr>
        <w:instrText xml:space="preserve"> PAGEREF _Toc170383133 \h </w:instrText>
      </w:r>
      <w:r>
        <w:rPr>
          <w:noProof/>
        </w:rPr>
      </w:r>
      <w:r>
        <w:rPr>
          <w:noProof/>
        </w:rPr>
        <w:fldChar w:fldCharType="separate"/>
      </w:r>
      <w:r>
        <w:rPr>
          <w:noProof/>
        </w:rPr>
        <w:t>419</w:t>
      </w:r>
      <w:r>
        <w:rPr>
          <w:noProof/>
        </w:rPr>
        <w:fldChar w:fldCharType="end"/>
      </w:r>
    </w:p>
    <w:p w14:paraId="7231BAD5" w14:textId="194296BA"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Q</w:t>
      </w:r>
      <w:r>
        <w:rPr>
          <w:noProof/>
        </w:rPr>
        <w:t xml:space="preserve"> (informative):</w:t>
      </w:r>
      <w:r>
        <w:rPr>
          <w:noProof/>
        </w:rPr>
        <w:tab/>
      </w:r>
      <w:r>
        <w:rPr>
          <w:noProof/>
          <w:lang w:eastAsia="ko-KR"/>
        </w:rPr>
        <w:t>Computation of b=AS for EVS</w:t>
      </w:r>
      <w:r>
        <w:rPr>
          <w:noProof/>
        </w:rPr>
        <w:tab/>
      </w:r>
      <w:r>
        <w:rPr>
          <w:noProof/>
        </w:rPr>
        <w:fldChar w:fldCharType="begin" w:fldLock="1"/>
      </w:r>
      <w:r>
        <w:rPr>
          <w:noProof/>
        </w:rPr>
        <w:instrText xml:space="preserve"> PAGEREF _Toc170383134 \h </w:instrText>
      </w:r>
      <w:r>
        <w:rPr>
          <w:noProof/>
        </w:rPr>
      </w:r>
      <w:r>
        <w:rPr>
          <w:noProof/>
        </w:rPr>
        <w:fldChar w:fldCharType="separate"/>
      </w:r>
      <w:r>
        <w:rPr>
          <w:noProof/>
        </w:rPr>
        <w:t>421</w:t>
      </w:r>
      <w:r>
        <w:rPr>
          <w:noProof/>
        </w:rPr>
        <w:fldChar w:fldCharType="end"/>
      </w:r>
    </w:p>
    <w:p w14:paraId="78D97842" w14:textId="7F3AA540"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Q.1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_Toc170383135 \h </w:instrText>
      </w:r>
      <w:r>
        <w:rPr>
          <w:noProof/>
        </w:rPr>
      </w:r>
      <w:r>
        <w:rPr>
          <w:noProof/>
        </w:rPr>
        <w:fldChar w:fldCharType="separate"/>
      </w:r>
      <w:r>
        <w:rPr>
          <w:noProof/>
        </w:rPr>
        <w:t>421</w:t>
      </w:r>
      <w:r>
        <w:rPr>
          <w:noProof/>
        </w:rPr>
        <w:fldChar w:fldCharType="end"/>
      </w:r>
    </w:p>
    <w:p w14:paraId="49E777FC" w14:textId="408D11A7"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_Toc170383136 \h </w:instrText>
      </w:r>
      <w:r>
        <w:rPr>
          <w:noProof/>
        </w:rPr>
      </w:r>
      <w:r>
        <w:rPr>
          <w:noProof/>
        </w:rPr>
        <w:fldChar w:fldCharType="separate"/>
      </w:r>
      <w:r>
        <w:rPr>
          <w:noProof/>
        </w:rPr>
        <w:t>421</w:t>
      </w:r>
      <w:r>
        <w:rPr>
          <w:noProof/>
        </w:rPr>
        <w:fldChar w:fldCharType="end"/>
      </w:r>
    </w:p>
    <w:p w14:paraId="4FF2C9B3" w14:textId="76638167"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_Toc170383137 \h </w:instrText>
      </w:r>
      <w:r>
        <w:rPr>
          <w:noProof/>
        </w:rPr>
      </w:r>
      <w:r>
        <w:rPr>
          <w:noProof/>
        </w:rPr>
        <w:fldChar w:fldCharType="separate"/>
      </w:r>
      <w:r>
        <w:rPr>
          <w:noProof/>
        </w:rPr>
        <w:t>421</w:t>
      </w:r>
      <w:r>
        <w:rPr>
          <w:noProof/>
        </w:rPr>
        <w:fldChar w:fldCharType="end"/>
      </w:r>
    </w:p>
    <w:p w14:paraId="3030B8FC" w14:textId="542A28C0"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_Toc170383138 \h </w:instrText>
      </w:r>
      <w:r>
        <w:rPr>
          <w:noProof/>
        </w:rPr>
      </w:r>
      <w:r>
        <w:rPr>
          <w:noProof/>
        </w:rPr>
        <w:fldChar w:fldCharType="separate"/>
      </w:r>
      <w:r>
        <w:rPr>
          <w:noProof/>
        </w:rPr>
        <w:t>422</w:t>
      </w:r>
      <w:r>
        <w:rPr>
          <w:noProof/>
        </w:rPr>
        <w:fldChar w:fldCharType="end"/>
      </w:r>
    </w:p>
    <w:p w14:paraId="58357708" w14:textId="6A5B4039"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R (informative):</w:t>
      </w:r>
      <w:r>
        <w:rPr>
          <w:noProof/>
        </w:rPr>
        <w:tab/>
        <w:t>IANA registration information for RTCP Feedback Message Types</w:t>
      </w:r>
      <w:r>
        <w:rPr>
          <w:noProof/>
        </w:rPr>
        <w:tab/>
      </w:r>
      <w:r>
        <w:rPr>
          <w:noProof/>
        </w:rPr>
        <w:fldChar w:fldCharType="begin" w:fldLock="1"/>
      </w:r>
      <w:r>
        <w:rPr>
          <w:noProof/>
        </w:rPr>
        <w:instrText xml:space="preserve"> PAGEREF _Toc170383139 \h </w:instrText>
      </w:r>
      <w:r>
        <w:rPr>
          <w:noProof/>
        </w:rPr>
      </w:r>
      <w:r>
        <w:rPr>
          <w:noProof/>
        </w:rPr>
        <w:fldChar w:fldCharType="separate"/>
      </w:r>
      <w:r>
        <w:rPr>
          <w:noProof/>
        </w:rPr>
        <w:t>424</w:t>
      </w:r>
      <w:r>
        <w:rPr>
          <w:noProof/>
        </w:rPr>
        <w:fldChar w:fldCharType="end"/>
      </w:r>
    </w:p>
    <w:p w14:paraId="162465CB" w14:textId="4D109C83"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cs="Arial"/>
          <w:noProof/>
        </w:rPr>
        <w:t>R.1</w:t>
      </w:r>
      <w:r>
        <w:rPr>
          <w:rFonts w:asciiTheme="minorHAnsi" w:eastAsiaTheme="minorEastAsia" w:hAnsiTheme="minorHAnsi" w:cstheme="minorBidi"/>
          <w:noProof/>
          <w:kern w:val="2"/>
          <w:sz w:val="24"/>
          <w:szCs w:val="24"/>
          <w:lang w:eastAsia="en-GB"/>
          <w14:ligatures w14:val="standardContextual"/>
        </w:rPr>
        <w:tab/>
      </w:r>
      <w:r w:rsidRPr="005E49A7">
        <w:rPr>
          <w:rFonts w:cs="Arial"/>
          <w:noProof/>
        </w:rPr>
        <w:t>Video Region-of-Interest (ROI)</w:t>
      </w:r>
      <w:r>
        <w:rPr>
          <w:noProof/>
        </w:rPr>
        <w:tab/>
      </w:r>
      <w:r>
        <w:rPr>
          <w:noProof/>
        </w:rPr>
        <w:fldChar w:fldCharType="begin" w:fldLock="1"/>
      </w:r>
      <w:r>
        <w:rPr>
          <w:noProof/>
        </w:rPr>
        <w:instrText xml:space="preserve"> PAGEREF _Toc170383140 \h </w:instrText>
      </w:r>
      <w:r>
        <w:rPr>
          <w:noProof/>
        </w:rPr>
      </w:r>
      <w:r>
        <w:rPr>
          <w:noProof/>
        </w:rPr>
        <w:fldChar w:fldCharType="separate"/>
      </w:r>
      <w:r>
        <w:rPr>
          <w:noProof/>
        </w:rPr>
        <w:t>424</w:t>
      </w:r>
      <w:r>
        <w:rPr>
          <w:noProof/>
        </w:rPr>
        <w:fldChar w:fldCharType="end"/>
      </w:r>
    </w:p>
    <w:p w14:paraId="0D61E834" w14:textId="617577D5"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cs="Arial"/>
          <w:noProof/>
        </w:rPr>
        <w:t>R.2</w:t>
      </w:r>
      <w:r>
        <w:rPr>
          <w:rFonts w:asciiTheme="minorHAnsi" w:eastAsiaTheme="minorEastAsia" w:hAnsiTheme="minorHAnsi" w:cstheme="minorBidi"/>
          <w:noProof/>
          <w:kern w:val="2"/>
          <w:sz w:val="24"/>
          <w:szCs w:val="24"/>
          <w:lang w:eastAsia="en-GB"/>
          <w14:ligatures w14:val="standardContextual"/>
        </w:rPr>
        <w:tab/>
      </w:r>
      <w:r w:rsidRPr="005E49A7">
        <w:rPr>
          <w:rFonts w:cs="Arial"/>
          <w:noProof/>
        </w:rPr>
        <w:t>Delay Budget Information (DBI)</w:t>
      </w:r>
      <w:r>
        <w:rPr>
          <w:noProof/>
        </w:rPr>
        <w:tab/>
      </w:r>
      <w:r>
        <w:rPr>
          <w:noProof/>
        </w:rPr>
        <w:fldChar w:fldCharType="begin" w:fldLock="1"/>
      </w:r>
      <w:r>
        <w:rPr>
          <w:noProof/>
        </w:rPr>
        <w:instrText xml:space="preserve"> PAGEREF _Toc170383141 \h </w:instrText>
      </w:r>
      <w:r>
        <w:rPr>
          <w:noProof/>
        </w:rPr>
      </w:r>
      <w:r>
        <w:rPr>
          <w:noProof/>
        </w:rPr>
        <w:fldChar w:fldCharType="separate"/>
      </w:r>
      <w:r>
        <w:rPr>
          <w:noProof/>
        </w:rPr>
        <w:t>424</w:t>
      </w:r>
      <w:r>
        <w:rPr>
          <w:noProof/>
        </w:rPr>
        <w:fldChar w:fldCharType="end"/>
      </w:r>
    </w:p>
    <w:p w14:paraId="0015C300" w14:textId="0C15DFF2"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sidRPr="005E49A7">
        <w:rPr>
          <w:rFonts w:cs="Arial"/>
          <w:noProof/>
        </w:rPr>
        <w:t>R.3</w:t>
      </w:r>
      <w:r>
        <w:rPr>
          <w:rFonts w:asciiTheme="minorHAnsi" w:eastAsiaTheme="minorEastAsia" w:hAnsiTheme="minorHAnsi" w:cstheme="minorBidi"/>
          <w:noProof/>
          <w:kern w:val="2"/>
          <w:sz w:val="24"/>
          <w:szCs w:val="24"/>
          <w:lang w:eastAsia="en-GB"/>
          <w14:ligatures w14:val="standardContextual"/>
        </w:rPr>
        <w:tab/>
      </w:r>
      <w:r w:rsidRPr="005E49A7">
        <w:rPr>
          <w:rFonts w:cs="Arial"/>
          <w:noProof/>
        </w:rPr>
        <w:t>Viewport (VP)</w:t>
      </w:r>
      <w:r>
        <w:rPr>
          <w:noProof/>
        </w:rPr>
        <w:tab/>
      </w:r>
      <w:r>
        <w:rPr>
          <w:noProof/>
        </w:rPr>
        <w:fldChar w:fldCharType="begin" w:fldLock="1"/>
      </w:r>
      <w:r>
        <w:rPr>
          <w:noProof/>
        </w:rPr>
        <w:instrText xml:space="preserve"> PAGEREF _Toc170383142 \h </w:instrText>
      </w:r>
      <w:r>
        <w:rPr>
          <w:noProof/>
        </w:rPr>
      </w:r>
      <w:r>
        <w:rPr>
          <w:noProof/>
        </w:rPr>
        <w:fldChar w:fldCharType="separate"/>
      </w:r>
      <w:r>
        <w:rPr>
          <w:noProof/>
        </w:rPr>
        <w:t>425</w:t>
      </w:r>
      <w:r>
        <w:rPr>
          <w:noProof/>
        </w:rPr>
        <w:fldChar w:fldCharType="end"/>
      </w:r>
    </w:p>
    <w:p w14:paraId="5DE67BA3" w14:textId="411FA3F3"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S (normative):</w:t>
      </w:r>
      <w:r>
        <w:rPr>
          <w:noProof/>
          <w:lang w:eastAsia="ko-KR"/>
        </w:rPr>
        <w:tab/>
        <w:t>Multi-party Multimedia Conference Media Handling</w:t>
      </w:r>
      <w:r>
        <w:rPr>
          <w:noProof/>
        </w:rPr>
        <w:tab/>
      </w:r>
      <w:r>
        <w:rPr>
          <w:noProof/>
        </w:rPr>
        <w:fldChar w:fldCharType="begin" w:fldLock="1"/>
      </w:r>
      <w:r>
        <w:rPr>
          <w:noProof/>
        </w:rPr>
        <w:instrText xml:space="preserve"> PAGEREF _Toc170383143 \h </w:instrText>
      </w:r>
      <w:r>
        <w:rPr>
          <w:noProof/>
        </w:rPr>
      </w:r>
      <w:r>
        <w:rPr>
          <w:noProof/>
        </w:rPr>
        <w:fldChar w:fldCharType="separate"/>
      </w:r>
      <w:r>
        <w:rPr>
          <w:noProof/>
        </w:rPr>
        <w:t>426</w:t>
      </w:r>
      <w:r>
        <w:rPr>
          <w:noProof/>
        </w:rPr>
        <w:fldChar w:fldCharType="end"/>
      </w:r>
    </w:p>
    <w:p w14:paraId="6E221599" w14:textId="10E713CA"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_Toc170383144 \h </w:instrText>
      </w:r>
      <w:r>
        <w:rPr>
          <w:noProof/>
        </w:rPr>
      </w:r>
      <w:r>
        <w:rPr>
          <w:noProof/>
        </w:rPr>
        <w:fldChar w:fldCharType="separate"/>
      </w:r>
      <w:r>
        <w:rPr>
          <w:noProof/>
        </w:rPr>
        <w:t>426</w:t>
      </w:r>
      <w:r>
        <w:rPr>
          <w:noProof/>
        </w:rPr>
        <w:fldChar w:fldCharType="end"/>
      </w:r>
    </w:p>
    <w:p w14:paraId="2CA37FF3" w14:textId="5A7B7EE1"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S.2</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_Toc170383145 \h </w:instrText>
      </w:r>
      <w:r>
        <w:rPr>
          <w:noProof/>
        </w:rPr>
      </w:r>
      <w:r>
        <w:rPr>
          <w:noProof/>
        </w:rPr>
        <w:fldChar w:fldCharType="separate"/>
      </w:r>
      <w:r>
        <w:rPr>
          <w:noProof/>
        </w:rPr>
        <w:t>426</w:t>
      </w:r>
      <w:r>
        <w:rPr>
          <w:noProof/>
        </w:rPr>
        <w:fldChar w:fldCharType="end"/>
      </w:r>
    </w:p>
    <w:p w14:paraId="17706060" w14:textId="381D7A60"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S.2.1</w:t>
      </w:r>
      <w:r>
        <w:rPr>
          <w:rFonts w:asciiTheme="minorHAnsi" w:eastAsiaTheme="minorEastAsia" w:hAnsiTheme="minorHAnsi" w:cstheme="minorBidi"/>
          <w:noProof/>
          <w:kern w:val="2"/>
          <w:sz w:val="24"/>
          <w:szCs w:val="24"/>
          <w:lang w:eastAsia="en-GB"/>
          <w14:ligatures w14:val="standardContextual"/>
        </w:rPr>
        <w:tab/>
      </w:r>
      <w:r>
        <w:rPr>
          <w:noProof/>
          <w:lang w:eastAsia="ko-KR"/>
        </w:rPr>
        <w:t>Conversational video</w:t>
      </w:r>
      <w:r>
        <w:rPr>
          <w:noProof/>
        </w:rPr>
        <w:tab/>
      </w:r>
      <w:r>
        <w:rPr>
          <w:noProof/>
        </w:rPr>
        <w:fldChar w:fldCharType="begin" w:fldLock="1"/>
      </w:r>
      <w:r>
        <w:rPr>
          <w:noProof/>
        </w:rPr>
        <w:instrText xml:space="preserve"> PAGEREF _Toc170383146 \h </w:instrText>
      </w:r>
      <w:r>
        <w:rPr>
          <w:noProof/>
        </w:rPr>
      </w:r>
      <w:r>
        <w:rPr>
          <w:noProof/>
        </w:rPr>
        <w:fldChar w:fldCharType="separate"/>
      </w:r>
      <w:r>
        <w:rPr>
          <w:noProof/>
        </w:rPr>
        <w:t>426</w:t>
      </w:r>
      <w:r>
        <w:rPr>
          <w:noProof/>
        </w:rPr>
        <w:fldChar w:fldCharType="end"/>
      </w:r>
    </w:p>
    <w:p w14:paraId="4D2E0736" w14:textId="1A61F7EA"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S.2.2</w:t>
      </w:r>
      <w:r>
        <w:rPr>
          <w:rFonts w:asciiTheme="minorHAnsi" w:eastAsiaTheme="minorEastAsia" w:hAnsiTheme="minorHAnsi" w:cstheme="minorBidi"/>
          <w:noProof/>
          <w:kern w:val="2"/>
          <w:sz w:val="24"/>
          <w:szCs w:val="24"/>
          <w:lang w:eastAsia="en-GB"/>
          <w14:ligatures w14:val="standardContextual"/>
        </w:rPr>
        <w:tab/>
      </w:r>
      <w:r>
        <w:rPr>
          <w:noProof/>
          <w:lang w:eastAsia="ko-KR"/>
        </w:rPr>
        <w:t>Non-conversational (screenshare) video</w:t>
      </w:r>
      <w:r>
        <w:rPr>
          <w:noProof/>
        </w:rPr>
        <w:tab/>
      </w:r>
      <w:r>
        <w:rPr>
          <w:noProof/>
        </w:rPr>
        <w:fldChar w:fldCharType="begin" w:fldLock="1"/>
      </w:r>
      <w:r>
        <w:rPr>
          <w:noProof/>
        </w:rPr>
        <w:instrText xml:space="preserve"> PAGEREF _Toc170383147 \h </w:instrText>
      </w:r>
      <w:r>
        <w:rPr>
          <w:noProof/>
        </w:rPr>
      </w:r>
      <w:r>
        <w:rPr>
          <w:noProof/>
        </w:rPr>
        <w:fldChar w:fldCharType="separate"/>
      </w:r>
      <w:r>
        <w:rPr>
          <w:noProof/>
        </w:rPr>
        <w:t>426</w:t>
      </w:r>
      <w:r>
        <w:rPr>
          <w:noProof/>
        </w:rPr>
        <w:fldChar w:fldCharType="end"/>
      </w:r>
    </w:p>
    <w:p w14:paraId="79D76F44" w14:textId="0C68F000"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S.3</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_Toc170383148 \h </w:instrText>
      </w:r>
      <w:r>
        <w:rPr>
          <w:noProof/>
        </w:rPr>
      </w:r>
      <w:r>
        <w:rPr>
          <w:noProof/>
        </w:rPr>
        <w:fldChar w:fldCharType="separate"/>
      </w:r>
      <w:r>
        <w:rPr>
          <w:noProof/>
        </w:rPr>
        <w:t>426</w:t>
      </w:r>
      <w:r>
        <w:rPr>
          <w:noProof/>
        </w:rPr>
        <w:fldChar w:fldCharType="end"/>
      </w:r>
    </w:p>
    <w:p w14:paraId="58D47CF0" w14:textId="1DD87E5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_Toc170383149 \h </w:instrText>
      </w:r>
      <w:r>
        <w:rPr>
          <w:noProof/>
        </w:rPr>
      </w:r>
      <w:r>
        <w:rPr>
          <w:noProof/>
        </w:rPr>
        <w:fldChar w:fldCharType="separate"/>
      </w:r>
      <w:r>
        <w:rPr>
          <w:noProof/>
        </w:rPr>
        <w:t>426</w:t>
      </w:r>
      <w:r>
        <w:rPr>
          <w:noProof/>
        </w:rPr>
        <w:fldChar w:fldCharType="end"/>
      </w:r>
    </w:p>
    <w:p w14:paraId="6AC9D921" w14:textId="7FC873F2"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S.3.2</w:t>
      </w:r>
      <w:r>
        <w:rPr>
          <w:rFonts w:asciiTheme="minorHAnsi" w:eastAsiaTheme="minorEastAsia" w:hAnsiTheme="minorHAnsi" w:cstheme="minorBidi"/>
          <w:noProof/>
          <w:kern w:val="2"/>
          <w:sz w:val="24"/>
          <w:szCs w:val="24"/>
          <w:lang w:eastAsia="en-GB"/>
          <w14:ligatures w14:val="standardContextual"/>
        </w:rPr>
        <w:tab/>
      </w:r>
      <w:r>
        <w:rPr>
          <w:noProof/>
          <w:lang w:eastAsia="ko-KR"/>
        </w:rPr>
        <w:t>De-jitter buffer</w:t>
      </w:r>
      <w:r>
        <w:rPr>
          <w:noProof/>
        </w:rPr>
        <w:tab/>
      </w:r>
      <w:r>
        <w:rPr>
          <w:noProof/>
        </w:rPr>
        <w:fldChar w:fldCharType="begin" w:fldLock="1"/>
      </w:r>
      <w:r>
        <w:rPr>
          <w:noProof/>
        </w:rPr>
        <w:instrText xml:space="preserve"> PAGEREF _Toc170383150 \h </w:instrText>
      </w:r>
      <w:r>
        <w:rPr>
          <w:noProof/>
        </w:rPr>
      </w:r>
      <w:r>
        <w:rPr>
          <w:noProof/>
        </w:rPr>
        <w:fldChar w:fldCharType="separate"/>
      </w:r>
      <w:r>
        <w:rPr>
          <w:noProof/>
        </w:rPr>
        <w:t>427</w:t>
      </w:r>
      <w:r>
        <w:rPr>
          <w:noProof/>
        </w:rPr>
        <w:fldChar w:fldCharType="end"/>
      </w:r>
    </w:p>
    <w:p w14:paraId="5C9BADF0" w14:textId="3B960477"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S.4</w:t>
      </w:r>
      <w:r>
        <w:rPr>
          <w:rFonts w:asciiTheme="minorHAnsi" w:eastAsiaTheme="minorEastAsia" w:hAnsiTheme="minorHAnsi" w:cstheme="minorBidi"/>
          <w:noProof/>
          <w:kern w:val="2"/>
          <w:sz w:val="24"/>
          <w:szCs w:val="24"/>
          <w:lang w:eastAsia="en-GB"/>
          <w14:ligatures w14:val="standardContextual"/>
        </w:rPr>
        <w:tab/>
      </w:r>
      <w:r>
        <w:rPr>
          <w:noProof/>
          <w:lang w:eastAsia="ko-KR"/>
        </w:rPr>
        <w:t>SIP</w:t>
      </w:r>
      <w:r>
        <w:rPr>
          <w:noProof/>
        </w:rPr>
        <w:tab/>
      </w:r>
      <w:r>
        <w:rPr>
          <w:noProof/>
        </w:rPr>
        <w:fldChar w:fldCharType="begin" w:fldLock="1"/>
      </w:r>
      <w:r>
        <w:rPr>
          <w:noProof/>
        </w:rPr>
        <w:instrText xml:space="preserve"> PAGEREF _Toc170383151 \h </w:instrText>
      </w:r>
      <w:r>
        <w:rPr>
          <w:noProof/>
        </w:rPr>
      </w:r>
      <w:r>
        <w:rPr>
          <w:noProof/>
        </w:rPr>
        <w:fldChar w:fldCharType="separate"/>
      </w:r>
      <w:r>
        <w:rPr>
          <w:noProof/>
        </w:rPr>
        <w:t>427</w:t>
      </w:r>
      <w:r>
        <w:rPr>
          <w:noProof/>
        </w:rPr>
        <w:fldChar w:fldCharType="end"/>
      </w:r>
    </w:p>
    <w:p w14:paraId="5B6CC034" w14:textId="3CB2BF78"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client in terminal</w:t>
      </w:r>
      <w:r>
        <w:rPr>
          <w:noProof/>
        </w:rPr>
        <w:tab/>
      </w:r>
      <w:r>
        <w:rPr>
          <w:noProof/>
        </w:rPr>
        <w:fldChar w:fldCharType="begin" w:fldLock="1"/>
      </w:r>
      <w:r>
        <w:rPr>
          <w:noProof/>
        </w:rPr>
        <w:instrText xml:space="preserve"> PAGEREF _Toc170383152 \h </w:instrText>
      </w:r>
      <w:r>
        <w:rPr>
          <w:noProof/>
        </w:rPr>
      </w:r>
      <w:r>
        <w:rPr>
          <w:noProof/>
        </w:rPr>
        <w:fldChar w:fldCharType="separate"/>
      </w:r>
      <w:r>
        <w:rPr>
          <w:noProof/>
        </w:rPr>
        <w:t>427</w:t>
      </w:r>
      <w:r>
        <w:rPr>
          <w:noProof/>
        </w:rPr>
        <w:fldChar w:fldCharType="end"/>
      </w:r>
    </w:p>
    <w:p w14:paraId="761679EE" w14:textId="035D1F5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MRF</w:t>
      </w:r>
      <w:r>
        <w:rPr>
          <w:noProof/>
        </w:rPr>
        <w:tab/>
      </w:r>
      <w:r>
        <w:rPr>
          <w:noProof/>
        </w:rPr>
        <w:fldChar w:fldCharType="begin" w:fldLock="1"/>
      </w:r>
      <w:r>
        <w:rPr>
          <w:noProof/>
        </w:rPr>
        <w:instrText xml:space="preserve"> PAGEREF _Toc170383153 \h </w:instrText>
      </w:r>
      <w:r>
        <w:rPr>
          <w:noProof/>
        </w:rPr>
      </w:r>
      <w:r>
        <w:rPr>
          <w:noProof/>
        </w:rPr>
        <w:fldChar w:fldCharType="separate"/>
      </w:r>
      <w:r>
        <w:rPr>
          <w:noProof/>
        </w:rPr>
        <w:t>428</w:t>
      </w:r>
      <w:r>
        <w:rPr>
          <w:noProof/>
        </w:rPr>
        <w:fldChar w:fldCharType="end"/>
      </w:r>
    </w:p>
    <w:p w14:paraId="5750A701" w14:textId="51583ABB"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S.5</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_Toc170383154 \h </w:instrText>
      </w:r>
      <w:r>
        <w:rPr>
          <w:noProof/>
        </w:rPr>
      </w:r>
      <w:r>
        <w:rPr>
          <w:noProof/>
        </w:rPr>
        <w:fldChar w:fldCharType="separate"/>
      </w:r>
      <w:r>
        <w:rPr>
          <w:noProof/>
        </w:rPr>
        <w:t>428</w:t>
      </w:r>
      <w:r>
        <w:rPr>
          <w:noProof/>
        </w:rPr>
        <w:fldChar w:fldCharType="end"/>
      </w:r>
    </w:p>
    <w:p w14:paraId="4C23C1D5" w14:textId="5F2C107A"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_Toc170383155 \h </w:instrText>
      </w:r>
      <w:r>
        <w:rPr>
          <w:noProof/>
        </w:rPr>
      </w:r>
      <w:r>
        <w:rPr>
          <w:noProof/>
        </w:rPr>
        <w:fldChar w:fldCharType="separate"/>
      </w:r>
      <w:r>
        <w:rPr>
          <w:noProof/>
        </w:rPr>
        <w:t>428</w:t>
      </w:r>
      <w:r>
        <w:rPr>
          <w:noProof/>
        </w:rPr>
        <w:fldChar w:fldCharType="end"/>
      </w:r>
    </w:p>
    <w:p w14:paraId="12CFD482" w14:textId="10355CBC"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S.5.2</w:t>
      </w:r>
      <w:r>
        <w:rPr>
          <w:rFonts w:asciiTheme="minorHAnsi" w:eastAsiaTheme="minorEastAsia" w:hAnsiTheme="minorHAnsi" w:cstheme="minorBidi"/>
          <w:noProof/>
          <w:kern w:val="2"/>
          <w:sz w:val="24"/>
          <w:szCs w:val="24"/>
          <w:lang w:eastAsia="en-GB"/>
          <w14:ligatures w14:val="standardContextual"/>
        </w:rPr>
        <w:tab/>
      </w:r>
      <w:r>
        <w:rPr>
          <w:noProof/>
          <w:lang w:eastAsia="ko-KR"/>
        </w:rPr>
        <w:t>Main video</w:t>
      </w:r>
      <w:r>
        <w:rPr>
          <w:noProof/>
        </w:rPr>
        <w:tab/>
      </w:r>
      <w:r>
        <w:rPr>
          <w:noProof/>
        </w:rPr>
        <w:fldChar w:fldCharType="begin" w:fldLock="1"/>
      </w:r>
      <w:r>
        <w:rPr>
          <w:noProof/>
        </w:rPr>
        <w:instrText xml:space="preserve"> PAGEREF _Toc170383156 \h </w:instrText>
      </w:r>
      <w:r>
        <w:rPr>
          <w:noProof/>
        </w:rPr>
      </w:r>
      <w:r>
        <w:rPr>
          <w:noProof/>
        </w:rPr>
        <w:fldChar w:fldCharType="separate"/>
      </w:r>
      <w:r>
        <w:rPr>
          <w:noProof/>
        </w:rPr>
        <w:t>429</w:t>
      </w:r>
      <w:r>
        <w:rPr>
          <w:noProof/>
        </w:rPr>
        <w:fldChar w:fldCharType="end"/>
      </w:r>
    </w:p>
    <w:p w14:paraId="4A1847AF" w14:textId="134D9793"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S.5.3</w:t>
      </w:r>
      <w:r>
        <w:rPr>
          <w:rFonts w:asciiTheme="minorHAnsi" w:eastAsiaTheme="minorEastAsia" w:hAnsiTheme="minorHAnsi" w:cstheme="minorBidi"/>
          <w:noProof/>
          <w:kern w:val="2"/>
          <w:sz w:val="24"/>
          <w:szCs w:val="24"/>
          <w:lang w:eastAsia="en-GB"/>
          <w14:ligatures w14:val="standardContextual"/>
        </w:rPr>
        <w:tab/>
      </w:r>
      <w:r>
        <w:rPr>
          <w:noProof/>
          <w:lang w:eastAsia="ko-KR"/>
        </w:rPr>
        <w:t>Thumbnail video</w:t>
      </w:r>
      <w:r>
        <w:rPr>
          <w:noProof/>
        </w:rPr>
        <w:tab/>
      </w:r>
      <w:r>
        <w:rPr>
          <w:noProof/>
        </w:rPr>
        <w:fldChar w:fldCharType="begin" w:fldLock="1"/>
      </w:r>
      <w:r>
        <w:rPr>
          <w:noProof/>
        </w:rPr>
        <w:instrText xml:space="preserve"> PAGEREF _Toc170383157 \h </w:instrText>
      </w:r>
      <w:r>
        <w:rPr>
          <w:noProof/>
        </w:rPr>
      </w:r>
      <w:r>
        <w:rPr>
          <w:noProof/>
        </w:rPr>
        <w:fldChar w:fldCharType="separate"/>
      </w:r>
      <w:r>
        <w:rPr>
          <w:noProof/>
        </w:rPr>
        <w:t>429</w:t>
      </w:r>
      <w:r>
        <w:rPr>
          <w:noProof/>
        </w:rPr>
        <w:fldChar w:fldCharType="end"/>
      </w:r>
    </w:p>
    <w:p w14:paraId="2082D0DA" w14:textId="356F11AB"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S.5.4</w:t>
      </w:r>
      <w:r>
        <w:rPr>
          <w:rFonts w:asciiTheme="minorHAnsi" w:eastAsiaTheme="minorEastAsia" w:hAnsiTheme="minorHAnsi" w:cstheme="minorBidi"/>
          <w:noProof/>
          <w:kern w:val="2"/>
          <w:sz w:val="24"/>
          <w:szCs w:val="24"/>
          <w:lang w:eastAsia="en-GB"/>
          <w14:ligatures w14:val="standardContextual"/>
        </w:rPr>
        <w:tab/>
      </w:r>
      <w:r>
        <w:rPr>
          <w:noProof/>
          <w:lang w:eastAsia="ko-KR"/>
        </w:rPr>
        <w:t>Screenshare video</w:t>
      </w:r>
      <w:r>
        <w:rPr>
          <w:noProof/>
        </w:rPr>
        <w:tab/>
      </w:r>
      <w:r>
        <w:rPr>
          <w:noProof/>
        </w:rPr>
        <w:fldChar w:fldCharType="begin" w:fldLock="1"/>
      </w:r>
      <w:r>
        <w:rPr>
          <w:noProof/>
        </w:rPr>
        <w:instrText xml:space="preserve"> PAGEREF _Toc170383158 \h </w:instrText>
      </w:r>
      <w:r>
        <w:rPr>
          <w:noProof/>
        </w:rPr>
      </w:r>
      <w:r>
        <w:rPr>
          <w:noProof/>
        </w:rPr>
        <w:fldChar w:fldCharType="separate"/>
      </w:r>
      <w:r>
        <w:rPr>
          <w:noProof/>
        </w:rPr>
        <w:t>430</w:t>
      </w:r>
      <w:r>
        <w:rPr>
          <w:noProof/>
        </w:rPr>
        <w:fldChar w:fldCharType="end"/>
      </w:r>
    </w:p>
    <w:p w14:paraId="55931196" w14:textId="13D63799"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S.5.5</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_Toc170383159 \h </w:instrText>
      </w:r>
      <w:r>
        <w:rPr>
          <w:noProof/>
        </w:rPr>
      </w:r>
      <w:r>
        <w:rPr>
          <w:noProof/>
        </w:rPr>
        <w:fldChar w:fldCharType="separate"/>
      </w:r>
      <w:r>
        <w:rPr>
          <w:noProof/>
        </w:rPr>
        <w:t>430</w:t>
      </w:r>
      <w:r>
        <w:rPr>
          <w:noProof/>
        </w:rPr>
        <w:fldChar w:fldCharType="end"/>
      </w:r>
    </w:p>
    <w:p w14:paraId="061691E5" w14:textId="2FFCAFC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S.5.6</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_Toc170383160 \h </w:instrText>
      </w:r>
      <w:r>
        <w:rPr>
          <w:noProof/>
        </w:rPr>
      </w:r>
      <w:r>
        <w:rPr>
          <w:noProof/>
        </w:rPr>
        <w:fldChar w:fldCharType="separate"/>
      </w:r>
      <w:r>
        <w:rPr>
          <w:noProof/>
        </w:rPr>
        <w:t>430</w:t>
      </w:r>
      <w:r>
        <w:rPr>
          <w:noProof/>
        </w:rPr>
        <w:fldChar w:fldCharType="end"/>
      </w:r>
    </w:p>
    <w:p w14:paraId="2AE7AEF9" w14:textId="6927A402"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S.5.7</w:t>
      </w:r>
      <w:r>
        <w:rPr>
          <w:rFonts w:asciiTheme="minorHAnsi" w:eastAsiaTheme="minorEastAsia" w:hAnsiTheme="minorHAnsi" w:cstheme="minorBidi"/>
          <w:noProof/>
          <w:kern w:val="2"/>
          <w:sz w:val="24"/>
          <w:szCs w:val="24"/>
          <w:lang w:eastAsia="en-GB"/>
          <w14:ligatures w14:val="standardContextual"/>
        </w:rPr>
        <w:tab/>
      </w:r>
      <w:r>
        <w:rPr>
          <w:noProof/>
          <w:lang w:eastAsia="ko-KR"/>
        </w:rPr>
        <w:t>Compact Concurrent Codec Negotiation and Capabilities</w:t>
      </w:r>
      <w:r>
        <w:rPr>
          <w:noProof/>
        </w:rPr>
        <w:tab/>
      </w:r>
      <w:r>
        <w:rPr>
          <w:noProof/>
        </w:rPr>
        <w:fldChar w:fldCharType="begin" w:fldLock="1"/>
      </w:r>
      <w:r>
        <w:rPr>
          <w:noProof/>
        </w:rPr>
        <w:instrText xml:space="preserve"> PAGEREF _Toc170383161 \h </w:instrText>
      </w:r>
      <w:r>
        <w:rPr>
          <w:noProof/>
        </w:rPr>
      </w:r>
      <w:r>
        <w:rPr>
          <w:noProof/>
        </w:rPr>
        <w:fldChar w:fldCharType="separate"/>
      </w:r>
      <w:r>
        <w:rPr>
          <w:noProof/>
        </w:rPr>
        <w:t>430</w:t>
      </w:r>
      <w:r>
        <w:rPr>
          <w:noProof/>
        </w:rPr>
        <w:fldChar w:fldCharType="end"/>
      </w:r>
    </w:p>
    <w:p w14:paraId="15304374" w14:textId="71E5922E"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_Toc170383162 \h </w:instrText>
      </w:r>
      <w:r>
        <w:rPr>
          <w:noProof/>
        </w:rPr>
      </w:r>
      <w:r>
        <w:rPr>
          <w:noProof/>
        </w:rPr>
        <w:fldChar w:fldCharType="separate"/>
      </w:r>
      <w:r>
        <w:rPr>
          <w:noProof/>
        </w:rPr>
        <w:t>430</w:t>
      </w:r>
      <w:r>
        <w:rPr>
          <w:noProof/>
        </w:rPr>
        <w:fldChar w:fldCharType="end"/>
      </w:r>
    </w:p>
    <w:p w14:paraId="77986712" w14:textId="7D3C85AE"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S.5.7.2</w:t>
      </w:r>
      <w:r>
        <w:rPr>
          <w:rFonts w:asciiTheme="minorHAnsi" w:eastAsiaTheme="minorEastAsia" w:hAnsiTheme="minorHAnsi" w:cstheme="minorBidi"/>
          <w:noProof/>
          <w:kern w:val="2"/>
          <w:sz w:val="24"/>
          <w:szCs w:val="24"/>
          <w:lang w:eastAsia="en-GB"/>
          <w14:ligatures w14:val="standardContextual"/>
        </w:rPr>
        <w:tab/>
      </w:r>
      <w:r>
        <w:rPr>
          <w:noProof/>
          <w:lang w:eastAsia="ko-KR"/>
        </w:rPr>
        <w:t>The Compact CCC SDP Attribute</w:t>
      </w:r>
      <w:r>
        <w:rPr>
          <w:noProof/>
        </w:rPr>
        <w:tab/>
      </w:r>
      <w:r>
        <w:rPr>
          <w:noProof/>
        </w:rPr>
        <w:fldChar w:fldCharType="begin" w:fldLock="1"/>
      </w:r>
      <w:r>
        <w:rPr>
          <w:noProof/>
        </w:rPr>
        <w:instrText xml:space="preserve"> PAGEREF _Toc170383163 \h </w:instrText>
      </w:r>
      <w:r>
        <w:rPr>
          <w:noProof/>
        </w:rPr>
      </w:r>
      <w:r>
        <w:rPr>
          <w:noProof/>
        </w:rPr>
        <w:fldChar w:fldCharType="separate"/>
      </w:r>
      <w:r>
        <w:rPr>
          <w:noProof/>
        </w:rPr>
        <w:t>430</w:t>
      </w:r>
      <w:r>
        <w:rPr>
          <w:noProof/>
        </w:rPr>
        <w:fldChar w:fldCharType="end"/>
      </w:r>
    </w:p>
    <w:p w14:paraId="2CB704A4" w14:textId="351EFF07"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S.5.7.3</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CCC Exchange</w:t>
      </w:r>
      <w:r>
        <w:rPr>
          <w:noProof/>
        </w:rPr>
        <w:tab/>
      </w:r>
      <w:r>
        <w:rPr>
          <w:noProof/>
        </w:rPr>
        <w:fldChar w:fldCharType="begin" w:fldLock="1"/>
      </w:r>
      <w:r>
        <w:rPr>
          <w:noProof/>
        </w:rPr>
        <w:instrText xml:space="preserve"> PAGEREF _Toc170383164 \h </w:instrText>
      </w:r>
      <w:r>
        <w:rPr>
          <w:noProof/>
        </w:rPr>
      </w:r>
      <w:r>
        <w:rPr>
          <w:noProof/>
        </w:rPr>
        <w:fldChar w:fldCharType="separate"/>
      </w:r>
      <w:r>
        <w:rPr>
          <w:noProof/>
        </w:rPr>
        <w:t>431</w:t>
      </w:r>
      <w:r>
        <w:rPr>
          <w:noProof/>
        </w:rPr>
        <w:fldChar w:fldCharType="end"/>
      </w:r>
    </w:p>
    <w:p w14:paraId="0439DF06" w14:textId="38D91141"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S.5.7.4</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Session Initiation</w:t>
      </w:r>
      <w:r>
        <w:rPr>
          <w:noProof/>
        </w:rPr>
        <w:tab/>
      </w:r>
      <w:r>
        <w:rPr>
          <w:noProof/>
        </w:rPr>
        <w:fldChar w:fldCharType="begin" w:fldLock="1"/>
      </w:r>
      <w:r>
        <w:rPr>
          <w:noProof/>
        </w:rPr>
        <w:instrText xml:space="preserve"> PAGEREF _Toc170383165 \h </w:instrText>
      </w:r>
      <w:r>
        <w:rPr>
          <w:noProof/>
        </w:rPr>
      </w:r>
      <w:r>
        <w:rPr>
          <w:noProof/>
        </w:rPr>
        <w:fldChar w:fldCharType="separate"/>
      </w:r>
      <w:r>
        <w:rPr>
          <w:noProof/>
        </w:rPr>
        <w:t>432</w:t>
      </w:r>
      <w:r>
        <w:rPr>
          <w:noProof/>
        </w:rPr>
        <w:fldChar w:fldCharType="end"/>
      </w:r>
    </w:p>
    <w:p w14:paraId="3B2D9BAF" w14:textId="277BA0E9"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_Toc170383166 \h </w:instrText>
      </w:r>
      <w:r>
        <w:rPr>
          <w:noProof/>
        </w:rPr>
      </w:r>
      <w:r>
        <w:rPr>
          <w:noProof/>
        </w:rPr>
        <w:fldChar w:fldCharType="separate"/>
      </w:r>
      <w:r>
        <w:rPr>
          <w:noProof/>
        </w:rPr>
        <w:t>432</w:t>
      </w:r>
      <w:r>
        <w:rPr>
          <w:noProof/>
        </w:rPr>
        <w:fldChar w:fldCharType="end"/>
      </w:r>
    </w:p>
    <w:p w14:paraId="5FBA4C62" w14:textId="1655AE05"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Rules</w:t>
      </w:r>
      <w:r>
        <w:rPr>
          <w:noProof/>
        </w:rPr>
        <w:tab/>
      </w:r>
      <w:r>
        <w:rPr>
          <w:noProof/>
        </w:rPr>
        <w:fldChar w:fldCharType="begin" w:fldLock="1"/>
      </w:r>
      <w:r>
        <w:rPr>
          <w:noProof/>
        </w:rPr>
        <w:instrText xml:space="preserve"> PAGEREF _Toc170383167 \h </w:instrText>
      </w:r>
      <w:r>
        <w:rPr>
          <w:noProof/>
        </w:rPr>
      </w:r>
      <w:r>
        <w:rPr>
          <w:noProof/>
        </w:rPr>
        <w:fldChar w:fldCharType="separate"/>
      </w:r>
      <w:r>
        <w:rPr>
          <w:noProof/>
        </w:rPr>
        <w:t>432</w:t>
      </w:r>
      <w:r>
        <w:rPr>
          <w:noProof/>
        </w:rPr>
        <w:fldChar w:fldCharType="end"/>
      </w:r>
    </w:p>
    <w:p w14:paraId="09113435" w14:textId="2ECBC9DD"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Rules</w:t>
      </w:r>
      <w:r>
        <w:rPr>
          <w:noProof/>
        </w:rPr>
        <w:tab/>
      </w:r>
      <w:r>
        <w:rPr>
          <w:noProof/>
        </w:rPr>
        <w:fldChar w:fldCharType="begin" w:fldLock="1"/>
      </w:r>
      <w:r>
        <w:rPr>
          <w:noProof/>
        </w:rPr>
        <w:instrText xml:space="preserve"> PAGEREF _Toc170383168 \h </w:instrText>
      </w:r>
      <w:r>
        <w:rPr>
          <w:noProof/>
        </w:rPr>
      </w:r>
      <w:r>
        <w:rPr>
          <w:noProof/>
        </w:rPr>
        <w:fldChar w:fldCharType="separate"/>
      </w:r>
      <w:r>
        <w:rPr>
          <w:noProof/>
        </w:rPr>
        <w:t>432</w:t>
      </w:r>
      <w:r>
        <w:rPr>
          <w:noProof/>
        </w:rPr>
        <w:fldChar w:fldCharType="end"/>
      </w:r>
    </w:p>
    <w:p w14:paraId="740C783E" w14:textId="54CE5749"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S.6</w:t>
      </w:r>
      <w:r>
        <w:rPr>
          <w:rFonts w:asciiTheme="minorHAnsi" w:eastAsiaTheme="minorEastAsia" w:hAnsiTheme="minorHAnsi" w:cstheme="minorBidi"/>
          <w:noProof/>
          <w:kern w:val="2"/>
          <w:sz w:val="24"/>
          <w:szCs w:val="24"/>
          <w:lang w:eastAsia="en-GB"/>
          <w14:ligatures w14:val="standardContextual"/>
        </w:rPr>
        <w:tab/>
      </w:r>
      <w:r>
        <w:rPr>
          <w:noProof/>
          <w:lang w:eastAsia="ko-KR"/>
        </w:rPr>
        <w:t>Media transport</w:t>
      </w:r>
      <w:r>
        <w:rPr>
          <w:noProof/>
        </w:rPr>
        <w:tab/>
      </w:r>
      <w:r>
        <w:rPr>
          <w:noProof/>
        </w:rPr>
        <w:fldChar w:fldCharType="begin" w:fldLock="1"/>
      </w:r>
      <w:r>
        <w:rPr>
          <w:noProof/>
        </w:rPr>
        <w:instrText xml:space="preserve"> PAGEREF _Toc170383169 \h </w:instrText>
      </w:r>
      <w:r>
        <w:rPr>
          <w:noProof/>
        </w:rPr>
      </w:r>
      <w:r>
        <w:rPr>
          <w:noProof/>
        </w:rPr>
        <w:fldChar w:fldCharType="separate"/>
      </w:r>
      <w:r>
        <w:rPr>
          <w:noProof/>
        </w:rPr>
        <w:t>432</w:t>
      </w:r>
      <w:r>
        <w:rPr>
          <w:noProof/>
        </w:rPr>
        <w:fldChar w:fldCharType="end"/>
      </w:r>
    </w:p>
    <w:p w14:paraId="1D6DDC0F" w14:textId="4A72668C"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_Toc170383170 \h </w:instrText>
      </w:r>
      <w:r>
        <w:rPr>
          <w:noProof/>
        </w:rPr>
      </w:r>
      <w:r>
        <w:rPr>
          <w:noProof/>
        </w:rPr>
        <w:fldChar w:fldCharType="separate"/>
      </w:r>
      <w:r>
        <w:rPr>
          <w:noProof/>
        </w:rPr>
        <w:t>432</w:t>
      </w:r>
      <w:r>
        <w:rPr>
          <w:noProof/>
        </w:rPr>
        <w:fldChar w:fldCharType="end"/>
      </w:r>
    </w:p>
    <w:p w14:paraId="1A9FF6E8" w14:textId="51C34F8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_Toc170383171 \h </w:instrText>
      </w:r>
      <w:r>
        <w:rPr>
          <w:noProof/>
        </w:rPr>
      </w:r>
      <w:r>
        <w:rPr>
          <w:noProof/>
        </w:rPr>
        <w:fldChar w:fldCharType="separate"/>
      </w:r>
      <w:r>
        <w:rPr>
          <w:noProof/>
        </w:rPr>
        <w:t>433</w:t>
      </w:r>
      <w:r>
        <w:rPr>
          <w:noProof/>
        </w:rPr>
        <w:fldChar w:fldCharType="end"/>
      </w:r>
    </w:p>
    <w:p w14:paraId="05CFD264" w14:textId="6D3C5FDF"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S.6.3</w:t>
      </w:r>
      <w:r>
        <w:rPr>
          <w:rFonts w:asciiTheme="minorHAnsi" w:eastAsiaTheme="minorEastAsia" w:hAnsiTheme="minorHAnsi" w:cstheme="minorBidi"/>
          <w:noProof/>
          <w:kern w:val="2"/>
          <w:sz w:val="24"/>
          <w:szCs w:val="24"/>
          <w:lang w:eastAsia="en-GB"/>
          <w14:ligatures w14:val="standardContextual"/>
        </w:rPr>
        <w:tab/>
      </w:r>
      <w:r>
        <w:rPr>
          <w:noProof/>
          <w:lang w:eastAsia="ko-KR"/>
        </w:rPr>
        <w:t>RTP Stream Selective Forwarding</w:t>
      </w:r>
      <w:r>
        <w:rPr>
          <w:noProof/>
        </w:rPr>
        <w:tab/>
      </w:r>
      <w:r>
        <w:rPr>
          <w:noProof/>
        </w:rPr>
        <w:fldChar w:fldCharType="begin" w:fldLock="1"/>
      </w:r>
      <w:r>
        <w:rPr>
          <w:noProof/>
        </w:rPr>
        <w:instrText xml:space="preserve"> PAGEREF _Toc170383172 \h </w:instrText>
      </w:r>
      <w:r>
        <w:rPr>
          <w:noProof/>
        </w:rPr>
      </w:r>
      <w:r>
        <w:rPr>
          <w:noProof/>
        </w:rPr>
        <w:fldChar w:fldCharType="separate"/>
      </w:r>
      <w:r>
        <w:rPr>
          <w:noProof/>
        </w:rPr>
        <w:t>433</w:t>
      </w:r>
      <w:r>
        <w:rPr>
          <w:noProof/>
        </w:rPr>
        <w:fldChar w:fldCharType="end"/>
      </w:r>
    </w:p>
    <w:p w14:paraId="10C6EAF9" w14:textId="3ABACE31"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S.7</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_Toc170383173 \h </w:instrText>
      </w:r>
      <w:r>
        <w:rPr>
          <w:noProof/>
        </w:rPr>
      </w:r>
      <w:r>
        <w:rPr>
          <w:noProof/>
        </w:rPr>
        <w:fldChar w:fldCharType="separate"/>
      </w:r>
      <w:r>
        <w:rPr>
          <w:noProof/>
        </w:rPr>
        <w:t>434</w:t>
      </w:r>
      <w:r>
        <w:rPr>
          <w:noProof/>
        </w:rPr>
        <w:fldChar w:fldCharType="end"/>
      </w:r>
    </w:p>
    <w:p w14:paraId="3A30FF1D" w14:textId="09A1254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_Toc170383174 \h </w:instrText>
      </w:r>
      <w:r>
        <w:rPr>
          <w:noProof/>
        </w:rPr>
      </w:r>
      <w:r>
        <w:rPr>
          <w:noProof/>
        </w:rPr>
        <w:fldChar w:fldCharType="separate"/>
      </w:r>
      <w:r>
        <w:rPr>
          <w:noProof/>
        </w:rPr>
        <w:t>434</w:t>
      </w:r>
      <w:r>
        <w:rPr>
          <w:noProof/>
        </w:rPr>
        <w:fldChar w:fldCharType="end"/>
      </w:r>
    </w:p>
    <w:p w14:paraId="04B7DF45" w14:textId="7C32E66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S.7.2</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main video</w:t>
      </w:r>
      <w:r>
        <w:rPr>
          <w:noProof/>
        </w:rPr>
        <w:tab/>
      </w:r>
      <w:r>
        <w:rPr>
          <w:noProof/>
        </w:rPr>
        <w:fldChar w:fldCharType="begin" w:fldLock="1"/>
      </w:r>
      <w:r>
        <w:rPr>
          <w:noProof/>
        </w:rPr>
        <w:instrText xml:space="preserve"> PAGEREF _Toc170383175 \h </w:instrText>
      </w:r>
      <w:r>
        <w:rPr>
          <w:noProof/>
        </w:rPr>
      </w:r>
      <w:r>
        <w:rPr>
          <w:noProof/>
        </w:rPr>
        <w:fldChar w:fldCharType="separate"/>
      </w:r>
      <w:r>
        <w:rPr>
          <w:noProof/>
        </w:rPr>
        <w:t>434</w:t>
      </w:r>
      <w:r>
        <w:rPr>
          <w:noProof/>
        </w:rPr>
        <w:fldChar w:fldCharType="end"/>
      </w:r>
    </w:p>
    <w:p w14:paraId="1CFD047A" w14:textId="7D006FA5"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S.7.3</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screenshare video</w:t>
      </w:r>
      <w:r>
        <w:rPr>
          <w:noProof/>
        </w:rPr>
        <w:tab/>
      </w:r>
      <w:r>
        <w:rPr>
          <w:noProof/>
        </w:rPr>
        <w:fldChar w:fldCharType="begin" w:fldLock="1"/>
      </w:r>
      <w:r>
        <w:rPr>
          <w:noProof/>
        </w:rPr>
        <w:instrText xml:space="preserve"> PAGEREF _Toc170383176 \h </w:instrText>
      </w:r>
      <w:r>
        <w:rPr>
          <w:noProof/>
        </w:rPr>
      </w:r>
      <w:r>
        <w:rPr>
          <w:noProof/>
        </w:rPr>
        <w:fldChar w:fldCharType="separate"/>
      </w:r>
      <w:r>
        <w:rPr>
          <w:noProof/>
        </w:rPr>
        <w:t>434</w:t>
      </w:r>
      <w:r>
        <w:rPr>
          <w:noProof/>
        </w:rPr>
        <w:fldChar w:fldCharType="end"/>
      </w:r>
    </w:p>
    <w:p w14:paraId="31A18ED1" w14:textId="5A462963"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S.7.4</w:t>
      </w:r>
      <w:r>
        <w:rPr>
          <w:rFonts w:asciiTheme="minorHAnsi" w:eastAsiaTheme="minorEastAsia" w:hAnsiTheme="minorHAnsi" w:cstheme="minorBidi"/>
          <w:noProof/>
          <w:kern w:val="2"/>
          <w:sz w:val="24"/>
          <w:szCs w:val="24"/>
          <w:lang w:eastAsia="en-GB"/>
          <w14:ligatures w14:val="standardContextual"/>
        </w:rPr>
        <w:tab/>
      </w:r>
      <w:r>
        <w:rPr>
          <w:noProof/>
          <w:lang w:eastAsia="ko-KR"/>
        </w:rPr>
        <w:t>Implicit floor control for audio</w:t>
      </w:r>
      <w:r>
        <w:rPr>
          <w:noProof/>
        </w:rPr>
        <w:tab/>
      </w:r>
      <w:r>
        <w:rPr>
          <w:noProof/>
        </w:rPr>
        <w:fldChar w:fldCharType="begin" w:fldLock="1"/>
      </w:r>
      <w:r>
        <w:rPr>
          <w:noProof/>
        </w:rPr>
        <w:instrText xml:space="preserve"> PAGEREF _Toc170383177 \h </w:instrText>
      </w:r>
      <w:r>
        <w:rPr>
          <w:noProof/>
        </w:rPr>
      </w:r>
      <w:r>
        <w:rPr>
          <w:noProof/>
        </w:rPr>
        <w:fldChar w:fldCharType="separate"/>
      </w:r>
      <w:r>
        <w:rPr>
          <w:noProof/>
        </w:rPr>
        <w:t>435</w:t>
      </w:r>
      <w:r>
        <w:rPr>
          <w:noProof/>
        </w:rPr>
        <w:fldChar w:fldCharType="end"/>
      </w:r>
    </w:p>
    <w:p w14:paraId="1DF0C13E" w14:textId="17C7E392"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S.7.5</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 interworking with DTMF-capable MTSI clients</w:t>
      </w:r>
      <w:r>
        <w:rPr>
          <w:noProof/>
        </w:rPr>
        <w:tab/>
      </w:r>
      <w:r>
        <w:rPr>
          <w:noProof/>
        </w:rPr>
        <w:fldChar w:fldCharType="begin" w:fldLock="1"/>
      </w:r>
      <w:r>
        <w:rPr>
          <w:noProof/>
        </w:rPr>
        <w:instrText xml:space="preserve"> PAGEREF _Toc170383178 \h </w:instrText>
      </w:r>
      <w:r>
        <w:rPr>
          <w:noProof/>
        </w:rPr>
      </w:r>
      <w:r>
        <w:rPr>
          <w:noProof/>
        </w:rPr>
        <w:fldChar w:fldCharType="separate"/>
      </w:r>
      <w:r>
        <w:rPr>
          <w:noProof/>
        </w:rPr>
        <w:t>435</w:t>
      </w:r>
      <w:r>
        <w:rPr>
          <w:noProof/>
        </w:rPr>
        <w:fldChar w:fldCharType="end"/>
      </w:r>
    </w:p>
    <w:p w14:paraId="38322EC8" w14:textId="3ADAAD2B"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S.8</w:t>
      </w:r>
      <w:r>
        <w:rPr>
          <w:rFonts w:asciiTheme="minorHAnsi" w:eastAsiaTheme="minorEastAsia" w:hAnsiTheme="minorHAnsi" w:cstheme="minorBidi"/>
          <w:noProof/>
          <w:kern w:val="2"/>
          <w:sz w:val="24"/>
          <w:szCs w:val="24"/>
          <w:lang w:eastAsia="en-GB"/>
          <w14:ligatures w14:val="standardContextual"/>
        </w:rPr>
        <w:tab/>
      </w:r>
      <w:r>
        <w:rPr>
          <w:noProof/>
          <w:lang w:eastAsia="ko-KR"/>
        </w:rPr>
        <w:t>Rate Adaptation</w:t>
      </w:r>
      <w:r>
        <w:rPr>
          <w:noProof/>
        </w:rPr>
        <w:tab/>
      </w:r>
      <w:r>
        <w:rPr>
          <w:noProof/>
        </w:rPr>
        <w:fldChar w:fldCharType="begin" w:fldLock="1"/>
      </w:r>
      <w:r>
        <w:rPr>
          <w:noProof/>
        </w:rPr>
        <w:instrText xml:space="preserve"> PAGEREF _Toc170383179 \h </w:instrText>
      </w:r>
      <w:r>
        <w:rPr>
          <w:noProof/>
        </w:rPr>
      </w:r>
      <w:r>
        <w:rPr>
          <w:noProof/>
        </w:rPr>
        <w:fldChar w:fldCharType="separate"/>
      </w:r>
      <w:r>
        <w:rPr>
          <w:noProof/>
        </w:rPr>
        <w:t>435</w:t>
      </w:r>
      <w:r>
        <w:rPr>
          <w:noProof/>
        </w:rPr>
        <w:fldChar w:fldCharType="end"/>
      </w:r>
    </w:p>
    <w:p w14:paraId="78397E87" w14:textId="67AA0F25"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T (informative):</w:t>
      </w:r>
      <w:r>
        <w:rPr>
          <w:noProof/>
          <w:lang w:eastAsia="ko-KR"/>
        </w:rPr>
        <w:tab/>
        <w:t>SDP examples for Multi-party Multimedia Conference Media Handling</w:t>
      </w:r>
      <w:r>
        <w:rPr>
          <w:noProof/>
        </w:rPr>
        <w:tab/>
      </w:r>
      <w:r>
        <w:rPr>
          <w:noProof/>
        </w:rPr>
        <w:fldChar w:fldCharType="begin" w:fldLock="1"/>
      </w:r>
      <w:r>
        <w:rPr>
          <w:noProof/>
        </w:rPr>
        <w:instrText xml:space="preserve"> PAGEREF _Toc170383180 \h </w:instrText>
      </w:r>
      <w:r>
        <w:rPr>
          <w:noProof/>
        </w:rPr>
      </w:r>
      <w:r>
        <w:rPr>
          <w:noProof/>
        </w:rPr>
        <w:fldChar w:fldCharType="separate"/>
      </w:r>
      <w:r>
        <w:rPr>
          <w:noProof/>
        </w:rPr>
        <w:t>436</w:t>
      </w:r>
      <w:r>
        <w:rPr>
          <w:noProof/>
        </w:rPr>
        <w:fldChar w:fldCharType="end"/>
      </w:r>
    </w:p>
    <w:p w14:paraId="50B7F302" w14:textId="34469DD7"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_Toc170383181 \h </w:instrText>
      </w:r>
      <w:r>
        <w:rPr>
          <w:noProof/>
        </w:rPr>
      </w:r>
      <w:r>
        <w:rPr>
          <w:noProof/>
        </w:rPr>
        <w:fldChar w:fldCharType="separate"/>
      </w:r>
      <w:r>
        <w:rPr>
          <w:noProof/>
        </w:rPr>
        <w:t>436</w:t>
      </w:r>
      <w:r>
        <w:rPr>
          <w:noProof/>
        </w:rPr>
        <w:fldChar w:fldCharType="end"/>
      </w:r>
    </w:p>
    <w:p w14:paraId="3BF27835" w14:textId="2D3F7F81"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_Toc170383182 \h </w:instrText>
      </w:r>
      <w:r>
        <w:rPr>
          <w:noProof/>
        </w:rPr>
      </w:r>
      <w:r>
        <w:rPr>
          <w:noProof/>
        </w:rPr>
        <w:fldChar w:fldCharType="separate"/>
      </w:r>
      <w:r>
        <w:rPr>
          <w:noProof/>
        </w:rPr>
        <w:t>436</w:t>
      </w:r>
      <w:r>
        <w:rPr>
          <w:noProof/>
        </w:rPr>
        <w:fldChar w:fldCharType="end"/>
      </w:r>
    </w:p>
    <w:p w14:paraId="5FFA52FB" w14:textId="40C34F28"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T.1.2</w:t>
      </w:r>
      <w:r>
        <w:rPr>
          <w:rFonts w:asciiTheme="minorHAnsi" w:eastAsiaTheme="minorEastAsia" w:hAnsiTheme="minorHAnsi" w:cstheme="minorBidi"/>
          <w:noProof/>
          <w:kern w:val="2"/>
          <w:sz w:val="24"/>
          <w:szCs w:val="24"/>
          <w:lang w:eastAsia="en-GB"/>
          <w14:ligatures w14:val="standardContextual"/>
        </w:rPr>
        <w:tab/>
      </w:r>
      <w:r>
        <w:rPr>
          <w:noProof/>
        </w:rPr>
        <w:t>Quality of Service examples</w:t>
      </w:r>
      <w:r>
        <w:rPr>
          <w:noProof/>
        </w:rPr>
        <w:tab/>
      </w:r>
      <w:r>
        <w:rPr>
          <w:noProof/>
        </w:rPr>
        <w:fldChar w:fldCharType="begin" w:fldLock="1"/>
      </w:r>
      <w:r>
        <w:rPr>
          <w:noProof/>
        </w:rPr>
        <w:instrText xml:space="preserve"> PAGEREF _Toc170383183 \h </w:instrText>
      </w:r>
      <w:r>
        <w:rPr>
          <w:noProof/>
        </w:rPr>
      </w:r>
      <w:r>
        <w:rPr>
          <w:noProof/>
        </w:rPr>
        <w:fldChar w:fldCharType="separate"/>
      </w:r>
      <w:r>
        <w:rPr>
          <w:noProof/>
        </w:rPr>
        <w:t>436</w:t>
      </w:r>
      <w:r>
        <w:rPr>
          <w:noProof/>
        </w:rPr>
        <w:fldChar w:fldCharType="end"/>
      </w:r>
    </w:p>
    <w:p w14:paraId="214E5D33" w14:textId="5B99B841"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video offer/answer examples</w:t>
      </w:r>
      <w:r>
        <w:rPr>
          <w:noProof/>
        </w:rPr>
        <w:tab/>
      </w:r>
      <w:r>
        <w:rPr>
          <w:noProof/>
        </w:rPr>
        <w:fldChar w:fldCharType="begin" w:fldLock="1"/>
      </w:r>
      <w:r>
        <w:rPr>
          <w:noProof/>
        </w:rPr>
        <w:instrText xml:space="preserve"> PAGEREF _Toc170383184 \h </w:instrText>
      </w:r>
      <w:r>
        <w:rPr>
          <w:noProof/>
        </w:rPr>
      </w:r>
      <w:r>
        <w:rPr>
          <w:noProof/>
        </w:rPr>
        <w:fldChar w:fldCharType="separate"/>
      </w:r>
      <w:r>
        <w:rPr>
          <w:noProof/>
        </w:rPr>
        <w:t>437</w:t>
      </w:r>
      <w:r>
        <w:rPr>
          <w:noProof/>
        </w:rPr>
        <w:fldChar w:fldCharType="end"/>
      </w:r>
    </w:p>
    <w:p w14:paraId="565A2439" w14:textId="6BCC2BE6"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towards an MTSI client</w:t>
      </w:r>
      <w:r>
        <w:rPr>
          <w:noProof/>
        </w:rPr>
        <w:tab/>
      </w:r>
      <w:r>
        <w:rPr>
          <w:noProof/>
        </w:rPr>
        <w:fldChar w:fldCharType="begin" w:fldLock="1"/>
      </w:r>
      <w:r>
        <w:rPr>
          <w:noProof/>
        </w:rPr>
        <w:instrText xml:space="preserve"> PAGEREF _Toc170383185 \h </w:instrText>
      </w:r>
      <w:r>
        <w:rPr>
          <w:noProof/>
        </w:rPr>
      </w:r>
      <w:r>
        <w:rPr>
          <w:noProof/>
        </w:rPr>
        <w:fldChar w:fldCharType="separate"/>
      </w:r>
      <w:r>
        <w:rPr>
          <w:noProof/>
        </w:rPr>
        <w:t>437</w:t>
      </w:r>
      <w:r>
        <w:rPr>
          <w:noProof/>
        </w:rPr>
        <w:fldChar w:fldCharType="end"/>
      </w:r>
    </w:p>
    <w:p w14:paraId="5B2C8F79" w14:textId="300738E9"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MRF</w:t>
      </w:r>
      <w:r>
        <w:rPr>
          <w:noProof/>
        </w:rPr>
        <w:tab/>
      </w:r>
      <w:r>
        <w:rPr>
          <w:noProof/>
        </w:rPr>
        <w:fldChar w:fldCharType="begin" w:fldLock="1"/>
      </w:r>
      <w:r>
        <w:rPr>
          <w:noProof/>
        </w:rPr>
        <w:instrText xml:space="preserve"> PAGEREF _Toc170383186 \h </w:instrText>
      </w:r>
      <w:r>
        <w:rPr>
          <w:noProof/>
        </w:rPr>
      </w:r>
      <w:r>
        <w:rPr>
          <w:noProof/>
        </w:rPr>
        <w:fldChar w:fldCharType="separate"/>
      </w:r>
      <w:r>
        <w:rPr>
          <w:noProof/>
        </w:rPr>
        <w:t>439</w:t>
      </w:r>
      <w:r>
        <w:rPr>
          <w:noProof/>
        </w:rPr>
        <w:fldChar w:fldCharType="end"/>
      </w:r>
    </w:p>
    <w:p w14:paraId="5788FCF5" w14:textId="257D39CA"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client in terminal</w:t>
      </w:r>
      <w:r>
        <w:rPr>
          <w:noProof/>
        </w:rPr>
        <w:tab/>
      </w:r>
      <w:r>
        <w:rPr>
          <w:noProof/>
        </w:rPr>
        <w:fldChar w:fldCharType="begin" w:fldLock="1"/>
      </w:r>
      <w:r>
        <w:rPr>
          <w:noProof/>
        </w:rPr>
        <w:instrText xml:space="preserve"> PAGEREF _Toc170383187 \h </w:instrText>
      </w:r>
      <w:r>
        <w:rPr>
          <w:noProof/>
        </w:rPr>
      </w:r>
      <w:r>
        <w:rPr>
          <w:noProof/>
        </w:rPr>
        <w:fldChar w:fldCharType="separate"/>
      </w:r>
      <w:r>
        <w:rPr>
          <w:noProof/>
        </w:rPr>
        <w:t>441</w:t>
      </w:r>
      <w:r>
        <w:rPr>
          <w:noProof/>
        </w:rPr>
        <w:fldChar w:fldCharType="end"/>
      </w:r>
    </w:p>
    <w:p w14:paraId="3D5D2157" w14:textId="06B28762"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T.2.4</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a single payload type</w:t>
      </w:r>
      <w:r>
        <w:rPr>
          <w:noProof/>
        </w:rPr>
        <w:tab/>
      </w:r>
      <w:r>
        <w:rPr>
          <w:noProof/>
        </w:rPr>
        <w:fldChar w:fldCharType="begin" w:fldLock="1"/>
      </w:r>
      <w:r>
        <w:rPr>
          <w:noProof/>
        </w:rPr>
        <w:instrText xml:space="preserve"> PAGEREF _Toc170383188 \h </w:instrText>
      </w:r>
      <w:r>
        <w:rPr>
          <w:noProof/>
        </w:rPr>
      </w:r>
      <w:r>
        <w:rPr>
          <w:noProof/>
        </w:rPr>
        <w:fldChar w:fldCharType="separate"/>
      </w:r>
      <w:r>
        <w:rPr>
          <w:noProof/>
        </w:rPr>
        <w:t>442</w:t>
      </w:r>
      <w:r>
        <w:rPr>
          <w:noProof/>
        </w:rPr>
        <w:fldChar w:fldCharType="end"/>
      </w:r>
    </w:p>
    <w:p w14:paraId="38D4D462" w14:textId="514E195B"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T.2.5</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two codecs</w:t>
      </w:r>
      <w:r>
        <w:rPr>
          <w:noProof/>
        </w:rPr>
        <w:tab/>
      </w:r>
      <w:r>
        <w:rPr>
          <w:noProof/>
        </w:rPr>
        <w:fldChar w:fldCharType="begin" w:fldLock="1"/>
      </w:r>
      <w:r>
        <w:rPr>
          <w:noProof/>
        </w:rPr>
        <w:instrText xml:space="preserve"> PAGEREF _Toc170383189 \h </w:instrText>
      </w:r>
      <w:r>
        <w:rPr>
          <w:noProof/>
        </w:rPr>
      </w:r>
      <w:r>
        <w:rPr>
          <w:noProof/>
        </w:rPr>
        <w:fldChar w:fldCharType="separate"/>
      </w:r>
      <w:r>
        <w:rPr>
          <w:noProof/>
        </w:rPr>
        <w:t>442</w:t>
      </w:r>
      <w:r>
        <w:rPr>
          <w:noProof/>
        </w:rPr>
        <w:fldChar w:fldCharType="end"/>
      </w:r>
    </w:p>
    <w:p w14:paraId="57E47BE8" w14:textId="4D6C5952"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audio offer/answer examples</w:t>
      </w:r>
      <w:r>
        <w:rPr>
          <w:noProof/>
        </w:rPr>
        <w:tab/>
      </w:r>
      <w:r>
        <w:rPr>
          <w:noProof/>
        </w:rPr>
        <w:fldChar w:fldCharType="begin" w:fldLock="1"/>
      </w:r>
      <w:r>
        <w:rPr>
          <w:noProof/>
        </w:rPr>
        <w:instrText xml:space="preserve"> PAGEREF _Toc170383190 \h </w:instrText>
      </w:r>
      <w:r>
        <w:rPr>
          <w:noProof/>
        </w:rPr>
      </w:r>
      <w:r>
        <w:rPr>
          <w:noProof/>
        </w:rPr>
        <w:fldChar w:fldCharType="separate"/>
      </w:r>
      <w:r>
        <w:rPr>
          <w:noProof/>
        </w:rPr>
        <w:t>443</w:t>
      </w:r>
      <w:r>
        <w:rPr>
          <w:noProof/>
        </w:rPr>
        <w:fldChar w:fldCharType="end"/>
      </w:r>
    </w:p>
    <w:p w14:paraId="737257FB" w14:textId="5FA53789"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 with multi-stream audio support</w:t>
      </w:r>
      <w:r>
        <w:rPr>
          <w:noProof/>
        </w:rPr>
        <w:tab/>
      </w:r>
      <w:r>
        <w:rPr>
          <w:noProof/>
        </w:rPr>
        <w:fldChar w:fldCharType="begin" w:fldLock="1"/>
      </w:r>
      <w:r>
        <w:rPr>
          <w:noProof/>
        </w:rPr>
        <w:instrText xml:space="preserve"> PAGEREF _Toc170383191 \h </w:instrText>
      </w:r>
      <w:r>
        <w:rPr>
          <w:noProof/>
        </w:rPr>
      </w:r>
      <w:r>
        <w:rPr>
          <w:noProof/>
        </w:rPr>
        <w:fldChar w:fldCharType="separate"/>
      </w:r>
      <w:r>
        <w:rPr>
          <w:noProof/>
        </w:rPr>
        <w:t>443</w:t>
      </w:r>
      <w:r>
        <w:rPr>
          <w:noProof/>
        </w:rPr>
        <w:fldChar w:fldCharType="end"/>
      </w:r>
    </w:p>
    <w:p w14:paraId="04A63D2F" w14:textId="7713C691"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with multi-stream audio support</w:t>
      </w:r>
      <w:r>
        <w:rPr>
          <w:noProof/>
        </w:rPr>
        <w:tab/>
      </w:r>
      <w:r>
        <w:rPr>
          <w:noProof/>
        </w:rPr>
        <w:fldChar w:fldCharType="begin" w:fldLock="1"/>
      </w:r>
      <w:r>
        <w:rPr>
          <w:noProof/>
        </w:rPr>
        <w:instrText xml:space="preserve"> PAGEREF _Toc170383192 \h </w:instrText>
      </w:r>
      <w:r>
        <w:rPr>
          <w:noProof/>
        </w:rPr>
      </w:r>
      <w:r>
        <w:rPr>
          <w:noProof/>
        </w:rPr>
        <w:fldChar w:fldCharType="separate"/>
      </w:r>
      <w:r>
        <w:rPr>
          <w:noProof/>
        </w:rPr>
        <w:t>444</w:t>
      </w:r>
      <w:r>
        <w:rPr>
          <w:noProof/>
        </w:rPr>
        <w:fldChar w:fldCharType="end"/>
      </w:r>
    </w:p>
    <w:p w14:paraId="7885F76E" w14:textId="63AD2960"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CCCEx SDP offer/answer example</w:t>
      </w:r>
      <w:r>
        <w:rPr>
          <w:noProof/>
        </w:rPr>
        <w:tab/>
      </w:r>
      <w:r>
        <w:rPr>
          <w:noProof/>
        </w:rPr>
        <w:fldChar w:fldCharType="begin" w:fldLock="1"/>
      </w:r>
      <w:r>
        <w:rPr>
          <w:noProof/>
        </w:rPr>
        <w:instrText xml:space="preserve"> PAGEREF _Toc170383193 \h </w:instrText>
      </w:r>
      <w:r>
        <w:rPr>
          <w:noProof/>
        </w:rPr>
      </w:r>
      <w:r>
        <w:rPr>
          <w:noProof/>
        </w:rPr>
        <w:fldChar w:fldCharType="separate"/>
      </w:r>
      <w:r>
        <w:rPr>
          <w:noProof/>
        </w:rPr>
        <w:t>445</w:t>
      </w:r>
      <w:r>
        <w:rPr>
          <w:noProof/>
        </w:rPr>
        <w:fldChar w:fldCharType="end"/>
      </w:r>
    </w:p>
    <w:p w14:paraId="4672427A" w14:textId="3C7D665F"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T.3.3a</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_Toc170383194 \h </w:instrText>
      </w:r>
      <w:r>
        <w:rPr>
          <w:noProof/>
        </w:rPr>
      </w:r>
      <w:r>
        <w:rPr>
          <w:noProof/>
        </w:rPr>
        <w:fldChar w:fldCharType="separate"/>
      </w:r>
      <w:r>
        <w:rPr>
          <w:noProof/>
        </w:rPr>
        <w:t>449</w:t>
      </w:r>
      <w:r>
        <w:rPr>
          <w:noProof/>
        </w:rPr>
        <w:fldChar w:fldCharType="end"/>
      </w:r>
    </w:p>
    <w:p w14:paraId="286D248E" w14:textId="13C1C98E"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T.3.4</w:t>
      </w:r>
      <w:r>
        <w:rPr>
          <w:rFonts w:asciiTheme="minorHAnsi" w:eastAsiaTheme="minorEastAsia" w:hAnsiTheme="minorHAnsi" w:cstheme="minorBidi"/>
          <w:noProof/>
          <w:kern w:val="2"/>
          <w:sz w:val="24"/>
          <w:szCs w:val="24"/>
          <w:lang w:eastAsia="en-GB"/>
          <w14:ligatures w14:val="standardContextual"/>
        </w:rPr>
        <w:tab/>
      </w:r>
      <w:r>
        <w:rPr>
          <w:noProof/>
          <w:lang w:eastAsia="ko-KR"/>
        </w:rPr>
        <w:t>SIP OPTIONS request for multi-stream audio support</w:t>
      </w:r>
      <w:r>
        <w:rPr>
          <w:noProof/>
        </w:rPr>
        <w:tab/>
      </w:r>
      <w:r>
        <w:rPr>
          <w:noProof/>
        </w:rPr>
        <w:fldChar w:fldCharType="begin" w:fldLock="1"/>
      </w:r>
      <w:r>
        <w:rPr>
          <w:noProof/>
        </w:rPr>
        <w:instrText xml:space="preserve"> PAGEREF _Toc170383195 \h </w:instrText>
      </w:r>
      <w:r>
        <w:rPr>
          <w:noProof/>
        </w:rPr>
      </w:r>
      <w:r>
        <w:rPr>
          <w:noProof/>
        </w:rPr>
        <w:fldChar w:fldCharType="separate"/>
      </w:r>
      <w:r>
        <w:rPr>
          <w:noProof/>
        </w:rPr>
        <w:t>451</w:t>
      </w:r>
      <w:r>
        <w:rPr>
          <w:noProof/>
        </w:rPr>
        <w:fldChar w:fldCharType="end"/>
      </w:r>
    </w:p>
    <w:p w14:paraId="7E201414" w14:textId="505CBCCF"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U (informative):</w:t>
      </w:r>
      <w:r>
        <w:rPr>
          <w:noProof/>
        </w:rPr>
        <w:tab/>
        <w:t xml:space="preserve"> IANA registration information for media types</w:t>
      </w:r>
      <w:r>
        <w:rPr>
          <w:noProof/>
        </w:rPr>
        <w:tab/>
      </w:r>
      <w:r>
        <w:rPr>
          <w:noProof/>
        </w:rPr>
        <w:fldChar w:fldCharType="begin" w:fldLock="1"/>
      </w:r>
      <w:r>
        <w:rPr>
          <w:noProof/>
        </w:rPr>
        <w:instrText xml:space="preserve"> PAGEREF _Toc170383196 \h </w:instrText>
      </w:r>
      <w:r>
        <w:rPr>
          <w:noProof/>
        </w:rPr>
      </w:r>
      <w:r>
        <w:rPr>
          <w:noProof/>
        </w:rPr>
        <w:fldChar w:fldCharType="separate"/>
      </w:r>
      <w:r>
        <w:rPr>
          <w:noProof/>
        </w:rPr>
        <w:t>453</w:t>
      </w:r>
      <w:r>
        <w:rPr>
          <w:noProof/>
        </w:rPr>
        <w:fldChar w:fldCharType="end"/>
      </w:r>
    </w:p>
    <w:p w14:paraId="2FAF41D2" w14:textId="240F3226"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U.1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_Toc170383197 \h </w:instrText>
      </w:r>
      <w:r>
        <w:rPr>
          <w:noProof/>
        </w:rPr>
      </w:r>
      <w:r>
        <w:rPr>
          <w:noProof/>
        </w:rPr>
        <w:fldChar w:fldCharType="separate"/>
      </w:r>
      <w:r>
        <w:rPr>
          <w:noProof/>
        </w:rPr>
        <w:t>453</w:t>
      </w:r>
      <w:r>
        <w:rPr>
          <w:noProof/>
        </w:rPr>
        <w:fldChar w:fldCharType="end"/>
      </w:r>
    </w:p>
    <w:p w14:paraId="717CE72F" w14:textId="4887EA0F"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U.2</w:t>
      </w:r>
      <w:r>
        <w:rPr>
          <w:rFonts w:asciiTheme="minorHAnsi" w:eastAsiaTheme="minorEastAsia" w:hAnsiTheme="minorHAnsi" w:cstheme="minorBidi"/>
          <w:noProof/>
          <w:kern w:val="2"/>
          <w:sz w:val="24"/>
          <w:szCs w:val="24"/>
          <w:lang w:eastAsia="en-GB"/>
          <w14:ligatures w14:val="standardContextual"/>
        </w:rPr>
        <w:tab/>
      </w:r>
      <w:r>
        <w:rPr>
          <w:noProof/>
        </w:rPr>
        <w:t>application/ccce</w:t>
      </w:r>
      <w:r>
        <w:rPr>
          <w:noProof/>
        </w:rPr>
        <w:tab/>
      </w:r>
      <w:r>
        <w:rPr>
          <w:noProof/>
        </w:rPr>
        <w:fldChar w:fldCharType="begin" w:fldLock="1"/>
      </w:r>
      <w:r>
        <w:rPr>
          <w:noProof/>
        </w:rPr>
        <w:instrText xml:space="preserve"> PAGEREF _Toc170383198 \h </w:instrText>
      </w:r>
      <w:r>
        <w:rPr>
          <w:noProof/>
        </w:rPr>
      </w:r>
      <w:r>
        <w:rPr>
          <w:noProof/>
        </w:rPr>
        <w:fldChar w:fldCharType="separate"/>
      </w:r>
      <w:r>
        <w:rPr>
          <w:noProof/>
        </w:rPr>
        <w:t>453</w:t>
      </w:r>
      <w:r>
        <w:rPr>
          <w:noProof/>
        </w:rPr>
        <w:fldChar w:fldCharType="end"/>
      </w:r>
    </w:p>
    <w:p w14:paraId="5FBDE45E" w14:textId="4FF0901A"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V (informative):</w:t>
      </w:r>
      <w:r>
        <w:rPr>
          <w:noProof/>
        </w:rPr>
        <w:tab/>
        <w:t xml:space="preserve"> Delay Adaptation and Example Uses of DBI Signaling</w:t>
      </w:r>
      <w:r>
        <w:rPr>
          <w:noProof/>
        </w:rPr>
        <w:tab/>
      </w:r>
      <w:r>
        <w:rPr>
          <w:noProof/>
        </w:rPr>
        <w:fldChar w:fldCharType="begin" w:fldLock="1"/>
      </w:r>
      <w:r>
        <w:rPr>
          <w:noProof/>
        </w:rPr>
        <w:instrText xml:space="preserve"> PAGEREF _Toc170383199 \h </w:instrText>
      </w:r>
      <w:r>
        <w:rPr>
          <w:noProof/>
        </w:rPr>
      </w:r>
      <w:r>
        <w:rPr>
          <w:noProof/>
        </w:rPr>
        <w:fldChar w:fldCharType="separate"/>
      </w:r>
      <w:r>
        <w:rPr>
          <w:noProof/>
        </w:rPr>
        <w:t>455</w:t>
      </w:r>
      <w:r>
        <w:rPr>
          <w:noProof/>
        </w:rPr>
        <w:fldChar w:fldCharType="end"/>
      </w:r>
    </w:p>
    <w:p w14:paraId="12EED260" w14:textId="3B1693E3"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V.1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_Toc170383200 \h </w:instrText>
      </w:r>
      <w:r>
        <w:rPr>
          <w:noProof/>
        </w:rPr>
      </w:r>
      <w:r>
        <w:rPr>
          <w:noProof/>
        </w:rPr>
        <w:fldChar w:fldCharType="separate"/>
      </w:r>
      <w:r>
        <w:rPr>
          <w:noProof/>
        </w:rPr>
        <w:t>455</w:t>
      </w:r>
      <w:r>
        <w:rPr>
          <w:noProof/>
        </w:rPr>
        <w:fldChar w:fldCharType="end"/>
      </w:r>
    </w:p>
    <w:p w14:paraId="6F0979C0" w14:textId="0756D7B6"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V.2</w:t>
      </w:r>
      <w:r>
        <w:rPr>
          <w:rFonts w:asciiTheme="minorHAnsi" w:eastAsiaTheme="minorEastAsia" w:hAnsiTheme="minorHAnsi" w:cstheme="minorBidi"/>
          <w:noProof/>
          <w:kern w:val="2"/>
          <w:sz w:val="24"/>
          <w:szCs w:val="24"/>
          <w:lang w:eastAsia="en-GB"/>
          <w14:ligatures w14:val="standardContextual"/>
        </w:rPr>
        <w:tab/>
      </w:r>
      <w:r>
        <w:rPr>
          <w:noProof/>
        </w:rPr>
        <w:t>Example Signaling Flows on Delay Adaptation</w:t>
      </w:r>
      <w:r>
        <w:rPr>
          <w:noProof/>
        </w:rPr>
        <w:tab/>
      </w:r>
      <w:r>
        <w:rPr>
          <w:noProof/>
        </w:rPr>
        <w:fldChar w:fldCharType="begin" w:fldLock="1"/>
      </w:r>
      <w:r>
        <w:rPr>
          <w:noProof/>
        </w:rPr>
        <w:instrText xml:space="preserve"> PAGEREF _Toc170383201 \h </w:instrText>
      </w:r>
      <w:r>
        <w:rPr>
          <w:noProof/>
        </w:rPr>
      </w:r>
      <w:r>
        <w:rPr>
          <w:noProof/>
        </w:rPr>
        <w:fldChar w:fldCharType="separate"/>
      </w:r>
      <w:r>
        <w:rPr>
          <w:noProof/>
        </w:rPr>
        <w:t>455</w:t>
      </w:r>
      <w:r>
        <w:rPr>
          <w:noProof/>
        </w:rPr>
        <w:fldChar w:fldCharType="end"/>
      </w:r>
    </w:p>
    <w:p w14:paraId="5990A286" w14:textId="6DCA6F04"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V.3</w:t>
      </w:r>
      <w:r>
        <w:rPr>
          <w:rFonts w:asciiTheme="minorHAnsi" w:eastAsiaTheme="minorEastAsia" w:hAnsiTheme="minorHAnsi" w:cstheme="minorBidi"/>
          <w:noProof/>
          <w:kern w:val="2"/>
          <w:sz w:val="24"/>
          <w:szCs w:val="24"/>
          <w:lang w:eastAsia="en-GB"/>
          <w14:ligatures w14:val="standardContextual"/>
        </w:rPr>
        <w:tab/>
      </w:r>
      <w:r>
        <w:rPr>
          <w:noProof/>
        </w:rPr>
        <w:t>SDP Examples on DBI Signaling Capability</w:t>
      </w:r>
      <w:r>
        <w:rPr>
          <w:noProof/>
        </w:rPr>
        <w:tab/>
      </w:r>
      <w:r>
        <w:rPr>
          <w:noProof/>
        </w:rPr>
        <w:fldChar w:fldCharType="begin" w:fldLock="1"/>
      </w:r>
      <w:r>
        <w:rPr>
          <w:noProof/>
        </w:rPr>
        <w:instrText xml:space="preserve"> PAGEREF _Toc170383202 \h </w:instrText>
      </w:r>
      <w:r>
        <w:rPr>
          <w:noProof/>
        </w:rPr>
      </w:r>
      <w:r>
        <w:rPr>
          <w:noProof/>
        </w:rPr>
        <w:fldChar w:fldCharType="separate"/>
      </w:r>
      <w:r>
        <w:rPr>
          <w:noProof/>
        </w:rPr>
        <w:t>461</w:t>
      </w:r>
      <w:r>
        <w:rPr>
          <w:noProof/>
        </w:rPr>
        <w:fldChar w:fldCharType="end"/>
      </w:r>
    </w:p>
    <w:p w14:paraId="1CB7DE8D" w14:textId="3B0B9171"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W (Normative):</w:t>
      </w:r>
      <w:r>
        <w:rPr>
          <w:noProof/>
        </w:rPr>
        <w:tab/>
        <w:t>Coverage and Handoff Enhancements using Multimedia Error Robustness (CHEM)</w:t>
      </w:r>
      <w:r>
        <w:rPr>
          <w:noProof/>
        </w:rPr>
        <w:tab/>
      </w:r>
      <w:r>
        <w:rPr>
          <w:noProof/>
        </w:rPr>
        <w:fldChar w:fldCharType="begin" w:fldLock="1"/>
      </w:r>
      <w:r>
        <w:rPr>
          <w:noProof/>
        </w:rPr>
        <w:instrText xml:space="preserve"> PAGEREF _Toc170383203 \h </w:instrText>
      </w:r>
      <w:r>
        <w:rPr>
          <w:noProof/>
        </w:rPr>
      </w:r>
      <w:r>
        <w:rPr>
          <w:noProof/>
        </w:rPr>
        <w:fldChar w:fldCharType="separate"/>
      </w:r>
      <w:r>
        <w:rPr>
          <w:noProof/>
        </w:rPr>
        <w:t>463</w:t>
      </w:r>
      <w:r>
        <w:rPr>
          <w:noProof/>
        </w:rPr>
        <w:fldChar w:fldCharType="end"/>
      </w:r>
    </w:p>
    <w:p w14:paraId="54E181F7" w14:textId="2A4C6911"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_Toc170383204 \h </w:instrText>
      </w:r>
      <w:r>
        <w:rPr>
          <w:noProof/>
        </w:rPr>
      </w:r>
      <w:r>
        <w:rPr>
          <w:noProof/>
        </w:rPr>
        <w:fldChar w:fldCharType="separate"/>
      </w:r>
      <w:r>
        <w:rPr>
          <w:noProof/>
        </w:rPr>
        <w:t>463</w:t>
      </w:r>
      <w:r>
        <w:rPr>
          <w:noProof/>
        </w:rPr>
        <w:fldChar w:fldCharType="end"/>
      </w:r>
    </w:p>
    <w:p w14:paraId="6A43CA27" w14:textId="75B2190B"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W.2</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without application layer redundancy</w:t>
      </w:r>
      <w:r>
        <w:rPr>
          <w:noProof/>
        </w:rPr>
        <w:tab/>
      </w:r>
      <w:r>
        <w:rPr>
          <w:noProof/>
        </w:rPr>
        <w:fldChar w:fldCharType="begin" w:fldLock="1"/>
      </w:r>
      <w:r>
        <w:rPr>
          <w:noProof/>
        </w:rPr>
        <w:instrText xml:space="preserve"> PAGEREF _Toc170383205 \h </w:instrText>
      </w:r>
      <w:r>
        <w:rPr>
          <w:noProof/>
        </w:rPr>
      </w:r>
      <w:r>
        <w:rPr>
          <w:noProof/>
        </w:rPr>
        <w:fldChar w:fldCharType="separate"/>
      </w:r>
      <w:r>
        <w:rPr>
          <w:noProof/>
        </w:rPr>
        <w:t>464</w:t>
      </w:r>
      <w:r>
        <w:rPr>
          <w:noProof/>
        </w:rPr>
        <w:fldChar w:fldCharType="end"/>
      </w:r>
    </w:p>
    <w:p w14:paraId="45AF29D0" w14:textId="6F3D0BC3"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W.3</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using Application Layer Redundancy</w:t>
      </w:r>
      <w:r>
        <w:rPr>
          <w:noProof/>
        </w:rPr>
        <w:tab/>
      </w:r>
      <w:r>
        <w:rPr>
          <w:noProof/>
        </w:rPr>
        <w:fldChar w:fldCharType="begin" w:fldLock="1"/>
      </w:r>
      <w:r>
        <w:rPr>
          <w:noProof/>
        </w:rPr>
        <w:instrText xml:space="preserve"> PAGEREF _Toc170383206 \h </w:instrText>
      </w:r>
      <w:r>
        <w:rPr>
          <w:noProof/>
        </w:rPr>
      </w:r>
      <w:r>
        <w:rPr>
          <w:noProof/>
        </w:rPr>
        <w:fldChar w:fldCharType="separate"/>
      </w:r>
      <w:r>
        <w:rPr>
          <w:noProof/>
        </w:rPr>
        <w:t>464</w:t>
      </w:r>
      <w:r>
        <w:rPr>
          <w:noProof/>
        </w:rPr>
        <w:fldChar w:fldCharType="end"/>
      </w:r>
    </w:p>
    <w:p w14:paraId="6BE3DCC3" w14:textId="70A548E8"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Negotiation of End-to-End and Uplink/Downlink PLR</w:t>
      </w:r>
      <w:r>
        <w:rPr>
          <w:noProof/>
        </w:rPr>
        <w:tab/>
      </w:r>
      <w:r>
        <w:rPr>
          <w:noProof/>
        </w:rPr>
        <w:fldChar w:fldCharType="begin" w:fldLock="1"/>
      </w:r>
      <w:r>
        <w:rPr>
          <w:noProof/>
        </w:rPr>
        <w:instrText xml:space="preserve"> PAGEREF _Toc170383207 \h </w:instrText>
      </w:r>
      <w:r>
        <w:rPr>
          <w:noProof/>
        </w:rPr>
      </w:r>
      <w:r>
        <w:rPr>
          <w:noProof/>
        </w:rPr>
        <w:fldChar w:fldCharType="separate"/>
      </w:r>
      <w:r>
        <w:rPr>
          <w:noProof/>
        </w:rPr>
        <w:t>465</w:t>
      </w:r>
      <w:r>
        <w:rPr>
          <w:noProof/>
        </w:rPr>
        <w:fldChar w:fldCharType="end"/>
      </w:r>
    </w:p>
    <w:p w14:paraId="1F991AA1" w14:textId="3A323FBA"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W.4.1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_Toc170383208 \h </w:instrText>
      </w:r>
      <w:r>
        <w:rPr>
          <w:noProof/>
        </w:rPr>
      </w:r>
      <w:r>
        <w:rPr>
          <w:noProof/>
        </w:rPr>
        <w:fldChar w:fldCharType="separate"/>
      </w:r>
      <w:r>
        <w:rPr>
          <w:noProof/>
        </w:rPr>
        <w:t>465</w:t>
      </w:r>
      <w:r>
        <w:rPr>
          <w:noProof/>
        </w:rPr>
        <w:fldChar w:fldCharType="end"/>
      </w:r>
    </w:p>
    <w:p w14:paraId="4F9F5AA5" w14:textId="7B45CB67"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W.4.2</w:t>
      </w:r>
      <w:r>
        <w:rPr>
          <w:rFonts w:asciiTheme="minorHAnsi" w:eastAsiaTheme="minorEastAsia" w:hAnsiTheme="minorHAnsi" w:cstheme="minorBidi"/>
          <w:noProof/>
          <w:kern w:val="2"/>
          <w:sz w:val="24"/>
          <w:szCs w:val="24"/>
          <w:lang w:eastAsia="en-GB"/>
          <w14:ligatures w14:val="standardContextual"/>
        </w:rPr>
        <w:tab/>
      </w:r>
      <w:r>
        <w:rPr>
          <w:noProof/>
        </w:rPr>
        <w:t>Offering MTSI Client</w:t>
      </w:r>
      <w:r>
        <w:rPr>
          <w:noProof/>
        </w:rPr>
        <w:tab/>
      </w:r>
      <w:r>
        <w:rPr>
          <w:noProof/>
        </w:rPr>
        <w:fldChar w:fldCharType="begin" w:fldLock="1"/>
      </w:r>
      <w:r>
        <w:rPr>
          <w:noProof/>
        </w:rPr>
        <w:instrText xml:space="preserve"> PAGEREF _Toc170383209 \h </w:instrText>
      </w:r>
      <w:r>
        <w:rPr>
          <w:noProof/>
        </w:rPr>
      </w:r>
      <w:r>
        <w:rPr>
          <w:noProof/>
        </w:rPr>
        <w:fldChar w:fldCharType="separate"/>
      </w:r>
      <w:r>
        <w:rPr>
          <w:noProof/>
        </w:rPr>
        <w:t>466</w:t>
      </w:r>
      <w:r>
        <w:rPr>
          <w:noProof/>
        </w:rPr>
        <w:fldChar w:fldCharType="end"/>
      </w:r>
    </w:p>
    <w:p w14:paraId="2F6542B6" w14:textId="4E948CD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W.4.3</w:t>
      </w:r>
      <w:r>
        <w:rPr>
          <w:rFonts w:asciiTheme="minorHAnsi" w:eastAsiaTheme="minorEastAsia" w:hAnsiTheme="minorHAnsi" w:cstheme="minorBidi"/>
          <w:noProof/>
          <w:kern w:val="2"/>
          <w:sz w:val="24"/>
          <w:szCs w:val="24"/>
          <w:lang w:eastAsia="en-GB"/>
          <w14:ligatures w14:val="standardContextual"/>
        </w:rPr>
        <w:tab/>
      </w:r>
      <w:r>
        <w:rPr>
          <w:noProof/>
        </w:rPr>
        <w:t>Answering MTSI Client</w:t>
      </w:r>
      <w:r>
        <w:rPr>
          <w:noProof/>
        </w:rPr>
        <w:tab/>
      </w:r>
      <w:r>
        <w:rPr>
          <w:noProof/>
        </w:rPr>
        <w:fldChar w:fldCharType="begin" w:fldLock="1"/>
      </w:r>
      <w:r>
        <w:rPr>
          <w:noProof/>
        </w:rPr>
        <w:instrText xml:space="preserve"> PAGEREF _Toc170383210 \h </w:instrText>
      </w:r>
      <w:r>
        <w:rPr>
          <w:noProof/>
        </w:rPr>
      </w:r>
      <w:r>
        <w:rPr>
          <w:noProof/>
        </w:rPr>
        <w:fldChar w:fldCharType="separate"/>
      </w:r>
      <w:r>
        <w:rPr>
          <w:noProof/>
        </w:rPr>
        <w:t>467</w:t>
      </w:r>
      <w:r>
        <w:rPr>
          <w:noProof/>
        </w:rPr>
        <w:fldChar w:fldCharType="end"/>
      </w:r>
    </w:p>
    <w:p w14:paraId="5ABD00A1" w14:textId="7517A5E7"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X (Informative):</w:t>
      </w:r>
      <w:r>
        <w:rPr>
          <w:noProof/>
        </w:rPr>
        <w:tab/>
        <w:t xml:space="preserve"> Example Maximum Packet Loss Rate (Max. PLR) Values for Setting CHEM Handover Thresholds</w:t>
      </w:r>
      <w:r>
        <w:rPr>
          <w:noProof/>
        </w:rPr>
        <w:tab/>
      </w:r>
      <w:r>
        <w:rPr>
          <w:noProof/>
        </w:rPr>
        <w:fldChar w:fldCharType="begin" w:fldLock="1"/>
      </w:r>
      <w:r>
        <w:rPr>
          <w:noProof/>
        </w:rPr>
        <w:instrText xml:space="preserve"> PAGEREF _Toc170383211 \h </w:instrText>
      </w:r>
      <w:r>
        <w:rPr>
          <w:noProof/>
        </w:rPr>
      </w:r>
      <w:r>
        <w:rPr>
          <w:noProof/>
        </w:rPr>
        <w:fldChar w:fldCharType="separate"/>
      </w:r>
      <w:r>
        <w:rPr>
          <w:noProof/>
        </w:rPr>
        <w:t>469</w:t>
      </w:r>
      <w:r>
        <w:rPr>
          <w:noProof/>
        </w:rPr>
        <w:fldChar w:fldCharType="end"/>
      </w:r>
    </w:p>
    <w:p w14:paraId="1FCE0964" w14:textId="19133368"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X.1</w:t>
      </w:r>
      <w:r>
        <w:rPr>
          <w:rFonts w:asciiTheme="minorHAnsi" w:eastAsiaTheme="minorEastAsia" w:hAnsiTheme="minorHAnsi" w:cstheme="minorBidi"/>
          <w:noProof/>
          <w:kern w:val="2"/>
          <w:sz w:val="24"/>
          <w:szCs w:val="24"/>
          <w:lang w:eastAsia="en-GB"/>
          <w14:ligatures w14:val="standardContextual"/>
        </w:rPr>
        <w:tab/>
      </w:r>
      <w:r>
        <w:rPr>
          <w:noProof/>
          <w:lang w:eastAsia="ko-KR"/>
        </w:rPr>
        <w:t>Maximum Packet Loss Rate (Max. PLR) for Speech</w:t>
      </w:r>
      <w:r>
        <w:rPr>
          <w:noProof/>
        </w:rPr>
        <w:tab/>
      </w:r>
      <w:r>
        <w:rPr>
          <w:noProof/>
        </w:rPr>
        <w:fldChar w:fldCharType="begin" w:fldLock="1"/>
      </w:r>
      <w:r>
        <w:rPr>
          <w:noProof/>
        </w:rPr>
        <w:instrText xml:space="preserve"> PAGEREF _Toc170383212 \h </w:instrText>
      </w:r>
      <w:r>
        <w:rPr>
          <w:noProof/>
        </w:rPr>
      </w:r>
      <w:r>
        <w:rPr>
          <w:noProof/>
        </w:rPr>
        <w:fldChar w:fldCharType="separate"/>
      </w:r>
      <w:r>
        <w:rPr>
          <w:noProof/>
        </w:rPr>
        <w:t>469</w:t>
      </w:r>
      <w:r>
        <w:rPr>
          <w:noProof/>
        </w:rPr>
        <w:fldChar w:fldCharType="end"/>
      </w:r>
    </w:p>
    <w:p w14:paraId="3E4B0032" w14:textId="502FB812"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X.1.1</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without Application Layer Redundancy</w:t>
      </w:r>
      <w:r>
        <w:rPr>
          <w:noProof/>
        </w:rPr>
        <w:tab/>
      </w:r>
      <w:r>
        <w:rPr>
          <w:noProof/>
        </w:rPr>
        <w:fldChar w:fldCharType="begin" w:fldLock="1"/>
      </w:r>
      <w:r>
        <w:rPr>
          <w:noProof/>
        </w:rPr>
        <w:instrText xml:space="preserve"> PAGEREF _Toc170383213 \h </w:instrText>
      </w:r>
      <w:r>
        <w:rPr>
          <w:noProof/>
        </w:rPr>
      </w:r>
      <w:r>
        <w:rPr>
          <w:noProof/>
        </w:rPr>
        <w:fldChar w:fldCharType="separate"/>
      </w:r>
      <w:r>
        <w:rPr>
          <w:noProof/>
        </w:rPr>
        <w:t>469</w:t>
      </w:r>
      <w:r>
        <w:rPr>
          <w:noProof/>
        </w:rPr>
        <w:fldChar w:fldCharType="end"/>
      </w:r>
    </w:p>
    <w:p w14:paraId="5E5340D9" w14:textId="1E1A7FD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X.1.2</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 Application Layer Redundancy</w:t>
      </w:r>
      <w:r>
        <w:rPr>
          <w:noProof/>
        </w:rPr>
        <w:tab/>
      </w:r>
      <w:r>
        <w:rPr>
          <w:noProof/>
        </w:rPr>
        <w:fldChar w:fldCharType="begin" w:fldLock="1"/>
      </w:r>
      <w:r>
        <w:rPr>
          <w:noProof/>
        </w:rPr>
        <w:instrText xml:space="preserve"> PAGEREF _Toc170383214 \h </w:instrText>
      </w:r>
      <w:r>
        <w:rPr>
          <w:noProof/>
        </w:rPr>
      </w:r>
      <w:r>
        <w:rPr>
          <w:noProof/>
        </w:rPr>
        <w:fldChar w:fldCharType="separate"/>
      </w:r>
      <w:r>
        <w:rPr>
          <w:noProof/>
        </w:rPr>
        <w:t>469</w:t>
      </w:r>
      <w:r>
        <w:rPr>
          <w:noProof/>
        </w:rPr>
        <w:fldChar w:fldCharType="end"/>
      </w:r>
    </w:p>
    <w:p w14:paraId="3AEBB7FF" w14:textId="2CF3F915"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X.2</w:t>
      </w:r>
      <w:r>
        <w:rPr>
          <w:rFonts w:asciiTheme="minorHAnsi" w:eastAsiaTheme="minorEastAsia" w:hAnsiTheme="minorHAnsi" w:cstheme="minorBidi"/>
          <w:noProof/>
          <w:kern w:val="2"/>
          <w:sz w:val="24"/>
          <w:szCs w:val="24"/>
          <w:lang w:eastAsia="en-GB"/>
          <w14:ligatures w14:val="standardContextual"/>
        </w:rPr>
        <w:tab/>
      </w:r>
      <w:r>
        <w:rPr>
          <w:noProof/>
          <w:lang w:eastAsia="ko-KR"/>
        </w:rPr>
        <w:t>SDP Examples of the CHEM Feature (informative)</w:t>
      </w:r>
      <w:r>
        <w:rPr>
          <w:noProof/>
        </w:rPr>
        <w:tab/>
      </w:r>
      <w:r>
        <w:rPr>
          <w:noProof/>
        </w:rPr>
        <w:fldChar w:fldCharType="begin" w:fldLock="1"/>
      </w:r>
      <w:r>
        <w:rPr>
          <w:noProof/>
        </w:rPr>
        <w:instrText xml:space="preserve"> PAGEREF _Toc170383215 \h </w:instrText>
      </w:r>
      <w:r>
        <w:rPr>
          <w:noProof/>
        </w:rPr>
      </w:r>
      <w:r>
        <w:rPr>
          <w:noProof/>
        </w:rPr>
        <w:fldChar w:fldCharType="separate"/>
      </w:r>
      <w:r>
        <w:rPr>
          <w:noProof/>
        </w:rPr>
        <w:t>470</w:t>
      </w:r>
      <w:r>
        <w:rPr>
          <w:noProof/>
        </w:rPr>
        <w:fldChar w:fldCharType="end"/>
      </w:r>
    </w:p>
    <w:p w14:paraId="7FFE9271" w14:textId="2DD65281"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X.2.1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_Toc170383216 \h </w:instrText>
      </w:r>
      <w:r>
        <w:rPr>
          <w:noProof/>
        </w:rPr>
      </w:r>
      <w:r>
        <w:rPr>
          <w:noProof/>
        </w:rPr>
        <w:fldChar w:fldCharType="separate"/>
      </w:r>
      <w:r>
        <w:rPr>
          <w:noProof/>
        </w:rPr>
        <w:t>470</w:t>
      </w:r>
      <w:r>
        <w:rPr>
          <w:noProof/>
        </w:rPr>
        <w:fldChar w:fldCharType="end"/>
      </w:r>
    </w:p>
    <w:p w14:paraId="6444ECF7" w14:textId="2E069A4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X.2.2</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without Application Layer Redundancy</w:t>
      </w:r>
      <w:r>
        <w:rPr>
          <w:noProof/>
        </w:rPr>
        <w:tab/>
      </w:r>
      <w:r>
        <w:rPr>
          <w:noProof/>
        </w:rPr>
        <w:fldChar w:fldCharType="begin" w:fldLock="1"/>
      </w:r>
      <w:r>
        <w:rPr>
          <w:noProof/>
        </w:rPr>
        <w:instrText xml:space="preserve"> PAGEREF _Toc170383217 \h </w:instrText>
      </w:r>
      <w:r>
        <w:rPr>
          <w:noProof/>
        </w:rPr>
      </w:r>
      <w:r>
        <w:rPr>
          <w:noProof/>
        </w:rPr>
        <w:fldChar w:fldCharType="separate"/>
      </w:r>
      <w:r>
        <w:rPr>
          <w:noProof/>
        </w:rPr>
        <w:t>470</w:t>
      </w:r>
      <w:r>
        <w:rPr>
          <w:noProof/>
        </w:rPr>
        <w:fldChar w:fldCharType="end"/>
      </w:r>
    </w:p>
    <w:p w14:paraId="43439992" w14:textId="73BACC46"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X.2.3</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 Application Layer Redundancy</w:t>
      </w:r>
      <w:r>
        <w:rPr>
          <w:noProof/>
        </w:rPr>
        <w:tab/>
      </w:r>
      <w:r>
        <w:rPr>
          <w:noProof/>
        </w:rPr>
        <w:fldChar w:fldCharType="begin" w:fldLock="1"/>
      </w:r>
      <w:r>
        <w:rPr>
          <w:noProof/>
        </w:rPr>
        <w:instrText xml:space="preserve"> PAGEREF _Toc170383218 \h </w:instrText>
      </w:r>
      <w:r>
        <w:rPr>
          <w:noProof/>
        </w:rPr>
      </w:r>
      <w:r>
        <w:rPr>
          <w:noProof/>
        </w:rPr>
        <w:fldChar w:fldCharType="separate"/>
      </w:r>
      <w:r>
        <w:rPr>
          <w:noProof/>
        </w:rPr>
        <w:t>471</w:t>
      </w:r>
      <w:r>
        <w:rPr>
          <w:noProof/>
        </w:rPr>
        <w:fldChar w:fldCharType="end"/>
      </w:r>
    </w:p>
    <w:p w14:paraId="136747B7" w14:textId="42AD3E38"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X.2.4</w:t>
      </w:r>
      <w:r>
        <w:rPr>
          <w:rFonts w:asciiTheme="minorHAnsi" w:eastAsiaTheme="minorEastAsia" w:hAnsiTheme="minorHAnsi" w:cstheme="minorBidi"/>
          <w:noProof/>
          <w:kern w:val="2"/>
          <w:sz w:val="24"/>
          <w:szCs w:val="24"/>
          <w:lang w:eastAsia="en-GB"/>
          <w14:ligatures w14:val="standardContextual"/>
        </w:rPr>
        <w:tab/>
      </w:r>
      <w:r>
        <w:rPr>
          <w:noProof/>
        </w:rPr>
        <w:t>Example of Maximum End-to-End Packet Loss Rate</w:t>
      </w:r>
      <w:r>
        <w:rPr>
          <w:noProof/>
        </w:rPr>
        <w:tab/>
      </w:r>
      <w:r>
        <w:rPr>
          <w:noProof/>
        </w:rPr>
        <w:fldChar w:fldCharType="begin" w:fldLock="1"/>
      </w:r>
      <w:r>
        <w:rPr>
          <w:noProof/>
        </w:rPr>
        <w:instrText xml:space="preserve"> PAGEREF _Toc170383219 \h </w:instrText>
      </w:r>
      <w:r>
        <w:rPr>
          <w:noProof/>
        </w:rPr>
      </w:r>
      <w:r>
        <w:rPr>
          <w:noProof/>
        </w:rPr>
        <w:fldChar w:fldCharType="separate"/>
      </w:r>
      <w:r>
        <w:rPr>
          <w:noProof/>
        </w:rPr>
        <w:t>473</w:t>
      </w:r>
      <w:r>
        <w:rPr>
          <w:noProof/>
        </w:rPr>
        <w:fldChar w:fldCharType="end"/>
      </w:r>
    </w:p>
    <w:p w14:paraId="7C36EA81" w14:textId="0C084BE0"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lastRenderedPageBreak/>
        <w:t>Annex Y (normative):</w:t>
      </w:r>
      <w:r>
        <w:rPr>
          <w:noProof/>
          <w:lang w:eastAsia="ko-KR"/>
        </w:rPr>
        <w:tab/>
        <w:t>Immersive Teleconferencing and Telepresence for Remote Terminals (ITT4RT)</w:t>
      </w:r>
      <w:r>
        <w:rPr>
          <w:noProof/>
        </w:rPr>
        <w:tab/>
      </w:r>
      <w:r>
        <w:rPr>
          <w:noProof/>
        </w:rPr>
        <w:fldChar w:fldCharType="begin" w:fldLock="1"/>
      </w:r>
      <w:r>
        <w:rPr>
          <w:noProof/>
        </w:rPr>
        <w:instrText xml:space="preserve"> PAGEREF _Toc170383220 \h </w:instrText>
      </w:r>
      <w:r>
        <w:rPr>
          <w:noProof/>
        </w:rPr>
      </w:r>
      <w:r>
        <w:rPr>
          <w:noProof/>
        </w:rPr>
        <w:fldChar w:fldCharType="separate"/>
      </w:r>
      <w:r>
        <w:rPr>
          <w:noProof/>
        </w:rPr>
        <w:t>475</w:t>
      </w:r>
      <w:r>
        <w:rPr>
          <w:noProof/>
        </w:rPr>
        <w:fldChar w:fldCharType="end"/>
      </w:r>
    </w:p>
    <w:p w14:paraId="61CF4B73" w14:textId="34A5D24C"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_Toc170383221 \h </w:instrText>
      </w:r>
      <w:r>
        <w:rPr>
          <w:noProof/>
        </w:rPr>
      </w:r>
      <w:r>
        <w:rPr>
          <w:noProof/>
        </w:rPr>
        <w:fldChar w:fldCharType="separate"/>
      </w:r>
      <w:r>
        <w:rPr>
          <w:noProof/>
        </w:rPr>
        <w:t>475</w:t>
      </w:r>
      <w:r>
        <w:rPr>
          <w:noProof/>
        </w:rPr>
        <w:fldChar w:fldCharType="end"/>
      </w:r>
    </w:p>
    <w:p w14:paraId="688E6CE4" w14:textId="3EC53F41"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and Interfaces</w:t>
      </w:r>
      <w:r>
        <w:rPr>
          <w:noProof/>
        </w:rPr>
        <w:tab/>
      </w:r>
      <w:r>
        <w:rPr>
          <w:noProof/>
        </w:rPr>
        <w:fldChar w:fldCharType="begin" w:fldLock="1"/>
      </w:r>
      <w:r>
        <w:rPr>
          <w:noProof/>
        </w:rPr>
        <w:instrText xml:space="preserve"> PAGEREF _Toc170383222 \h </w:instrText>
      </w:r>
      <w:r>
        <w:rPr>
          <w:noProof/>
        </w:rPr>
      </w:r>
      <w:r>
        <w:rPr>
          <w:noProof/>
        </w:rPr>
        <w:fldChar w:fldCharType="separate"/>
      </w:r>
      <w:r>
        <w:rPr>
          <w:noProof/>
        </w:rPr>
        <w:t>475</w:t>
      </w:r>
      <w:r>
        <w:rPr>
          <w:noProof/>
        </w:rPr>
        <w:fldChar w:fldCharType="end"/>
      </w:r>
    </w:p>
    <w:p w14:paraId="3AF4592B" w14:textId="7D7E6D41"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Y.3</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360-Degree Video Support</w:t>
      </w:r>
      <w:r>
        <w:rPr>
          <w:noProof/>
        </w:rPr>
        <w:tab/>
      </w:r>
      <w:r>
        <w:rPr>
          <w:noProof/>
        </w:rPr>
        <w:fldChar w:fldCharType="begin" w:fldLock="1"/>
      </w:r>
      <w:r>
        <w:rPr>
          <w:noProof/>
        </w:rPr>
        <w:instrText xml:space="preserve"> PAGEREF _Toc170383223 \h </w:instrText>
      </w:r>
      <w:r>
        <w:rPr>
          <w:noProof/>
        </w:rPr>
      </w:r>
      <w:r>
        <w:rPr>
          <w:noProof/>
        </w:rPr>
        <w:fldChar w:fldCharType="separate"/>
      </w:r>
      <w:r>
        <w:rPr>
          <w:noProof/>
        </w:rPr>
        <w:t>477</w:t>
      </w:r>
      <w:r>
        <w:rPr>
          <w:noProof/>
        </w:rPr>
        <w:fldChar w:fldCharType="end"/>
      </w:r>
    </w:p>
    <w:p w14:paraId="4B0DA781" w14:textId="74DDEB91"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Y.4</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Voice/Audio Support</w:t>
      </w:r>
      <w:r>
        <w:rPr>
          <w:noProof/>
        </w:rPr>
        <w:tab/>
      </w:r>
      <w:r>
        <w:rPr>
          <w:noProof/>
        </w:rPr>
        <w:fldChar w:fldCharType="begin" w:fldLock="1"/>
      </w:r>
      <w:r>
        <w:rPr>
          <w:noProof/>
        </w:rPr>
        <w:instrText xml:space="preserve"> PAGEREF _Toc170383224 \h </w:instrText>
      </w:r>
      <w:r>
        <w:rPr>
          <w:noProof/>
        </w:rPr>
      </w:r>
      <w:r>
        <w:rPr>
          <w:noProof/>
        </w:rPr>
        <w:fldChar w:fldCharType="separate"/>
      </w:r>
      <w:r>
        <w:rPr>
          <w:noProof/>
        </w:rPr>
        <w:t>479</w:t>
      </w:r>
      <w:r>
        <w:rPr>
          <w:noProof/>
        </w:rPr>
        <w:fldChar w:fldCharType="end"/>
      </w:r>
    </w:p>
    <w:p w14:paraId="65DFD461" w14:textId="239A0BA1"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Y.5</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Support</w:t>
      </w:r>
      <w:r>
        <w:rPr>
          <w:noProof/>
        </w:rPr>
        <w:tab/>
      </w:r>
      <w:r>
        <w:rPr>
          <w:noProof/>
        </w:rPr>
        <w:fldChar w:fldCharType="begin" w:fldLock="1"/>
      </w:r>
      <w:r>
        <w:rPr>
          <w:noProof/>
        </w:rPr>
        <w:instrText xml:space="preserve"> PAGEREF _Toc170383225 \h </w:instrText>
      </w:r>
      <w:r>
        <w:rPr>
          <w:noProof/>
        </w:rPr>
      </w:r>
      <w:r>
        <w:rPr>
          <w:noProof/>
        </w:rPr>
        <w:fldChar w:fldCharType="separate"/>
      </w:r>
      <w:r>
        <w:rPr>
          <w:noProof/>
        </w:rPr>
        <w:t>479</w:t>
      </w:r>
      <w:r>
        <w:rPr>
          <w:noProof/>
        </w:rPr>
        <w:fldChar w:fldCharType="end"/>
      </w:r>
    </w:p>
    <w:p w14:paraId="56E3893E" w14:textId="777F56C4"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Y.6</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_Toc170383226 \h </w:instrText>
      </w:r>
      <w:r>
        <w:rPr>
          <w:noProof/>
        </w:rPr>
      </w:r>
      <w:r>
        <w:rPr>
          <w:noProof/>
        </w:rPr>
        <w:fldChar w:fldCharType="separate"/>
      </w:r>
      <w:r>
        <w:rPr>
          <w:noProof/>
        </w:rPr>
        <w:t>480</w:t>
      </w:r>
      <w:r>
        <w:rPr>
          <w:noProof/>
        </w:rPr>
        <w:fldChar w:fldCharType="end"/>
      </w:r>
    </w:p>
    <w:p w14:paraId="721500F6" w14:textId="7F05BD7A"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_Toc170383227 \h </w:instrText>
      </w:r>
      <w:r>
        <w:rPr>
          <w:noProof/>
        </w:rPr>
      </w:r>
      <w:r>
        <w:rPr>
          <w:noProof/>
        </w:rPr>
        <w:fldChar w:fldCharType="separate"/>
      </w:r>
      <w:r>
        <w:rPr>
          <w:noProof/>
        </w:rPr>
        <w:t>480</w:t>
      </w:r>
      <w:r>
        <w:rPr>
          <w:noProof/>
        </w:rPr>
        <w:fldChar w:fldCharType="end"/>
      </w:r>
    </w:p>
    <w:p w14:paraId="2AD2DDB9" w14:textId="6EBA699F"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Y.6.2</w:t>
      </w:r>
      <w:r>
        <w:rPr>
          <w:rFonts w:asciiTheme="minorHAnsi" w:eastAsiaTheme="minorEastAsia" w:hAnsiTheme="minorHAnsi" w:cstheme="minorBidi"/>
          <w:noProof/>
          <w:kern w:val="2"/>
          <w:sz w:val="24"/>
          <w:szCs w:val="24"/>
          <w:lang w:eastAsia="en-GB"/>
          <w14:ligatures w14:val="standardContextual"/>
        </w:rPr>
        <w:tab/>
      </w:r>
      <w:r>
        <w:rPr>
          <w:noProof/>
          <w:lang w:eastAsia="ko-KR"/>
        </w:rPr>
        <w:t>Main 360-degree video</w:t>
      </w:r>
      <w:r>
        <w:rPr>
          <w:noProof/>
        </w:rPr>
        <w:tab/>
      </w:r>
      <w:r>
        <w:rPr>
          <w:noProof/>
        </w:rPr>
        <w:fldChar w:fldCharType="begin" w:fldLock="1"/>
      </w:r>
      <w:r>
        <w:rPr>
          <w:noProof/>
        </w:rPr>
        <w:instrText xml:space="preserve"> PAGEREF _Toc170383228 \h </w:instrText>
      </w:r>
      <w:r>
        <w:rPr>
          <w:noProof/>
        </w:rPr>
      </w:r>
      <w:r>
        <w:rPr>
          <w:noProof/>
        </w:rPr>
        <w:fldChar w:fldCharType="separate"/>
      </w:r>
      <w:r>
        <w:rPr>
          <w:noProof/>
        </w:rPr>
        <w:t>480</w:t>
      </w:r>
      <w:r>
        <w:rPr>
          <w:noProof/>
        </w:rPr>
        <w:fldChar w:fldCharType="end"/>
      </w:r>
    </w:p>
    <w:p w14:paraId="7690BB86" w14:textId="2F7164A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Y.6.2.1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_Toc170383229 \h </w:instrText>
      </w:r>
      <w:r>
        <w:rPr>
          <w:noProof/>
        </w:rPr>
      </w:r>
      <w:r>
        <w:rPr>
          <w:noProof/>
        </w:rPr>
        <w:fldChar w:fldCharType="separate"/>
      </w:r>
      <w:r>
        <w:rPr>
          <w:noProof/>
        </w:rPr>
        <w:t>480</w:t>
      </w:r>
      <w:r>
        <w:rPr>
          <w:noProof/>
        </w:rPr>
        <w:fldChar w:fldCharType="end"/>
      </w:r>
    </w:p>
    <w:p w14:paraId="29770229" w14:textId="305713F6"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Y.6.2.2</w:t>
      </w:r>
      <w:r>
        <w:rPr>
          <w:rFonts w:asciiTheme="minorHAnsi" w:eastAsiaTheme="minorEastAsia" w:hAnsiTheme="minorHAnsi" w:cstheme="minorBidi"/>
          <w:noProof/>
          <w:kern w:val="2"/>
          <w:sz w:val="24"/>
          <w:szCs w:val="24"/>
          <w:lang w:eastAsia="en-GB"/>
          <w14:ligatures w14:val="standardContextual"/>
        </w:rPr>
        <w:tab/>
      </w:r>
      <w:r>
        <w:rPr>
          <w:noProof/>
        </w:rPr>
        <w:t>Projection</w:t>
      </w:r>
      <w:r>
        <w:rPr>
          <w:noProof/>
        </w:rPr>
        <w:tab/>
      </w:r>
      <w:r>
        <w:rPr>
          <w:noProof/>
        </w:rPr>
        <w:fldChar w:fldCharType="begin" w:fldLock="1"/>
      </w:r>
      <w:r>
        <w:rPr>
          <w:noProof/>
        </w:rPr>
        <w:instrText xml:space="preserve"> PAGEREF _Toc170383230 \h </w:instrText>
      </w:r>
      <w:r>
        <w:rPr>
          <w:noProof/>
        </w:rPr>
      </w:r>
      <w:r>
        <w:rPr>
          <w:noProof/>
        </w:rPr>
        <w:fldChar w:fldCharType="separate"/>
      </w:r>
      <w:r>
        <w:rPr>
          <w:noProof/>
        </w:rPr>
        <w:t>482</w:t>
      </w:r>
      <w:r>
        <w:rPr>
          <w:noProof/>
        </w:rPr>
        <w:fldChar w:fldCharType="end"/>
      </w:r>
    </w:p>
    <w:p w14:paraId="559AA9BF" w14:textId="4341E7D4"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Y.6.2.3</w:t>
      </w:r>
      <w:r>
        <w:rPr>
          <w:rFonts w:asciiTheme="minorHAnsi" w:eastAsiaTheme="minorEastAsia" w:hAnsiTheme="minorHAnsi" w:cstheme="minorBidi"/>
          <w:noProof/>
          <w:kern w:val="2"/>
          <w:sz w:val="24"/>
          <w:szCs w:val="24"/>
          <w:lang w:eastAsia="en-GB"/>
          <w14:ligatures w14:val="standardContextual"/>
        </w:rPr>
        <w:tab/>
      </w:r>
      <w:r>
        <w:rPr>
          <w:noProof/>
        </w:rPr>
        <w:t>Field Of View (FOV)</w:t>
      </w:r>
      <w:r>
        <w:rPr>
          <w:noProof/>
        </w:rPr>
        <w:tab/>
      </w:r>
      <w:r>
        <w:rPr>
          <w:noProof/>
        </w:rPr>
        <w:fldChar w:fldCharType="begin" w:fldLock="1"/>
      </w:r>
      <w:r>
        <w:rPr>
          <w:noProof/>
        </w:rPr>
        <w:instrText xml:space="preserve"> PAGEREF _Toc170383231 \h </w:instrText>
      </w:r>
      <w:r>
        <w:rPr>
          <w:noProof/>
        </w:rPr>
      </w:r>
      <w:r>
        <w:rPr>
          <w:noProof/>
        </w:rPr>
        <w:fldChar w:fldCharType="separate"/>
      </w:r>
      <w:r>
        <w:rPr>
          <w:noProof/>
        </w:rPr>
        <w:t>482</w:t>
      </w:r>
      <w:r>
        <w:rPr>
          <w:noProof/>
        </w:rPr>
        <w:fldChar w:fldCharType="end"/>
      </w:r>
    </w:p>
    <w:p w14:paraId="296EEFD6" w14:textId="77B92F7F"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Y.6.2.4</w:t>
      </w:r>
      <w:r>
        <w:rPr>
          <w:rFonts w:asciiTheme="minorHAnsi" w:eastAsiaTheme="minorEastAsia" w:hAnsiTheme="minorHAnsi" w:cstheme="minorBidi"/>
          <w:noProof/>
          <w:kern w:val="2"/>
          <w:sz w:val="24"/>
          <w:szCs w:val="24"/>
          <w:lang w:eastAsia="en-GB"/>
          <w14:ligatures w14:val="standardContextual"/>
        </w:rPr>
        <w:tab/>
      </w:r>
      <w:r>
        <w:rPr>
          <w:noProof/>
        </w:rPr>
        <w:t>Picture Packing</w:t>
      </w:r>
      <w:r>
        <w:rPr>
          <w:noProof/>
        </w:rPr>
        <w:tab/>
      </w:r>
      <w:r>
        <w:rPr>
          <w:noProof/>
        </w:rPr>
        <w:fldChar w:fldCharType="begin" w:fldLock="1"/>
      </w:r>
      <w:r>
        <w:rPr>
          <w:noProof/>
        </w:rPr>
        <w:instrText xml:space="preserve"> PAGEREF _Toc170383232 \h </w:instrText>
      </w:r>
      <w:r>
        <w:rPr>
          <w:noProof/>
        </w:rPr>
      </w:r>
      <w:r>
        <w:rPr>
          <w:noProof/>
        </w:rPr>
        <w:fldChar w:fldCharType="separate"/>
      </w:r>
      <w:r>
        <w:rPr>
          <w:noProof/>
        </w:rPr>
        <w:t>482</w:t>
      </w:r>
      <w:r>
        <w:rPr>
          <w:noProof/>
        </w:rPr>
        <w:fldChar w:fldCharType="end"/>
      </w:r>
    </w:p>
    <w:p w14:paraId="1FF3AA5A" w14:textId="7113CB5A"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Y.6.2.6</w:t>
      </w:r>
      <w:r>
        <w:rPr>
          <w:rFonts w:asciiTheme="minorHAnsi" w:eastAsiaTheme="minorEastAsia" w:hAnsiTheme="minorHAnsi" w:cstheme="minorBidi"/>
          <w:noProof/>
          <w:kern w:val="2"/>
          <w:sz w:val="24"/>
          <w:szCs w:val="24"/>
          <w:lang w:eastAsia="en-GB"/>
          <w14:ligatures w14:val="standardContextual"/>
        </w:rPr>
        <w:tab/>
      </w:r>
      <w:r>
        <w:rPr>
          <w:noProof/>
        </w:rPr>
        <w:t>Overlay and 360-degree video</w:t>
      </w:r>
      <w:r>
        <w:rPr>
          <w:noProof/>
        </w:rPr>
        <w:tab/>
      </w:r>
      <w:r>
        <w:rPr>
          <w:noProof/>
        </w:rPr>
        <w:fldChar w:fldCharType="begin" w:fldLock="1"/>
      </w:r>
      <w:r>
        <w:rPr>
          <w:noProof/>
        </w:rPr>
        <w:instrText xml:space="preserve"> PAGEREF _Toc170383233 \h </w:instrText>
      </w:r>
      <w:r>
        <w:rPr>
          <w:noProof/>
        </w:rPr>
      </w:r>
      <w:r>
        <w:rPr>
          <w:noProof/>
        </w:rPr>
        <w:fldChar w:fldCharType="separate"/>
      </w:r>
      <w:r>
        <w:rPr>
          <w:noProof/>
        </w:rPr>
        <w:t>484</w:t>
      </w:r>
      <w:r>
        <w:rPr>
          <w:noProof/>
        </w:rPr>
        <w:fldChar w:fldCharType="end"/>
      </w:r>
    </w:p>
    <w:p w14:paraId="61DB0EB8" w14:textId="531CEEA1"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Y.6.3</w:t>
      </w:r>
      <w:r>
        <w:rPr>
          <w:rFonts w:asciiTheme="minorHAnsi" w:eastAsiaTheme="minorEastAsia" w:hAnsiTheme="minorHAnsi" w:cstheme="minorBidi"/>
          <w:noProof/>
          <w:kern w:val="2"/>
          <w:sz w:val="24"/>
          <w:szCs w:val="24"/>
          <w:lang w:eastAsia="en-GB"/>
          <w14:ligatures w14:val="standardContextual"/>
        </w:rPr>
        <w:tab/>
      </w:r>
      <w:r>
        <w:rPr>
          <w:noProof/>
          <w:lang w:eastAsia="ko-KR"/>
        </w:rPr>
        <w:t>Still Background</w:t>
      </w:r>
      <w:r>
        <w:rPr>
          <w:noProof/>
        </w:rPr>
        <w:tab/>
      </w:r>
      <w:r>
        <w:rPr>
          <w:noProof/>
        </w:rPr>
        <w:fldChar w:fldCharType="begin" w:fldLock="1"/>
      </w:r>
      <w:r>
        <w:rPr>
          <w:noProof/>
        </w:rPr>
        <w:instrText xml:space="preserve"> PAGEREF _Toc170383234 \h </w:instrText>
      </w:r>
      <w:r>
        <w:rPr>
          <w:noProof/>
        </w:rPr>
      </w:r>
      <w:r>
        <w:rPr>
          <w:noProof/>
        </w:rPr>
        <w:fldChar w:fldCharType="separate"/>
      </w:r>
      <w:r>
        <w:rPr>
          <w:noProof/>
        </w:rPr>
        <w:t>486</w:t>
      </w:r>
      <w:r>
        <w:rPr>
          <w:noProof/>
        </w:rPr>
        <w:fldChar w:fldCharType="end"/>
      </w:r>
    </w:p>
    <w:p w14:paraId="2BD08262" w14:textId="6BCF635D"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Overlays</w:t>
      </w:r>
      <w:r>
        <w:rPr>
          <w:noProof/>
        </w:rPr>
        <w:tab/>
      </w:r>
      <w:r>
        <w:rPr>
          <w:noProof/>
        </w:rPr>
        <w:fldChar w:fldCharType="begin" w:fldLock="1"/>
      </w:r>
      <w:r>
        <w:rPr>
          <w:noProof/>
        </w:rPr>
        <w:instrText xml:space="preserve"> PAGEREF _Toc170383235 \h </w:instrText>
      </w:r>
      <w:r>
        <w:rPr>
          <w:noProof/>
        </w:rPr>
      </w:r>
      <w:r>
        <w:rPr>
          <w:noProof/>
        </w:rPr>
        <w:fldChar w:fldCharType="separate"/>
      </w:r>
      <w:r>
        <w:rPr>
          <w:noProof/>
        </w:rPr>
        <w:t>486</w:t>
      </w:r>
      <w:r>
        <w:rPr>
          <w:noProof/>
        </w:rPr>
        <w:fldChar w:fldCharType="end"/>
      </w:r>
    </w:p>
    <w:p w14:paraId="7926C5C3" w14:textId="3BD8E7DC"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_Toc170383236 \h </w:instrText>
      </w:r>
      <w:r>
        <w:rPr>
          <w:noProof/>
        </w:rPr>
      </w:r>
      <w:r>
        <w:rPr>
          <w:noProof/>
        </w:rPr>
        <w:fldChar w:fldCharType="separate"/>
      </w:r>
      <w:r>
        <w:rPr>
          <w:noProof/>
        </w:rPr>
        <w:t>486</w:t>
      </w:r>
      <w:r>
        <w:rPr>
          <w:noProof/>
        </w:rPr>
        <w:fldChar w:fldCharType="end"/>
      </w:r>
    </w:p>
    <w:p w14:paraId="5F7DB3B6" w14:textId="6100C001"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Y.6.4.2</w:t>
      </w:r>
      <w:r>
        <w:rPr>
          <w:rFonts w:asciiTheme="minorHAnsi" w:eastAsiaTheme="minorEastAsia" w:hAnsiTheme="minorHAnsi" w:cstheme="minorBidi"/>
          <w:noProof/>
          <w:kern w:val="2"/>
          <w:sz w:val="24"/>
          <w:szCs w:val="24"/>
          <w:lang w:eastAsia="en-GB"/>
          <w14:ligatures w14:val="standardContextual"/>
        </w:rPr>
        <w:tab/>
      </w:r>
      <w:r>
        <w:rPr>
          <w:noProof/>
          <w:lang w:eastAsia="ko-KR"/>
        </w:rPr>
        <w:t>Visual Media</w:t>
      </w:r>
      <w:r>
        <w:rPr>
          <w:noProof/>
        </w:rPr>
        <w:tab/>
      </w:r>
      <w:r>
        <w:rPr>
          <w:noProof/>
        </w:rPr>
        <w:fldChar w:fldCharType="begin" w:fldLock="1"/>
      </w:r>
      <w:r>
        <w:rPr>
          <w:noProof/>
        </w:rPr>
        <w:instrText xml:space="preserve"> PAGEREF _Toc170383237 \h </w:instrText>
      </w:r>
      <w:r>
        <w:rPr>
          <w:noProof/>
        </w:rPr>
      </w:r>
      <w:r>
        <w:rPr>
          <w:noProof/>
        </w:rPr>
        <w:fldChar w:fldCharType="separate"/>
      </w:r>
      <w:r>
        <w:rPr>
          <w:noProof/>
        </w:rPr>
        <w:t>486</w:t>
      </w:r>
      <w:r>
        <w:rPr>
          <w:noProof/>
        </w:rPr>
        <w:fldChar w:fldCharType="end"/>
      </w:r>
    </w:p>
    <w:p w14:paraId="74644047" w14:textId="23B96FE3"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Y.6.4.3</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Configuration</w:t>
      </w:r>
      <w:r>
        <w:rPr>
          <w:noProof/>
        </w:rPr>
        <w:tab/>
      </w:r>
      <w:r>
        <w:rPr>
          <w:noProof/>
        </w:rPr>
        <w:fldChar w:fldCharType="begin" w:fldLock="1"/>
      </w:r>
      <w:r>
        <w:rPr>
          <w:noProof/>
        </w:rPr>
        <w:instrText xml:space="preserve"> PAGEREF _Toc170383238 \h </w:instrText>
      </w:r>
      <w:r>
        <w:rPr>
          <w:noProof/>
        </w:rPr>
      </w:r>
      <w:r>
        <w:rPr>
          <w:noProof/>
        </w:rPr>
        <w:fldChar w:fldCharType="separate"/>
      </w:r>
      <w:r>
        <w:rPr>
          <w:noProof/>
        </w:rPr>
        <w:t>486</w:t>
      </w:r>
      <w:r>
        <w:rPr>
          <w:noProof/>
        </w:rPr>
        <w:fldChar w:fldCharType="end"/>
      </w:r>
    </w:p>
    <w:p w14:paraId="4502EAF7" w14:textId="5BDC2271"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_Toc170383239 \h </w:instrText>
      </w:r>
      <w:r>
        <w:rPr>
          <w:noProof/>
        </w:rPr>
      </w:r>
      <w:r>
        <w:rPr>
          <w:noProof/>
        </w:rPr>
        <w:fldChar w:fldCharType="separate"/>
      </w:r>
      <w:r>
        <w:rPr>
          <w:noProof/>
        </w:rPr>
        <w:t>486</w:t>
      </w:r>
      <w:r>
        <w:rPr>
          <w:noProof/>
        </w:rPr>
        <w:fldChar w:fldCharType="end"/>
      </w:r>
    </w:p>
    <w:p w14:paraId="1BFCD349" w14:textId="398D5F7C"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Y.6.4.3.2</w:t>
      </w:r>
      <w:r>
        <w:rPr>
          <w:rFonts w:asciiTheme="minorHAnsi" w:eastAsiaTheme="minorEastAsia" w:hAnsiTheme="minorHAnsi" w:cstheme="minorBidi"/>
          <w:noProof/>
          <w:kern w:val="2"/>
          <w:sz w:val="24"/>
          <w:szCs w:val="24"/>
          <w:lang w:eastAsia="en-GB"/>
          <w14:ligatures w14:val="standardContextual"/>
        </w:rPr>
        <w:tab/>
      </w:r>
      <w:r>
        <w:rPr>
          <w:noProof/>
          <w:lang w:eastAsia="ko-KR"/>
        </w:rPr>
        <w:t>Sphere-relative Overlay Configuration</w:t>
      </w:r>
      <w:r>
        <w:rPr>
          <w:noProof/>
        </w:rPr>
        <w:tab/>
      </w:r>
      <w:r>
        <w:rPr>
          <w:noProof/>
        </w:rPr>
        <w:fldChar w:fldCharType="begin" w:fldLock="1"/>
      </w:r>
      <w:r>
        <w:rPr>
          <w:noProof/>
        </w:rPr>
        <w:instrText xml:space="preserve"> PAGEREF _Toc170383240 \h </w:instrText>
      </w:r>
      <w:r>
        <w:rPr>
          <w:noProof/>
        </w:rPr>
      </w:r>
      <w:r>
        <w:rPr>
          <w:noProof/>
        </w:rPr>
        <w:fldChar w:fldCharType="separate"/>
      </w:r>
      <w:r>
        <w:rPr>
          <w:noProof/>
        </w:rPr>
        <w:t>488</w:t>
      </w:r>
      <w:r>
        <w:rPr>
          <w:noProof/>
        </w:rPr>
        <w:fldChar w:fldCharType="end"/>
      </w:r>
    </w:p>
    <w:p w14:paraId="4D424AEB" w14:textId="7D577219"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Viewport-relative Overlay Configuration</w:t>
      </w:r>
      <w:r>
        <w:rPr>
          <w:noProof/>
        </w:rPr>
        <w:tab/>
      </w:r>
      <w:r>
        <w:rPr>
          <w:noProof/>
        </w:rPr>
        <w:fldChar w:fldCharType="begin" w:fldLock="1"/>
      </w:r>
      <w:r>
        <w:rPr>
          <w:noProof/>
        </w:rPr>
        <w:instrText xml:space="preserve"> PAGEREF _Toc170383241 \h </w:instrText>
      </w:r>
      <w:r>
        <w:rPr>
          <w:noProof/>
        </w:rPr>
      </w:r>
      <w:r>
        <w:rPr>
          <w:noProof/>
        </w:rPr>
        <w:fldChar w:fldCharType="separate"/>
      </w:r>
      <w:r>
        <w:rPr>
          <w:noProof/>
        </w:rPr>
        <w:t>489</w:t>
      </w:r>
      <w:r>
        <w:rPr>
          <w:noProof/>
        </w:rPr>
        <w:fldChar w:fldCharType="end"/>
      </w:r>
    </w:p>
    <w:p w14:paraId="03410A71" w14:textId="307F2592"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info parameter</w:t>
      </w:r>
      <w:r>
        <w:rPr>
          <w:noProof/>
        </w:rPr>
        <w:tab/>
      </w:r>
      <w:r>
        <w:rPr>
          <w:noProof/>
        </w:rPr>
        <w:fldChar w:fldCharType="begin" w:fldLock="1"/>
      </w:r>
      <w:r>
        <w:rPr>
          <w:noProof/>
        </w:rPr>
        <w:instrText xml:space="preserve"> PAGEREF _Toc170383242 \h </w:instrText>
      </w:r>
      <w:r>
        <w:rPr>
          <w:noProof/>
        </w:rPr>
      </w:r>
      <w:r>
        <w:rPr>
          <w:noProof/>
        </w:rPr>
        <w:fldChar w:fldCharType="separate"/>
      </w:r>
      <w:r>
        <w:rPr>
          <w:noProof/>
        </w:rPr>
        <w:t>490</w:t>
      </w:r>
      <w:r>
        <w:rPr>
          <w:noProof/>
        </w:rPr>
        <w:fldChar w:fldCharType="end"/>
      </w:r>
    </w:p>
    <w:p w14:paraId="713A4832" w14:textId="7B069B37" w:rsidR="00B3789B" w:rsidRDefault="00B3789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Y.6.4.3.5</w:t>
      </w:r>
      <w:r>
        <w:rPr>
          <w:rFonts w:asciiTheme="minorHAnsi" w:eastAsiaTheme="minorEastAsia" w:hAnsiTheme="minorHAnsi" w:cstheme="minorBidi"/>
          <w:noProof/>
          <w:kern w:val="2"/>
          <w:sz w:val="24"/>
          <w:szCs w:val="24"/>
          <w:lang w:eastAsia="en-GB"/>
          <w14:ligatures w14:val="standardContextual"/>
        </w:rPr>
        <w:tab/>
      </w:r>
      <w:r>
        <w:rPr>
          <w:noProof/>
          <w:lang w:eastAsia="ko-KR"/>
        </w:rPr>
        <w:t>Additional Overlay Configuration</w:t>
      </w:r>
      <w:r>
        <w:rPr>
          <w:noProof/>
        </w:rPr>
        <w:tab/>
      </w:r>
      <w:r>
        <w:rPr>
          <w:noProof/>
        </w:rPr>
        <w:fldChar w:fldCharType="begin" w:fldLock="1"/>
      </w:r>
      <w:r>
        <w:rPr>
          <w:noProof/>
        </w:rPr>
        <w:instrText xml:space="preserve"> PAGEREF _Toc170383243 \h </w:instrText>
      </w:r>
      <w:r>
        <w:rPr>
          <w:noProof/>
        </w:rPr>
      </w:r>
      <w:r>
        <w:rPr>
          <w:noProof/>
        </w:rPr>
        <w:fldChar w:fldCharType="separate"/>
      </w:r>
      <w:r>
        <w:rPr>
          <w:noProof/>
        </w:rPr>
        <w:t>490</w:t>
      </w:r>
      <w:r>
        <w:rPr>
          <w:noProof/>
        </w:rPr>
        <w:fldChar w:fldCharType="end"/>
      </w:r>
    </w:p>
    <w:p w14:paraId="63F09A61" w14:textId="3263392C"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Y.6.4.4</w:t>
      </w:r>
      <w:r>
        <w:rPr>
          <w:rFonts w:asciiTheme="minorHAnsi" w:eastAsiaTheme="minorEastAsia" w:hAnsiTheme="minorHAnsi" w:cstheme="minorBidi"/>
          <w:noProof/>
          <w:kern w:val="2"/>
          <w:sz w:val="24"/>
          <w:szCs w:val="24"/>
          <w:lang w:eastAsia="en-GB"/>
          <w14:ligatures w14:val="standardContextual"/>
        </w:rPr>
        <w:tab/>
      </w:r>
      <w:r>
        <w:rPr>
          <w:noProof/>
        </w:rPr>
        <w:t>Captured Content Replacement</w:t>
      </w:r>
      <w:r>
        <w:rPr>
          <w:noProof/>
        </w:rPr>
        <w:tab/>
      </w:r>
      <w:r>
        <w:rPr>
          <w:noProof/>
        </w:rPr>
        <w:fldChar w:fldCharType="begin" w:fldLock="1"/>
      </w:r>
      <w:r>
        <w:rPr>
          <w:noProof/>
        </w:rPr>
        <w:instrText xml:space="preserve"> PAGEREF _Toc170383244 \h </w:instrText>
      </w:r>
      <w:r>
        <w:rPr>
          <w:noProof/>
        </w:rPr>
      </w:r>
      <w:r>
        <w:rPr>
          <w:noProof/>
        </w:rPr>
        <w:fldChar w:fldCharType="separate"/>
      </w:r>
      <w:r>
        <w:rPr>
          <w:noProof/>
        </w:rPr>
        <w:t>490</w:t>
      </w:r>
      <w:r>
        <w:rPr>
          <w:noProof/>
        </w:rPr>
        <w:fldChar w:fldCharType="end"/>
      </w:r>
    </w:p>
    <w:p w14:paraId="205F6185" w14:textId="13F78772"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Y.6.5</w:t>
      </w:r>
      <w:r>
        <w:rPr>
          <w:rFonts w:asciiTheme="minorHAnsi" w:eastAsiaTheme="minorEastAsia" w:hAnsiTheme="minorHAnsi" w:cstheme="minorBidi"/>
          <w:noProof/>
          <w:kern w:val="2"/>
          <w:sz w:val="24"/>
          <w:szCs w:val="24"/>
          <w:lang w:eastAsia="en-GB"/>
          <w14:ligatures w14:val="standardContextual"/>
        </w:rPr>
        <w:tab/>
      </w:r>
      <w:r>
        <w:rPr>
          <w:noProof/>
          <w:lang w:eastAsia="ko-KR"/>
        </w:rPr>
        <w:t>Fisheye Video</w:t>
      </w:r>
      <w:r>
        <w:rPr>
          <w:noProof/>
        </w:rPr>
        <w:tab/>
      </w:r>
      <w:r>
        <w:rPr>
          <w:noProof/>
        </w:rPr>
        <w:fldChar w:fldCharType="begin" w:fldLock="1"/>
      </w:r>
      <w:r>
        <w:rPr>
          <w:noProof/>
        </w:rPr>
        <w:instrText xml:space="preserve"> PAGEREF _Toc170383245 \h </w:instrText>
      </w:r>
      <w:r>
        <w:rPr>
          <w:noProof/>
        </w:rPr>
      </w:r>
      <w:r>
        <w:rPr>
          <w:noProof/>
        </w:rPr>
        <w:fldChar w:fldCharType="separate"/>
      </w:r>
      <w:r>
        <w:rPr>
          <w:noProof/>
        </w:rPr>
        <w:t>491</w:t>
      </w:r>
      <w:r>
        <w:rPr>
          <w:noProof/>
        </w:rPr>
        <w:fldChar w:fldCharType="end"/>
      </w:r>
    </w:p>
    <w:p w14:paraId="062CDC79" w14:textId="54AA495F"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Y.6.5.1</w:t>
      </w:r>
      <w:r>
        <w:rPr>
          <w:rFonts w:asciiTheme="minorHAnsi" w:eastAsiaTheme="minorEastAsia" w:hAnsiTheme="minorHAnsi" w:cstheme="minorBidi"/>
          <w:noProof/>
          <w:kern w:val="2"/>
          <w:sz w:val="24"/>
          <w:szCs w:val="24"/>
          <w:lang w:eastAsia="en-GB"/>
          <w14:ligatures w14:val="standardContextual"/>
        </w:rPr>
        <w:tab/>
      </w:r>
      <w:r>
        <w:rPr>
          <w:noProof/>
          <w:lang w:eastAsia="ko-KR"/>
        </w:rPr>
        <w:t>Identifying the 360-degree fisheye video stream</w:t>
      </w:r>
      <w:r>
        <w:rPr>
          <w:noProof/>
        </w:rPr>
        <w:tab/>
      </w:r>
      <w:r>
        <w:rPr>
          <w:noProof/>
        </w:rPr>
        <w:fldChar w:fldCharType="begin" w:fldLock="1"/>
      </w:r>
      <w:r>
        <w:rPr>
          <w:noProof/>
        </w:rPr>
        <w:instrText xml:space="preserve"> PAGEREF _Toc170383246 \h </w:instrText>
      </w:r>
      <w:r>
        <w:rPr>
          <w:noProof/>
        </w:rPr>
      </w:r>
      <w:r>
        <w:rPr>
          <w:noProof/>
        </w:rPr>
        <w:fldChar w:fldCharType="separate"/>
      </w:r>
      <w:r>
        <w:rPr>
          <w:noProof/>
        </w:rPr>
        <w:t>491</w:t>
      </w:r>
      <w:r>
        <w:rPr>
          <w:noProof/>
        </w:rPr>
        <w:fldChar w:fldCharType="end"/>
      </w:r>
    </w:p>
    <w:p w14:paraId="0212C76E" w14:textId="61E9D7EB"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 dependent delivery of fisheye video</w:t>
      </w:r>
      <w:r>
        <w:rPr>
          <w:noProof/>
        </w:rPr>
        <w:tab/>
      </w:r>
      <w:r>
        <w:rPr>
          <w:noProof/>
        </w:rPr>
        <w:fldChar w:fldCharType="begin" w:fldLock="1"/>
      </w:r>
      <w:r>
        <w:rPr>
          <w:noProof/>
        </w:rPr>
        <w:instrText xml:space="preserve"> PAGEREF _Toc170383247 \h </w:instrText>
      </w:r>
      <w:r>
        <w:rPr>
          <w:noProof/>
        </w:rPr>
      </w:r>
      <w:r>
        <w:rPr>
          <w:noProof/>
        </w:rPr>
        <w:fldChar w:fldCharType="separate"/>
      </w:r>
      <w:r>
        <w:rPr>
          <w:noProof/>
        </w:rPr>
        <w:t>493</w:t>
      </w:r>
      <w:r>
        <w:rPr>
          <w:noProof/>
        </w:rPr>
        <w:fldChar w:fldCharType="end"/>
      </w:r>
    </w:p>
    <w:p w14:paraId="257986A7" w14:textId="6EAE991A"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Y.6.6</w:t>
      </w:r>
      <w:r>
        <w:rPr>
          <w:rFonts w:asciiTheme="minorHAnsi" w:eastAsiaTheme="minorEastAsia" w:hAnsiTheme="minorHAnsi" w:cstheme="minorBidi"/>
          <w:noProof/>
          <w:kern w:val="2"/>
          <w:sz w:val="24"/>
          <w:szCs w:val="24"/>
          <w:lang w:eastAsia="en-GB"/>
          <w14:ligatures w14:val="standardContextual"/>
        </w:rPr>
        <w:tab/>
      </w:r>
      <w:r>
        <w:rPr>
          <w:noProof/>
          <w:lang w:eastAsia="ko-KR"/>
        </w:rPr>
        <w:t>Camera Calibration for Network-based Stitching</w:t>
      </w:r>
      <w:r>
        <w:rPr>
          <w:noProof/>
        </w:rPr>
        <w:tab/>
      </w:r>
      <w:r>
        <w:rPr>
          <w:noProof/>
        </w:rPr>
        <w:fldChar w:fldCharType="begin" w:fldLock="1"/>
      </w:r>
      <w:r>
        <w:rPr>
          <w:noProof/>
        </w:rPr>
        <w:instrText xml:space="preserve"> PAGEREF _Toc170383248 \h </w:instrText>
      </w:r>
      <w:r>
        <w:rPr>
          <w:noProof/>
        </w:rPr>
      </w:r>
      <w:r>
        <w:rPr>
          <w:noProof/>
        </w:rPr>
        <w:fldChar w:fldCharType="separate"/>
      </w:r>
      <w:r>
        <w:rPr>
          <w:noProof/>
        </w:rPr>
        <w:t>493</w:t>
      </w:r>
      <w:r>
        <w:rPr>
          <w:noProof/>
        </w:rPr>
        <w:fldChar w:fldCharType="end"/>
      </w:r>
    </w:p>
    <w:p w14:paraId="422F7748" w14:textId="4CE2B92B"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Y.6.7</w:t>
      </w:r>
      <w:r>
        <w:rPr>
          <w:rFonts w:asciiTheme="minorHAnsi" w:eastAsiaTheme="minorEastAsia" w:hAnsiTheme="minorHAnsi" w:cstheme="minorBidi"/>
          <w:noProof/>
          <w:kern w:val="2"/>
          <w:sz w:val="24"/>
          <w:szCs w:val="24"/>
          <w:lang w:eastAsia="en-GB"/>
          <w14:ligatures w14:val="standardContextual"/>
        </w:rPr>
        <w:tab/>
      </w:r>
      <w:r>
        <w:rPr>
          <w:noProof/>
          <w:lang w:eastAsia="ko-KR"/>
        </w:rPr>
        <w:t>Support for Stream Pausing/Resuming</w:t>
      </w:r>
      <w:r>
        <w:rPr>
          <w:noProof/>
        </w:rPr>
        <w:tab/>
      </w:r>
      <w:r>
        <w:rPr>
          <w:noProof/>
        </w:rPr>
        <w:fldChar w:fldCharType="begin" w:fldLock="1"/>
      </w:r>
      <w:r>
        <w:rPr>
          <w:noProof/>
        </w:rPr>
        <w:instrText xml:space="preserve"> PAGEREF _Toc170383249 \h </w:instrText>
      </w:r>
      <w:r>
        <w:rPr>
          <w:noProof/>
        </w:rPr>
      </w:r>
      <w:r>
        <w:rPr>
          <w:noProof/>
        </w:rPr>
        <w:fldChar w:fldCharType="separate"/>
      </w:r>
      <w:r>
        <w:rPr>
          <w:noProof/>
        </w:rPr>
        <w:t>496</w:t>
      </w:r>
      <w:r>
        <w:rPr>
          <w:noProof/>
        </w:rPr>
        <w:fldChar w:fldCharType="end"/>
      </w:r>
    </w:p>
    <w:p w14:paraId="31FFE1FE" w14:textId="1FC774F4"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Y.6.8</w:t>
      </w:r>
      <w:r>
        <w:rPr>
          <w:rFonts w:asciiTheme="minorHAnsi" w:eastAsiaTheme="minorEastAsia" w:hAnsiTheme="minorHAnsi" w:cstheme="minorBidi"/>
          <w:noProof/>
          <w:kern w:val="2"/>
          <w:sz w:val="24"/>
          <w:szCs w:val="24"/>
          <w:lang w:eastAsia="en-GB"/>
          <w14:ligatures w14:val="standardContextual"/>
        </w:rPr>
        <w:tab/>
      </w:r>
      <w:r>
        <w:rPr>
          <w:noProof/>
          <w:lang w:eastAsia="ko-KR"/>
        </w:rPr>
        <w:t>Multiple 360-degree videos</w:t>
      </w:r>
      <w:r>
        <w:rPr>
          <w:noProof/>
        </w:rPr>
        <w:tab/>
      </w:r>
      <w:r>
        <w:rPr>
          <w:noProof/>
        </w:rPr>
        <w:fldChar w:fldCharType="begin" w:fldLock="1"/>
      </w:r>
      <w:r>
        <w:rPr>
          <w:noProof/>
        </w:rPr>
        <w:instrText xml:space="preserve"> PAGEREF _Toc170383250 \h </w:instrText>
      </w:r>
      <w:r>
        <w:rPr>
          <w:noProof/>
        </w:rPr>
      </w:r>
      <w:r>
        <w:rPr>
          <w:noProof/>
        </w:rPr>
        <w:fldChar w:fldCharType="separate"/>
      </w:r>
      <w:r>
        <w:rPr>
          <w:noProof/>
        </w:rPr>
        <w:t>496</w:t>
      </w:r>
      <w:r>
        <w:rPr>
          <w:noProof/>
        </w:rPr>
        <w:fldChar w:fldCharType="end"/>
      </w:r>
    </w:p>
    <w:p w14:paraId="408DA923" w14:textId="41005096"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Y.6.8.2</w:t>
      </w:r>
      <w:r>
        <w:rPr>
          <w:rFonts w:asciiTheme="minorHAnsi" w:eastAsiaTheme="minorEastAsia" w:hAnsiTheme="minorHAnsi" w:cstheme="minorBidi"/>
          <w:noProof/>
          <w:kern w:val="2"/>
          <w:sz w:val="24"/>
          <w:szCs w:val="24"/>
          <w:lang w:eastAsia="en-GB"/>
          <w14:ligatures w14:val="standardContextual"/>
        </w:rPr>
        <w:tab/>
      </w:r>
      <w:r>
        <w:rPr>
          <w:noProof/>
          <w:lang w:eastAsia="ko-KR"/>
        </w:rPr>
        <w:t>Excluding other participants’ overlays</w:t>
      </w:r>
      <w:r>
        <w:rPr>
          <w:noProof/>
        </w:rPr>
        <w:tab/>
      </w:r>
      <w:r>
        <w:rPr>
          <w:noProof/>
        </w:rPr>
        <w:fldChar w:fldCharType="begin" w:fldLock="1"/>
      </w:r>
      <w:r>
        <w:rPr>
          <w:noProof/>
        </w:rPr>
        <w:instrText xml:space="preserve"> PAGEREF _Toc170383251 \h </w:instrText>
      </w:r>
      <w:r>
        <w:rPr>
          <w:noProof/>
        </w:rPr>
      </w:r>
      <w:r>
        <w:rPr>
          <w:noProof/>
        </w:rPr>
        <w:fldChar w:fldCharType="separate"/>
      </w:r>
      <w:r>
        <w:rPr>
          <w:noProof/>
        </w:rPr>
        <w:t>496</w:t>
      </w:r>
      <w:r>
        <w:rPr>
          <w:noProof/>
        </w:rPr>
        <w:fldChar w:fldCharType="end"/>
      </w:r>
    </w:p>
    <w:p w14:paraId="159E71B8" w14:textId="774B2E42"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Y.6.9</w:t>
      </w:r>
      <w:r>
        <w:rPr>
          <w:rFonts w:asciiTheme="minorHAnsi" w:eastAsiaTheme="minorEastAsia" w:hAnsiTheme="minorHAnsi" w:cstheme="minorBidi"/>
          <w:noProof/>
          <w:kern w:val="2"/>
          <w:sz w:val="24"/>
          <w:szCs w:val="24"/>
          <w:lang w:eastAsia="en-GB"/>
          <w14:ligatures w14:val="standardContextual"/>
        </w:rPr>
        <w:tab/>
      </w:r>
      <w:r>
        <w:rPr>
          <w:noProof/>
        </w:rPr>
        <w:t>Scene Description-Based Overlays</w:t>
      </w:r>
      <w:r>
        <w:rPr>
          <w:noProof/>
        </w:rPr>
        <w:tab/>
      </w:r>
      <w:r>
        <w:rPr>
          <w:noProof/>
        </w:rPr>
        <w:fldChar w:fldCharType="begin" w:fldLock="1"/>
      </w:r>
      <w:r>
        <w:rPr>
          <w:noProof/>
        </w:rPr>
        <w:instrText xml:space="preserve"> PAGEREF _Toc170383252 \h </w:instrText>
      </w:r>
      <w:r>
        <w:rPr>
          <w:noProof/>
        </w:rPr>
      </w:r>
      <w:r>
        <w:rPr>
          <w:noProof/>
        </w:rPr>
        <w:fldChar w:fldCharType="separate"/>
      </w:r>
      <w:r>
        <w:rPr>
          <w:noProof/>
        </w:rPr>
        <w:t>496</w:t>
      </w:r>
      <w:r>
        <w:rPr>
          <w:noProof/>
        </w:rPr>
        <w:fldChar w:fldCharType="end"/>
      </w:r>
    </w:p>
    <w:p w14:paraId="7A7D56B0" w14:textId="00BB43F7"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Y.6.9.1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_Toc170383253 \h </w:instrText>
      </w:r>
      <w:r>
        <w:rPr>
          <w:noProof/>
        </w:rPr>
      </w:r>
      <w:r>
        <w:rPr>
          <w:noProof/>
        </w:rPr>
        <w:fldChar w:fldCharType="separate"/>
      </w:r>
      <w:r>
        <w:rPr>
          <w:noProof/>
        </w:rPr>
        <w:t>496</w:t>
      </w:r>
      <w:r>
        <w:rPr>
          <w:noProof/>
        </w:rPr>
        <w:fldChar w:fldCharType="end"/>
      </w:r>
    </w:p>
    <w:p w14:paraId="35739CA4" w14:textId="7D069426"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Y.6.9.2</w:t>
      </w:r>
      <w:r>
        <w:rPr>
          <w:rFonts w:asciiTheme="minorHAnsi" w:eastAsiaTheme="minorEastAsia" w:hAnsiTheme="minorHAnsi" w:cstheme="minorBidi"/>
          <w:noProof/>
          <w:kern w:val="2"/>
          <w:sz w:val="24"/>
          <w:szCs w:val="24"/>
          <w:lang w:eastAsia="en-GB"/>
          <w14:ligatures w14:val="standardContextual"/>
        </w:rPr>
        <w:tab/>
      </w:r>
      <w:r>
        <w:rPr>
          <w:noProof/>
        </w:rPr>
        <w:t>Offer/Answer Negotiation</w:t>
      </w:r>
      <w:r>
        <w:rPr>
          <w:noProof/>
        </w:rPr>
        <w:tab/>
      </w:r>
      <w:r>
        <w:rPr>
          <w:noProof/>
        </w:rPr>
        <w:fldChar w:fldCharType="begin" w:fldLock="1"/>
      </w:r>
      <w:r>
        <w:rPr>
          <w:noProof/>
        </w:rPr>
        <w:instrText xml:space="preserve"> PAGEREF _Toc170383254 \h </w:instrText>
      </w:r>
      <w:r>
        <w:rPr>
          <w:noProof/>
        </w:rPr>
      </w:r>
      <w:r>
        <w:rPr>
          <w:noProof/>
        </w:rPr>
        <w:fldChar w:fldCharType="separate"/>
      </w:r>
      <w:r>
        <w:rPr>
          <w:noProof/>
        </w:rPr>
        <w:t>497</w:t>
      </w:r>
      <w:r>
        <w:rPr>
          <w:noProof/>
        </w:rPr>
        <w:fldChar w:fldCharType="end"/>
      </w:r>
    </w:p>
    <w:p w14:paraId="2F4D1F6A" w14:textId="5774CEB9" w:rsidR="00B3789B" w:rsidRDefault="00B3789B">
      <w:pPr>
        <w:pStyle w:val="TOC3"/>
        <w:rPr>
          <w:rFonts w:asciiTheme="minorHAnsi" w:eastAsiaTheme="minorEastAsia" w:hAnsiTheme="minorHAnsi" w:cstheme="minorBidi"/>
          <w:noProof/>
          <w:kern w:val="2"/>
          <w:sz w:val="24"/>
          <w:szCs w:val="24"/>
          <w:lang w:eastAsia="en-GB"/>
          <w14:ligatures w14:val="standardContextual"/>
        </w:rPr>
      </w:pPr>
      <w:r>
        <w:rPr>
          <w:noProof/>
        </w:rPr>
        <w:t>Y.6.9.3</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fldLock="1"/>
      </w:r>
      <w:r>
        <w:rPr>
          <w:noProof/>
        </w:rPr>
        <w:instrText xml:space="preserve"> PAGEREF _Toc170383255 \h </w:instrText>
      </w:r>
      <w:r>
        <w:rPr>
          <w:noProof/>
        </w:rPr>
      </w:r>
      <w:r>
        <w:rPr>
          <w:noProof/>
        </w:rPr>
        <w:fldChar w:fldCharType="separate"/>
      </w:r>
      <w:r>
        <w:rPr>
          <w:noProof/>
        </w:rPr>
        <w:t>497</w:t>
      </w:r>
      <w:r>
        <w:rPr>
          <w:noProof/>
        </w:rPr>
        <w:fldChar w:fldCharType="end"/>
      </w:r>
    </w:p>
    <w:p w14:paraId="3CBAE533" w14:textId="5AE63A2B"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Y.7</w:t>
      </w:r>
      <w:r>
        <w:rPr>
          <w:rFonts w:asciiTheme="minorHAnsi" w:eastAsiaTheme="minorEastAsia" w:hAnsiTheme="minorHAnsi" w:cstheme="minorBidi"/>
          <w:noProof/>
          <w:kern w:val="2"/>
          <w:sz w:val="24"/>
          <w:szCs w:val="24"/>
          <w:lang w:eastAsia="en-GB"/>
          <w14:ligatures w14:val="standardContextual"/>
        </w:rPr>
        <w:tab/>
      </w:r>
      <w:r>
        <w:rPr>
          <w:noProof/>
        </w:rPr>
        <w:t>Media transport</w:t>
      </w:r>
      <w:r>
        <w:rPr>
          <w:noProof/>
        </w:rPr>
        <w:tab/>
      </w:r>
      <w:r>
        <w:rPr>
          <w:noProof/>
        </w:rPr>
        <w:fldChar w:fldCharType="begin" w:fldLock="1"/>
      </w:r>
      <w:r>
        <w:rPr>
          <w:noProof/>
        </w:rPr>
        <w:instrText xml:space="preserve"> PAGEREF _Toc170383256 \h </w:instrText>
      </w:r>
      <w:r>
        <w:rPr>
          <w:noProof/>
        </w:rPr>
      </w:r>
      <w:r>
        <w:rPr>
          <w:noProof/>
        </w:rPr>
        <w:fldChar w:fldCharType="separate"/>
      </w:r>
      <w:r>
        <w:rPr>
          <w:noProof/>
        </w:rPr>
        <w:t>498</w:t>
      </w:r>
      <w:r>
        <w:rPr>
          <w:noProof/>
        </w:rPr>
        <w:fldChar w:fldCharType="end"/>
      </w:r>
    </w:p>
    <w:p w14:paraId="68F79823" w14:textId="2C766622"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_Toc170383257 \h </w:instrText>
      </w:r>
      <w:r>
        <w:rPr>
          <w:noProof/>
        </w:rPr>
      </w:r>
      <w:r>
        <w:rPr>
          <w:noProof/>
        </w:rPr>
        <w:fldChar w:fldCharType="separate"/>
      </w:r>
      <w:r>
        <w:rPr>
          <w:noProof/>
        </w:rPr>
        <w:t>498</w:t>
      </w:r>
      <w:r>
        <w:rPr>
          <w:noProof/>
        </w:rPr>
        <w:fldChar w:fldCharType="end"/>
      </w:r>
    </w:p>
    <w:p w14:paraId="7D9462E8" w14:textId="16448356"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_Toc170383258 \h </w:instrText>
      </w:r>
      <w:r>
        <w:rPr>
          <w:noProof/>
        </w:rPr>
      </w:r>
      <w:r>
        <w:rPr>
          <w:noProof/>
        </w:rPr>
        <w:fldChar w:fldCharType="separate"/>
      </w:r>
      <w:r>
        <w:rPr>
          <w:noProof/>
        </w:rPr>
        <w:t>498</w:t>
      </w:r>
      <w:r>
        <w:rPr>
          <w:noProof/>
        </w:rPr>
        <w:fldChar w:fldCharType="end"/>
      </w:r>
    </w:p>
    <w:p w14:paraId="40A36993" w14:textId="3531F49B"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rPr>
        <w:t>Y.8</w:t>
      </w:r>
      <w:r>
        <w:rPr>
          <w:rFonts w:asciiTheme="minorHAnsi" w:eastAsiaTheme="minorEastAsia" w:hAnsiTheme="minorHAnsi" w:cstheme="minorBidi"/>
          <w:noProof/>
          <w:kern w:val="2"/>
          <w:sz w:val="24"/>
          <w:szCs w:val="24"/>
          <w:lang w:eastAsia="en-GB"/>
          <w14:ligatures w14:val="standardContextual"/>
        </w:rPr>
        <w:tab/>
      </w:r>
      <w:r>
        <w:rPr>
          <w:noProof/>
        </w:rPr>
        <w:t>SDP Examples (informative)</w:t>
      </w:r>
      <w:r>
        <w:rPr>
          <w:noProof/>
        </w:rPr>
        <w:tab/>
      </w:r>
      <w:r>
        <w:rPr>
          <w:noProof/>
        </w:rPr>
        <w:fldChar w:fldCharType="begin" w:fldLock="1"/>
      </w:r>
      <w:r>
        <w:rPr>
          <w:noProof/>
        </w:rPr>
        <w:instrText xml:space="preserve"> PAGEREF _Toc170383259 \h </w:instrText>
      </w:r>
      <w:r>
        <w:rPr>
          <w:noProof/>
        </w:rPr>
      </w:r>
      <w:r>
        <w:rPr>
          <w:noProof/>
        </w:rPr>
        <w:fldChar w:fldCharType="separate"/>
      </w:r>
      <w:r>
        <w:rPr>
          <w:noProof/>
        </w:rPr>
        <w:t>499</w:t>
      </w:r>
      <w:r>
        <w:rPr>
          <w:noProof/>
        </w:rPr>
        <w:fldChar w:fldCharType="end"/>
      </w:r>
    </w:p>
    <w:p w14:paraId="5815F9A7" w14:textId="1DD94238"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Recommended audio mixing gains</w:t>
      </w:r>
      <w:r>
        <w:rPr>
          <w:noProof/>
        </w:rPr>
        <w:tab/>
      </w:r>
      <w:r>
        <w:rPr>
          <w:noProof/>
        </w:rPr>
        <w:fldChar w:fldCharType="begin" w:fldLock="1"/>
      </w:r>
      <w:r>
        <w:rPr>
          <w:noProof/>
        </w:rPr>
        <w:instrText xml:space="preserve"> PAGEREF _Toc170383260 \h </w:instrText>
      </w:r>
      <w:r>
        <w:rPr>
          <w:noProof/>
        </w:rPr>
      </w:r>
      <w:r>
        <w:rPr>
          <w:noProof/>
        </w:rPr>
        <w:fldChar w:fldCharType="separate"/>
      </w:r>
      <w:r>
        <w:rPr>
          <w:noProof/>
        </w:rPr>
        <w:t>500</w:t>
      </w:r>
      <w:r>
        <w:rPr>
          <w:noProof/>
        </w:rPr>
        <w:fldChar w:fldCharType="end"/>
      </w:r>
    </w:p>
    <w:p w14:paraId="5E175FEC" w14:textId="145A6373" w:rsidR="00B3789B" w:rsidRDefault="00B3789B">
      <w:pPr>
        <w:pStyle w:val="TOC2"/>
        <w:rPr>
          <w:rFonts w:asciiTheme="minorHAnsi" w:eastAsiaTheme="minorEastAsia" w:hAnsiTheme="minorHAnsi" w:cstheme="minorBidi"/>
          <w:noProof/>
          <w:kern w:val="2"/>
          <w:sz w:val="24"/>
          <w:szCs w:val="24"/>
          <w:lang w:eastAsia="en-GB"/>
          <w14:ligatures w14:val="standardContextual"/>
        </w:rPr>
      </w:pPr>
      <w:r>
        <w:rPr>
          <w:noProof/>
        </w:rPr>
        <w:t>Y.9.1</w:t>
      </w:r>
      <w:r>
        <w:rPr>
          <w:rFonts w:asciiTheme="minorHAnsi" w:eastAsiaTheme="minorEastAsia" w:hAnsiTheme="minorHAnsi" w:cstheme="minorBidi"/>
          <w:noProof/>
          <w:kern w:val="2"/>
          <w:sz w:val="24"/>
          <w:szCs w:val="24"/>
          <w:lang w:eastAsia="en-GB"/>
          <w14:ligatures w14:val="standardContextual"/>
        </w:rPr>
        <w:tab/>
      </w:r>
      <w:r>
        <w:rPr>
          <w:noProof/>
        </w:rPr>
        <w:t>RTP header extension for audio mixing gain</w:t>
      </w:r>
      <w:r>
        <w:rPr>
          <w:noProof/>
        </w:rPr>
        <w:tab/>
      </w:r>
      <w:r>
        <w:rPr>
          <w:noProof/>
        </w:rPr>
        <w:fldChar w:fldCharType="begin" w:fldLock="1"/>
      </w:r>
      <w:r>
        <w:rPr>
          <w:noProof/>
        </w:rPr>
        <w:instrText xml:space="preserve"> PAGEREF _Toc170383261 \h </w:instrText>
      </w:r>
      <w:r>
        <w:rPr>
          <w:noProof/>
        </w:rPr>
      </w:r>
      <w:r>
        <w:rPr>
          <w:noProof/>
        </w:rPr>
        <w:fldChar w:fldCharType="separate"/>
      </w:r>
      <w:r>
        <w:rPr>
          <w:noProof/>
        </w:rPr>
        <w:t>501</w:t>
      </w:r>
      <w:r>
        <w:rPr>
          <w:noProof/>
        </w:rPr>
        <w:fldChar w:fldCharType="end"/>
      </w:r>
    </w:p>
    <w:p w14:paraId="41C7BBEC" w14:textId="63688C2A"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YY</w:t>
      </w:r>
      <w:r>
        <w:rPr>
          <w:noProof/>
        </w:rPr>
        <w:t xml:space="preserve"> (informative):</w:t>
      </w:r>
      <w:r>
        <w:rPr>
          <w:noProof/>
        </w:rPr>
        <w:tab/>
      </w:r>
      <w:r>
        <w:rPr>
          <w:noProof/>
          <w:lang w:eastAsia="ko-KR"/>
        </w:rPr>
        <w:t>Computation of b=AS for IVAS</w:t>
      </w:r>
      <w:r>
        <w:rPr>
          <w:noProof/>
        </w:rPr>
        <w:tab/>
      </w:r>
      <w:r>
        <w:rPr>
          <w:noProof/>
        </w:rPr>
        <w:fldChar w:fldCharType="begin" w:fldLock="1"/>
      </w:r>
      <w:r>
        <w:rPr>
          <w:noProof/>
        </w:rPr>
        <w:instrText xml:space="preserve"> PAGEREF _Toc170383262 \h </w:instrText>
      </w:r>
      <w:r>
        <w:rPr>
          <w:noProof/>
        </w:rPr>
      </w:r>
      <w:r>
        <w:rPr>
          <w:noProof/>
        </w:rPr>
        <w:fldChar w:fldCharType="separate"/>
      </w:r>
      <w:r>
        <w:rPr>
          <w:noProof/>
        </w:rPr>
        <w:t>501</w:t>
      </w:r>
      <w:r>
        <w:rPr>
          <w:noProof/>
        </w:rPr>
        <w:fldChar w:fldCharType="end"/>
      </w:r>
    </w:p>
    <w:p w14:paraId="268128C0" w14:textId="5FD30335"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_Toc170383263 \h </w:instrText>
      </w:r>
      <w:r>
        <w:rPr>
          <w:noProof/>
        </w:rPr>
      </w:r>
      <w:r>
        <w:rPr>
          <w:noProof/>
        </w:rPr>
        <w:fldChar w:fldCharType="separate"/>
      </w:r>
      <w:r>
        <w:rPr>
          <w:noProof/>
        </w:rPr>
        <w:t>501</w:t>
      </w:r>
      <w:r>
        <w:rPr>
          <w:noProof/>
        </w:rPr>
        <w:fldChar w:fldCharType="end"/>
      </w:r>
    </w:p>
    <w:p w14:paraId="44050353" w14:textId="21F5541F" w:rsidR="00B3789B" w:rsidRDefault="00B3789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YY.2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_Toc170383264 \h </w:instrText>
      </w:r>
      <w:r>
        <w:rPr>
          <w:noProof/>
        </w:rPr>
      </w:r>
      <w:r>
        <w:rPr>
          <w:noProof/>
        </w:rPr>
        <w:fldChar w:fldCharType="separate"/>
      </w:r>
      <w:r>
        <w:rPr>
          <w:noProof/>
        </w:rPr>
        <w:t>501</w:t>
      </w:r>
      <w:r>
        <w:rPr>
          <w:noProof/>
        </w:rPr>
        <w:fldChar w:fldCharType="end"/>
      </w:r>
    </w:p>
    <w:p w14:paraId="0F5D5C20" w14:textId="79034D1B" w:rsidR="00B3789B" w:rsidRDefault="00B3789B" w:rsidP="00B3789B">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Z (informative):</w:t>
      </w:r>
      <w:r>
        <w:rPr>
          <w:noProof/>
          <w:lang w:eastAsia="ko-KR"/>
        </w:rPr>
        <w:tab/>
        <w:t>Change history</w:t>
      </w:r>
      <w:r>
        <w:rPr>
          <w:noProof/>
        </w:rPr>
        <w:tab/>
      </w:r>
      <w:r>
        <w:rPr>
          <w:noProof/>
        </w:rPr>
        <w:fldChar w:fldCharType="begin" w:fldLock="1"/>
      </w:r>
      <w:r>
        <w:rPr>
          <w:noProof/>
        </w:rPr>
        <w:instrText xml:space="preserve"> PAGEREF _Toc170383265 \h </w:instrText>
      </w:r>
      <w:r>
        <w:rPr>
          <w:noProof/>
        </w:rPr>
      </w:r>
      <w:r>
        <w:rPr>
          <w:noProof/>
        </w:rPr>
        <w:fldChar w:fldCharType="separate"/>
      </w:r>
      <w:r>
        <w:rPr>
          <w:noProof/>
        </w:rPr>
        <w:t>503</w:t>
      </w:r>
      <w:r>
        <w:rPr>
          <w:noProof/>
        </w:rPr>
        <w:fldChar w:fldCharType="end"/>
      </w:r>
    </w:p>
    <w:p w14:paraId="0B9E3498" w14:textId="0BA3EA5B"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Toc26369190"/>
      <w:bookmarkStart w:id="16" w:name="_Toc36227072"/>
      <w:bookmarkStart w:id="17" w:name="_Toc36228086"/>
      <w:bookmarkStart w:id="18" w:name="_Toc36228713"/>
      <w:bookmarkStart w:id="19" w:name="_Toc68847032"/>
      <w:bookmarkStart w:id="20" w:name="_Toc74610967"/>
      <w:bookmarkStart w:id="21" w:name="_Toc75566246"/>
      <w:bookmarkStart w:id="22" w:name="_Toc89789797"/>
      <w:bookmarkStart w:id="23" w:name="_Toc99466431"/>
      <w:bookmarkStart w:id="24" w:name="_Toc170382556"/>
      <w:bookmarkEnd w:id="14"/>
      <w:r w:rsidRPr="00567618">
        <w:lastRenderedPageBreak/>
        <w:t>Foreword</w:t>
      </w:r>
      <w:bookmarkEnd w:id="15"/>
      <w:bookmarkEnd w:id="16"/>
      <w:bookmarkEnd w:id="17"/>
      <w:bookmarkEnd w:id="18"/>
      <w:bookmarkEnd w:id="19"/>
      <w:bookmarkEnd w:id="20"/>
      <w:bookmarkEnd w:id="21"/>
      <w:bookmarkEnd w:id="22"/>
      <w:bookmarkEnd w:id="23"/>
      <w:bookmarkEnd w:id="24"/>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5" w:name="_Toc26369191"/>
      <w:bookmarkStart w:id="26" w:name="_Toc36227073"/>
      <w:bookmarkStart w:id="27" w:name="_Toc36228087"/>
      <w:bookmarkStart w:id="28" w:name="_Toc36228714"/>
      <w:bookmarkStart w:id="29" w:name="_Toc68847033"/>
      <w:bookmarkStart w:id="30" w:name="_Toc74610968"/>
      <w:bookmarkStart w:id="31" w:name="_Toc75566247"/>
      <w:bookmarkStart w:id="32" w:name="_Toc89789798"/>
      <w:bookmarkStart w:id="33" w:name="_Toc99466432"/>
      <w:bookmarkStart w:id="34" w:name="_Toc170382557"/>
      <w:r w:rsidRPr="00567618">
        <w:t>Introduction</w:t>
      </w:r>
      <w:bookmarkEnd w:id="25"/>
      <w:bookmarkEnd w:id="26"/>
      <w:bookmarkEnd w:id="27"/>
      <w:bookmarkEnd w:id="28"/>
      <w:bookmarkEnd w:id="29"/>
      <w:bookmarkEnd w:id="30"/>
      <w:bookmarkEnd w:id="31"/>
      <w:bookmarkEnd w:id="32"/>
      <w:bookmarkEnd w:id="33"/>
      <w:bookmarkEnd w:id="34"/>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5" w:name="_Toc26369192"/>
      <w:bookmarkStart w:id="36" w:name="_Toc36227074"/>
      <w:bookmarkStart w:id="37" w:name="_Toc36228088"/>
      <w:bookmarkStart w:id="38" w:name="_Toc36228715"/>
      <w:bookmarkStart w:id="39" w:name="_Toc68847034"/>
      <w:bookmarkStart w:id="40" w:name="_Toc74610969"/>
      <w:bookmarkStart w:id="41" w:name="_Toc75566248"/>
      <w:bookmarkStart w:id="42" w:name="_Toc89789799"/>
      <w:bookmarkStart w:id="43" w:name="_Toc99466433"/>
      <w:bookmarkStart w:id="44" w:name="_Toc170382558"/>
      <w:r w:rsidRPr="00567618">
        <w:lastRenderedPageBreak/>
        <w:t>1</w:t>
      </w:r>
      <w:r w:rsidRPr="00567618">
        <w:tab/>
        <w:t>Scope</w:t>
      </w:r>
      <w:bookmarkEnd w:id="35"/>
      <w:bookmarkEnd w:id="36"/>
      <w:bookmarkEnd w:id="37"/>
      <w:bookmarkEnd w:id="38"/>
      <w:bookmarkEnd w:id="39"/>
      <w:bookmarkEnd w:id="40"/>
      <w:bookmarkEnd w:id="41"/>
      <w:bookmarkEnd w:id="42"/>
      <w:bookmarkEnd w:id="43"/>
      <w:bookmarkEnd w:id="44"/>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5" w:name="_Toc26369193"/>
      <w:bookmarkStart w:id="46" w:name="_Toc36227075"/>
      <w:bookmarkStart w:id="47" w:name="_Toc36228089"/>
      <w:bookmarkStart w:id="48" w:name="_Toc36228716"/>
      <w:bookmarkStart w:id="49" w:name="_Toc68847035"/>
      <w:bookmarkStart w:id="50" w:name="_Toc74610970"/>
      <w:bookmarkStart w:id="51" w:name="_Toc75566249"/>
      <w:bookmarkStart w:id="52" w:name="_Toc89789800"/>
      <w:bookmarkStart w:id="53" w:name="_Toc99466434"/>
      <w:bookmarkStart w:id="54" w:name="_Toc170382559"/>
      <w:r w:rsidRPr="00567618">
        <w:t>2</w:t>
      </w:r>
      <w:r w:rsidRPr="00567618">
        <w:tab/>
        <w:t>References</w:t>
      </w:r>
      <w:bookmarkEnd w:id="45"/>
      <w:bookmarkEnd w:id="46"/>
      <w:bookmarkEnd w:id="47"/>
      <w:bookmarkEnd w:id="48"/>
      <w:bookmarkEnd w:id="49"/>
      <w:bookmarkEnd w:id="50"/>
      <w:bookmarkEnd w:id="51"/>
      <w:bookmarkEnd w:id="52"/>
      <w:bookmarkEnd w:id="53"/>
      <w:bookmarkEnd w:id="54"/>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5" w:name="REF_3GPPTR21905"/>
      <w:r w:rsidRPr="00567618">
        <w:t>1</w:t>
      </w:r>
      <w:bookmarkEnd w:id="55"/>
      <w:r w:rsidRPr="00567618">
        <w:t>]</w:t>
      </w:r>
      <w:r w:rsidRPr="00567618">
        <w:tab/>
        <w:t>3GPP TR 21.905: "Vocabulary for 3GPP Specifications".</w:t>
      </w:r>
    </w:p>
    <w:p w14:paraId="192B7467" w14:textId="77777777" w:rsidR="00FC7E52" w:rsidRPr="00567618" w:rsidRDefault="00FC7E52" w:rsidP="00FC7E52">
      <w:pPr>
        <w:pStyle w:val="EX"/>
      </w:pPr>
      <w:r w:rsidRPr="00567618">
        <w:lastRenderedPageBreak/>
        <w:t>[</w:t>
      </w:r>
      <w:bookmarkStart w:id="56" w:name="REF_3GPPTS22973"/>
      <w:r w:rsidRPr="00567618">
        <w:t>2</w:t>
      </w:r>
      <w:bookmarkEnd w:id="56"/>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7" w:name="REF_3GPPTS26235"/>
      <w:r w:rsidRPr="00567618">
        <w:t>3</w:t>
      </w:r>
      <w:bookmarkEnd w:id="57"/>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8" w:name="REF_3GPPTS26236"/>
      <w:r w:rsidRPr="00567618">
        <w:t>4</w:t>
      </w:r>
      <w:bookmarkEnd w:id="58"/>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9" w:name="REF_3GPPTR26935"/>
      <w:r w:rsidRPr="00567618">
        <w:t>5</w:t>
      </w:r>
      <w:bookmarkEnd w:id="59"/>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0" w:name="REF_3GPPTS26141"/>
      <w:r w:rsidRPr="00567618">
        <w:t>6</w:t>
      </w:r>
      <w:bookmarkEnd w:id="60"/>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1" w:name="REF_3GPPTS43318"/>
      <w:r w:rsidRPr="00567618">
        <w:t>7</w:t>
      </w:r>
      <w:bookmarkEnd w:id="61"/>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2" w:name="REF_3GPPTR45912"/>
      <w:r w:rsidRPr="00567618">
        <w:t>8</w:t>
      </w:r>
      <w:bookmarkEnd w:id="62"/>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3" w:name="REF_RFC3550"/>
      <w:r w:rsidRPr="00567618">
        <w:t>9</w:t>
      </w:r>
      <w:bookmarkEnd w:id="63"/>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4" w:name="REF_RFC3551"/>
      <w:r w:rsidRPr="00567618">
        <w:t>10</w:t>
      </w:r>
      <w:bookmarkEnd w:id="64"/>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5" w:name="REF_3GPPTS26071"/>
      <w:r w:rsidRPr="00567618">
        <w:t>11</w:t>
      </w:r>
      <w:bookmarkEnd w:id="65"/>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6" w:name="REF_3GPPTS26090"/>
      <w:r w:rsidRPr="00567618">
        <w:t>12</w:t>
      </w:r>
      <w:bookmarkEnd w:id="66"/>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7" w:name="REF_3GPPTS26073"/>
      <w:r w:rsidRPr="00567618">
        <w:t>13</w:t>
      </w:r>
      <w:bookmarkEnd w:id="67"/>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8" w:name="REF_3GPPTS26104"/>
      <w:r w:rsidRPr="00567618">
        <w:t>14</w:t>
      </w:r>
      <w:bookmarkEnd w:id="68"/>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9" w:name="REF_3GPPTS26171"/>
      <w:r w:rsidRPr="00567618">
        <w:t>17</w:t>
      </w:r>
      <w:bookmarkEnd w:id="69"/>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0" w:name="REF_3GPPTS26190"/>
      <w:r w:rsidRPr="00567618">
        <w:t>18</w:t>
      </w:r>
      <w:bookmarkEnd w:id="70"/>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1" w:name="REF_3GPPTS26173"/>
      <w:r w:rsidRPr="00567618">
        <w:t>19</w:t>
      </w:r>
      <w:bookmarkEnd w:id="71"/>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2" w:name="REF_3GPPTS26204"/>
      <w:r w:rsidRPr="00567618">
        <w:t>20</w:t>
      </w:r>
      <w:bookmarkEnd w:id="72"/>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3" w:name="REF_ITU_TH263"/>
      <w:r w:rsidRPr="00567618">
        <w:t>22</w:t>
      </w:r>
      <w:bookmarkEnd w:id="73"/>
      <w:r w:rsidRPr="00567618">
        <w:t>]</w:t>
      </w:r>
      <w:r w:rsidRPr="00567618">
        <w:tab/>
        <w:t>Void.</w:t>
      </w:r>
    </w:p>
    <w:p w14:paraId="5E0A8CE5" w14:textId="77777777" w:rsidR="00FC7E52" w:rsidRPr="00567618" w:rsidRDefault="00FC7E52" w:rsidP="00FC7E52">
      <w:pPr>
        <w:pStyle w:val="EX"/>
      </w:pPr>
      <w:r w:rsidRPr="00567618">
        <w:t>[</w:t>
      </w:r>
      <w:bookmarkStart w:id="74" w:name="REF_ISOIEC_14496_2"/>
      <w:r w:rsidRPr="00567618">
        <w:t>23</w:t>
      </w:r>
      <w:bookmarkEnd w:id="74"/>
      <w:r w:rsidRPr="00567618">
        <w:t>]</w:t>
      </w:r>
      <w:r w:rsidRPr="00567618">
        <w:tab/>
        <w:t>Void.</w:t>
      </w:r>
    </w:p>
    <w:p w14:paraId="55CC11D2" w14:textId="77777777" w:rsidR="00FC7E52" w:rsidRPr="00567618" w:rsidRDefault="00FC7E52" w:rsidP="00FC7E52">
      <w:pPr>
        <w:pStyle w:val="EX"/>
      </w:pPr>
      <w:r w:rsidRPr="00567618">
        <w:t>[</w:t>
      </w:r>
      <w:bookmarkStart w:id="75" w:name="REF_ITU_TH264"/>
      <w:r w:rsidRPr="00567618">
        <w:t>24</w:t>
      </w:r>
      <w:bookmarkEnd w:id="75"/>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6" w:name="REF_RFC3984"/>
      <w:r w:rsidRPr="00567618">
        <w:t>25</w:t>
      </w:r>
      <w:bookmarkEnd w:id="76"/>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7" w:name="REF_3GPPTS26103"/>
      <w:r w:rsidRPr="00567618">
        <w:t>26</w:t>
      </w:r>
      <w:bookmarkEnd w:id="77"/>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lastRenderedPageBreak/>
        <w:t>[</w:t>
      </w:r>
      <w:bookmarkStart w:id="78" w:name="REF_RFC3095"/>
      <w:r w:rsidRPr="00567618">
        <w:t>27</w:t>
      </w:r>
      <w:bookmarkEnd w:id="78"/>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9" w:name="REF_3GPPTS26234"/>
      <w:r w:rsidRPr="00567618">
        <w:t>28</w:t>
      </w:r>
      <w:bookmarkEnd w:id="79"/>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lastRenderedPageBreak/>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77777777" w:rsidR="00FC7E52" w:rsidRPr="00567618" w:rsidRDefault="00FC7E52" w:rsidP="00FC7E52">
      <w:pPr>
        <w:pStyle w:val="EX"/>
      </w:pPr>
      <w:r w:rsidRPr="00567618">
        <w:rPr>
          <w:rFonts w:eastAsia="SimSun"/>
        </w:rPr>
        <w:t>[73]</w:t>
      </w:r>
      <w:r w:rsidRPr="00567618">
        <w:rPr>
          <w:rFonts w:eastAsia="SimSun"/>
        </w:rPr>
        <w:tab/>
      </w:r>
      <w:r>
        <w:t>IETF RFC </w:t>
      </w:r>
      <w:r w:rsidRPr="00567618">
        <w:t>2616 (June 1999): "Hypertext Transfer Protocol --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lastRenderedPageBreak/>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lastRenderedPageBreak/>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lastRenderedPageBreak/>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lastRenderedPageBreak/>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lastRenderedPageBreak/>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919E991" w14:textId="4451A4F8" w:rsidR="00E169B7" w:rsidRDefault="00E169B7" w:rsidP="00E169B7">
      <w:pPr>
        <w:pStyle w:val="EX"/>
        <w:rPr>
          <w:lang w:eastAsia="zh-CN"/>
        </w:rPr>
      </w:pPr>
      <w:bookmarkStart w:id="80" w:name="_Toc26369194"/>
      <w:bookmarkStart w:id="81" w:name="_Toc36227076"/>
      <w:bookmarkStart w:id="82" w:name="_Toc36228090"/>
      <w:bookmarkStart w:id="83" w:name="_Toc36228717"/>
      <w:bookmarkStart w:id="84" w:name="_Toc68847036"/>
      <w:bookmarkStart w:id="85" w:name="_Toc74610971"/>
      <w:bookmarkStart w:id="86" w:name="_Toc75566250"/>
      <w:bookmarkStart w:id="87" w:name="_Toc89789801"/>
      <w:bookmarkStart w:id="88" w:name="_Toc99466435"/>
      <w:r>
        <w:rPr>
          <w:rFonts w:hint="eastAsia"/>
          <w:lang w:eastAsia="zh-CN"/>
        </w:rPr>
        <w:t>[</w:t>
      </w:r>
      <w:r>
        <w:rPr>
          <w:lang w:eastAsia="zh-CN"/>
        </w:rPr>
        <w:t>185]</w:t>
      </w:r>
      <w:r>
        <w:rPr>
          <w:lang w:eastAsia="zh-CN"/>
        </w:rPr>
        <w:tab/>
      </w:r>
      <w:r w:rsidRPr="006D2D74">
        <w:rPr>
          <w:lang w:eastAsia="zh-CN"/>
        </w:rPr>
        <w:t>IETF RFC</w:t>
      </w:r>
      <w:r>
        <w:rPr>
          <w:lang w:eastAsia="zh-CN"/>
        </w:rPr>
        <w:t xml:space="preserve"> </w:t>
      </w:r>
      <w:r w:rsidRPr="006D2D74">
        <w:rPr>
          <w:lang w:eastAsia="zh-CN"/>
        </w:rPr>
        <w:t>9071</w:t>
      </w:r>
      <w:r>
        <w:rPr>
          <w:lang w:eastAsia="zh-CN"/>
        </w:rPr>
        <w:t>(2021):</w:t>
      </w:r>
      <w:r w:rsidRPr="006D2D74">
        <w:rPr>
          <w:lang w:eastAsia="zh-CN"/>
        </w:rPr>
        <w:t xml:space="preserve"> </w:t>
      </w:r>
      <w:r w:rsidR="008E0BD5">
        <w:rPr>
          <w:lang w:eastAsia="zh-CN"/>
        </w:rPr>
        <w:t>"</w:t>
      </w:r>
      <w:r w:rsidRPr="006D2D74">
        <w:rPr>
          <w:lang w:eastAsia="zh-CN"/>
        </w:rPr>
        <w:t>RTP-Mixer Formatting of Multiparty Real-Time Text</w:t>
      </w:r>
      <w:r w:rsidR="008E0BD5">
        <w:rPr>
          <w:lang w:eastAsia="zh-CN"/>
        </w:rPr>
        <w:t>"</w:t>
      </w:r>
      <w:r>
        <w:rPr>
          <w:lang w:eastAsia="zh-CN"/>
        </w:rPr>
        <w:t>.</w:t>
      </w:r>
    </w:p>
    <w:p w14:paraId="25BC10C4" w14:textId="3B0D7A52" w:rsidR="008E0BD5" w:rsidRDefault="003B0BD9" w:rsidP="008E0BD5">
      <w:pPr>
        <w:pStyle w:val="EX"/>
        <w:rPr>
          <w:lang w:eastAsia="zh-CN"/>
        </w:rPr>
      </w:pPr>
      <w:r>
        <w:rPr>
          <w:lang w:eastAsia="zh-CN"/>
        </w:rPr>
        <w:t>[186]</w:t>
      </w:r>
      <w:r w:rsidR="008E0BD5">
        <w:rPr>
          <w:lang w:eastAsia="zh-CN"/>
        </w:rPr>
        <w:tab/>
        <w:t>3GPP TS 26.250: "Codec for Immersive Voice and Audio Services – General Overview".</w:t>
      </w:r>
    </w:p>
    <w:p w14:paraId="3ADC0080" w14:textId="1793FF47" w:rsidR="008E0BD5" w:rsidRDefault="003B0BD9" w:rsidP="008E0BD5">
      <w:pPr>
        <w:pStyle w:val="EX"/>
        <w:rPr>
          <w:lang w:eastAsia="zh-CN"/>
        </w:rPr>
      </w:pPr>
      <w:r>
        <w:rPr>
          <w:lang w:eastAsia="zh-CN"/>
        </w:rPr>
        <w:t>[187]</w:t>
      </w:r>
      <w:r w:rsidR="008E0BD5">
        <w:rPr>
          <w:lang w:eastAsia="zh-CN"/>
        </w:rPr>
        <w:tab/>
        <w:t>3GPP TS 26.252: "Codec for Immersive Voice and Audio Services – Test Sequences".</w:t>
      </w:r>
    </w:p>
    <w:p w14:paraId="250C0B6A" w14:textId="170F092A" w:rsidR="008E0BD5" w:rsidRDefault="003B0BD9" w:rsidP="008E0BD5">
      <w:pPr>
        <w:pStyle w:val="EX"/>
        <w:rPr>
          <w:lang w:eastAsia="zh-CN"/>
        </w:rPr>
      </w:pPr>
      <w:r>
        <w:rPr>
          <w:lang w:eastAsia="zh-CN"/>
        </w:rPr>
        <w:t>[188]</w:t>
      </w:r>
      <w:r w:rsidR="008E0BD5">
        <w:rPr>
          <w:lang w:eastAsia="zh-CN"/>
        </w:rPr>
        <w:tab/>
        <w:t>3GPP TS 26.253: "Codec for Immersive Voice and Audio Services – Detailed Algorithmic Description incl. RTP payload format and SDP parameter definitions".</w:t>
      </w:r>
    </w:p>
    <w:p w14:paraId="5A1E9DF9" w14:textId="4470A0E2" w:rsidR="008E0BD5" w:rsidRDefault="00501814" w:rsidP="008E0BD5">
      <w:pPr>
        <w:pStyle w:val="EX"/>
        <w:rPr>
          <w:lang w:eastAsia="zh-CN"/>
        </w:rPr>
      </w:pPr>
      <w:r>
        <w:rPr>
          <w:lang w:eastAsia="zh-CN"/>
        </w:rPr>
        <w:t>[189]</w:t>
      </w:r>
      <w:r w:rsidR="008E0BD5">
        <w:rPr>
          <w:lang w:eastAsia="zh-CN"/>
        </w:rPr>
        <w:tab/>
        <w:t>3GPP TS 26.254: "Codec for Immersive Voice and Audio Services – Rendering".</w:t>
      </w:r>
    </w:p>
    <w:p w14:paraId="639F49B3" w14:textId="62798CF5" w:rsidR="008E0BD5" w:rsidRDefault="00501814" w:rsidP="008E0BD5">
      <w:pPr>
        <w:pStyle w:val="EX"/>
        <w:rPr>
          <w:lang w:eastAsia="zh-CN"/>
        </w:rPr>
      </w:pPr>
      <w:r>
        <w:rPr>
          <w:lang w:eastAsia="zh-CN"/>
        </w:rPr>
        <w:t>[190]</w:t>
      </w:r>
      <w:r w:rsidR="008E0BD5">
        <w:rPr>
          <w:lang w:eastAsia="zh-CN"/>
        </w:rPr>
        <w:tab/>
        <w:t>3GPP TS 26.255: "Codec for Immersive Voice and Audio Services – Error Concealment of Lost Packets".</w:t>
      </w:r>
    </w:p>
    <w:p w14:paraId="70DB359C" w14:textId="4A319D5A" w:rsidR="008E0BD5" w:rsidRDefault="00501814" w:rsidP="008E0BD5">
      <w:pPr>
        <w:pStyle w:val="EX"/>
        <w:rPr>
          <w:lang w:eastAsia="zh-CN"/>
        </w:rPr>
      </w:pPr>
      <w:r>
        <w:rPr>
          <w:lang w:eastAsia="zh-CN"/>
        </w:rPr>
        <w:t>[191]</w:t>
      </w:r>
      <w:r w:rsidR="008E0BD5">
        <w:rPr>
          <w:lang w:eastAsia="zh-CN"/>
        </w:rPr>
        <w:tab/>
        <w:t>3GPP TS 26.256: "Codec for Immersive Voice and Audio Services – Jitter Buffer Management".</w:t>
      </w:r>
    </w:p>
    <w:p w14:paraId="24A49CDB" w14:textId="45A2CC78" w:rsidR="008E0BD5" w:rsidRDefault="00501814" w:rsidP="008E0BD5">
      <w:pPr>
        <w:pStyle w:val="EX"/>
        <w:rPr>
          <w:lang w:eastAsia="zh-CN"/>
        </w:rPr>
      </w:pPr>
      <w:r>
        <w:rPr>
          <w:lang w:eastAsia="zh-CN"/>
        </w:rPr>
        <w:t>[192]</w:t>
      </w:r>
      <w:r w:rsidR="008E0BD5">
        <w:rPr>
          <w:lang w:eastAsia="zh-CN"/>
        </w:rPr>
        <w:tab/>
        <w:t>3GPP TS 26.258: "Codec for Immersive Voice and Audio Services – C code (floating-point)".</w:t>
      </w:r>
    </w:p>
    <w:p w14:paraId="5A2248B6" w14:textId="6D87F840" w:rsidR="008E0BD5" w:rsidRDefault="00501814" w:rsidP="008E0BD5">
      <w:pPr>
        <w:pStyle w:val="EX"/>
        <w:rPr>
          <w:lang w:eastAsia="zh-CN"/>
        </w:rPr>
      </w:pPr>
      <w:r>
        <w:rPr>
          <w:lang w:eastAsia="zh-CN"/>
        </w:rPr>
        <w:t>[193]</w:t>
      </w:r>
      <w:r w:rsidR="008E0BD5">
        <w:rPr>
          <w:lang w:eastAsia="zh-CN"/>
        </w:rPr>
        <w:tab/>
        <w:t>3GPP TS 26.261: "Terminal audio quality performance requirements for immersive audio services".</w:t>
      </w:r>
    </w:p>
    <w:p w14:paraId="0212A848" w14:textId="77777777" w:rsidR="008E0BD5" w:rsidRDefault="008E0BD5" w:rsidP="00E169B7">
      <w:pPr>
        <w:pStyle w:val="EX"/>
        <w:rPr>
          <w:lang w:eastAsia="zh-CN"/>
        </w:rPr>
      </w:pPr>
    </w:p>
    <w:p w14:paraId="6EF35AA3" w14:textId="77777777" w:rsidR="00FC7E52" w:rsidRPr="00567618" w:rsidRDefault="00FC7E52" w:rsidP="00FC7E52">
      <w:pPr>
        <w:pStyle w:val="Heading1"/>
      </w:pPr>
      <w:bookmarkStart w:id="89" w:name="_Toc170382560"/>
      <w:r w:rsidRPr="00567618">
        <w:t>3</w:t>
      </w:r>
      <w:r w:rsidRPr="00567618">
        <w:tab/>
        <w:t>Definitions and abbreviations</w:t>
      </w:r>
      <w:bookmarkEnd w:id="80"/>
      <w:bookmarkEnd w:id="81"/>
      <w:bookmarkEnd w:id="82"/>
      <w:bookmarkEnd w:id="83"/>
      <w:bookmarkEnd w:id="84"/>
      <w:bookmarkEnd w:id="85"/>
      <w:bookmarkEnd w:id="86"/>
      <w:bookmarkEnd w:id="87"/>
      <w:bookmarkEnd w:id="88"/>
      <w:bookmarkEnd w:id="89"/>
    </w:p>
    <w:p w14:paraId="08E90CC4" w14:textId="77777777" w:rsidR="00FC7E52" w:rsidRPr="00567618" w:rsidRDefault="00FC7E52" w:rsidP="00FC7E52">
      <w:pPr>
        <w:pStyle w:val="Heading2"/>
      </w:pPr>
      <w:bookmarkStart w:id="90" w:name="_Toc26369195"/>
      <w:bookmarkStart w:id="91" w:name="_Toc36227077"/>
      <w:bookmarkStart w:id="92" w:name="_Toc36228091"/>
      <w:bookmarkStart w:id="93" w:name="_Toc36228718"/>
      <w:bookmarkStart w:id="94" w:name="_Toc68847037"/>
      <w:bookmarkStart w:id="95" w:name="_Toc74610972"/>
      <w:bookmarkStart w:id="96" w:name="_Toc75566251"/>
      <w:bookmarkStart w:id="97" w:name="_Toc89789802"/>
      <w:bookmarkStart w:id="98" w:name="_Toc99466436"/>
      <w:bookmarkStart w:id="99" w:name="_Toc170382561"/>
      <w:r w:rsidRPr="00567618">
        <w:t>3.1</w:t>
      </w:r>
      <w:r w:rsidRPr="00567618">
        <w:tab/>
        <w:t>Definitions</w:t>
      </w:r>
      <w:bookmarkEnd w:id="90"/>
      <w:bookmarkEnd w:id="91"/>
      <w:bookmarkEnd w:id="92"/>
      <w:bookmarkEnd w:id="93"/>
      <w:bookmarkEnd w:id="94"/>
      <w:bookmarkEnd w:id="95"/>
      <w:bookmarkEnd w:id="96"/>
      <w:bookmarkEnd w:id="97"/>
      <w:bookmarkEnd w:id="98"/>
      <w:bookmarkEnd w:id="99"/>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lastRenderedPageBreak/>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39E40D8D" w14:textId="77777777" w:rsidR="008E0BD5" w:rsidRDefault="008E0BD5" w:rsidP="008E0BD5">
      <w:r w:rsidRPr="000C4CDB">
        <w:rPr>
          <w:b/>
          <w:bCs/>
        </w:rPr>
        <w:t>Immersive audio:</w:t>
      </w:r>
      <w:r>
        <w:t xml:space="preserve"> A</w:t>
      </w:r>
      <w:r w:rsidRPr="00C95BFE">
        <w:t xml:space="preserve">udio representation having more than </w:t>
      </w:r>
      <w:r>
        <w:t>mono</w:t>
      </w:r>
      <w:r w:rsidRPr="00C95BFE">
        <w:t xml:space="preserve"> (e.g. stereo, multi-channel, object-based audio, scene-based audio, metadata-assisted spatial audio), enabling enhanced experiences compared to mono encoding.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lastRenderedPageBreak/>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2D376829" w14:textId="77777777" w:rsidR="008E0BD5" w:rsidRPr="00567618" w:rsidRDefault="008E0BD5" w:rsidP="008E0BD5">
      <w:r w:rsidRPr="00E95976">
        <w:rPr>
          <w:b/>
          <w:bCs/>
        </w:rPr>
        <w:t>Multi-</w:t>
      </w:r>
      <w:r>
        <w:rPr>
          <w:b/>
          <w:bCs/>
        </w:rPr>
        <w:t>mono</w:t>
      </w:r>
      <w:r w:rsidRPr="00E95976">
        <w:rPr>
          <w:b/>
          <w:bCs/>
        </w:rPr>
        <w:t>:</w:t>
      </w:r>
      <w:r>
        <w:t xml:space="preserve"> </w:t>
      </w:r>
      <w:r w:rsidRPr="005333B5">
        <w:t xml:space="preserve">A variant of </w:t>
      </w:r>
      <w:r>
        <w:t>multi</w:t>
      </w:r>
      <w:r w:rsidRPr="005333B5">
        <w:t xml:space="preserve">-channel encoding where </w:t>
      </w:r>
      <w:r>
        <w:t>several</w:t>
      </w:r>
      <w:r w:rsidRPr="005333B5">
        <w:t xml:space="preserve"> instances of a mono codec are used to encode a </w:t>
      </w:r>
      <w:r>
        <w:t>multi</w:t>
      </w:r>
      <w:r w:rsidRPr="005333B5">
        <w:t>-channel signal.</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6276BCB2" w14:textId="0172F1C4" w:rsidR="008E0BD5" w:rsidRPr="00567618" w:rsidRDefault="008E0BD5" w:rsidP="008E0BD5">
      <w:pPr>
        <w:rPr>
          <w:bCs/>
        </w:rPr>
      </w:pPr>
      <w:r w:rsidRPr="00A2337F">
        <w:rPr>
          <w:b/>
        </w:rPr>
        <w:t>Processing information data:</w:t>
      </w:r>
      <w:r w:rsidRPr="00A2337F">
        <w:rPr>
          <w:bCs/>
        </w:rPr>
        <w:t xml:space="preserve"> Provides additional information that may be used for the IVAS </w:t>
      </w:r>
      <w:r>
        <w:rPr>
          <w:bCs/>
        </w:rPr>
        <w:t xml:space="preserve">media </w:t>
      </w:r>
      <w:r w:rsidRPr="00A2337F">
        <w:rPr>
          <w:bCs/>
        </w:rPr>
        <w:t>receiver for rendering the audio signal, see TS 26.</w:t>
      </w:r>
      <w:r>
        <w:rPr>
          <w:bCs/>
        </w:rPr>
        <w:t>253</w:t>
      </w:r>
      <w:r w:rsidRPr="00A2337F">
        <w:rPr>
          <w:bCs/>
        </w:rPr>
        <w:t xml:space="preserve"> </w:t>
      </w:r>
      <w:r w:rsidR="003B0BD9">
        <w:rPr>
          <w:bCs/>
        </w:rPr>
        <w:t>[188]</w:t>
      </w:r>
      <w:r w:rsidRPr="00A2337F">
        <w:rPr>
          <w:bCs/>
        </w:rPr>
        <w:t>.</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0" w:name="_Toc26369196"/>
      <w:bookmarkStart w:id="101" w:name="_Toc36227078"/>
      <w:bookmarkStart w:id="102" w:name="_Toc36228092"/>
      <w:bookmarkStart w:id="103" w:name="_Toc36228719"/>
      <w:bookmarkStart w:id="104" w:name="_Toc68847038"/>
      <w:bookmarkStart w:id="105" w:name="_Toc74610973"/>
      <w:bookmarkStart w:id="106" w:name="_Toc75566252"/>
      <w:bookmarkStart w:id="107" w:name="_Toc89789803"/>
      <w:bookmarkStart w:id="108" w:name="_Toc99466437"/>
      <w:bookmarkStart w:id="109" w:name="_Toc170382562"/>
      <w:r w:rsidRPr="00567618">
        <w:t>3.2</w:t>
      </w:r>
      <w:r w:rsidRPr="00567618">
        <w:tab/>
        <w:t>Abbreviations</w:t>
      </w:r>
      <w:bookmarkEnd w:id="100"/>
      <w:bookmarkEnd w:id="101"/>
      <w:bookmarkEnd w:id="102"/>
      <w:bookmarkEnd w:id="103"/>
      <w:bookmarkEnd w:id="104"/>
      <w:bookmarkEnd w:id="105"/>
      <w:bookmarkEnd w:id="106"/>
      <w:bookmarkEnd w:id="107"/>
      <w:bookmarkEnd w:id="108"/>
      <w:bookmarkEnd w:id="109"/>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lastRenderedPageBreak/>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0"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0"/>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3C840173" w14:textId="77777777" w:rsidR="008E0BD5" w:rsidRPr="00567618" w:rsidRDefault="008E0BD5" w:rsidP="008E0BD5">
      <w:pPr>
        <w:pStyle w:val="EW"/>
      </w:pPr>
      <w:r w:rsidRPr="003C335A">
        <w:t>IVAS</w:t>
      </w:r>
      <w:r w:rsidRPr="003C335A">
        <w:tab/>
        <w:t>Immersive Voice and Audio Service</w:t>
      </w:r>
      <w:r>
        <w:t>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lastRenderedPageBreak/>
        <w:t>PDP</w:t>
      </w:r>
      <w:r w:rsidRPr="00567618">
        <w:tab/>
        <w:t>Packet Data Protocol</w:t>
      </w:r>
    </w:p>
    <w:p w14:paraId="5B61C4F7" w14:textId="77777777" w:rsidR="008E0BD5" w:rsidRPr="00567618" w:rsidRDefault="008E0BD5" w:rsidP="008E0BD5">
      <w:pPr>
        <w:pStyle w:val="EW"/>
      </w:pPr>
      <w:r>
        <w:t>PI</w:t>
      </w:r>
      <w:r>
        <w:tab/>
        <w:t>Processing Information</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1" w:name="_MCCTEMPBM_CRPT86940001___5"/>
      <w:r w:rsidRPr="00567618">
        <w:rPr>
          <w:lang w:eastAsia="zh-CN"/>
        </w:rPr>
        <w:t>QP</w:t>
      </w:r>
      <w:r w:rsidRPr="00567618">
        <w:rPr>
          <w:lang w:eastAsia="zh-CN"/>
        </w:rPr>
        <w:tab/>
      </w:r>
      <w:r w:rsidRPr="00567618">
        <w:rPr>
          <w:color w:val="000000"/>
        </w:rPr>
        <w:t>Quantization Parameter</w:t>
      </w:r>
    </w:p>
    <w:bookmarkEnd w:id="111"/>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2" w:name="_Toc26369197"/>
      <w:bookmarkStart w:id="113" w:name="_Toc36227079"/>
      <w:bookmarkStart w:id="114" w:name="_Toc36228093"/>
      <w:bookmarkStart w:id="115" w:name="_Toc36228720"/>
      <w:bookmarkStart w:id="116" w:name="_Toc68847039"/>
      <w:bookmarkStart w:id="117" w:name="_Toc74610974"/>
      <w:bookmarkStart w:id="118" w:name="_Toc75566253"/>
      <w:bookmarkStart w:id="119" w:name="_Toc89789804"/>
      <w:bookmarkStart w:id="120" w:name="_Toc99466438"/>
      <w:bookmarkStart w:id="121" w:name="_Toc170382563"/>
      <w:r w:rsidRPr="00567618">
        <w:t>4</w:t>
      </w:r>
      <w:r w:rsidRPr="00567618">
        <w:tab/>
        <w:t>System description</w:t>
      </w:r>
      <w:bookmarkEnd w:id="112"/>
      <w:bookmarkEnd w:id="113"/>
      <w:bookmarkEnd w:id="114"/>
      <w:bookmarkEnd w:id="115"/>
      <w:bookmarkEnd w:id="116"/>
      <w:bookmarkEnd w:id="117"/>
      <w:bookmarkEnd w:id="118"/>
      <w:bookmarkEnd w:id="119"/>
      <w:bookmarkEnd w:id="120"/>
      <w:bookmarkEnd w:id="121"/>
    </w:p>
    <w:p w14:paraId="1351A054" w14:textId="77777777" w:rsidR="00FC7E52" w:rsidRPr="00567618" w:rsidRDefault="00FC7E52" w:rsidP="00FC7E52">
      <w:pPr>
        <w:pStyle w:val="Heading2"/>
      </w:pPr>
      <w:bookmarkStart w:id="122" w:name="_Toc26369198"/>
      <w:bookmarkStart w:id="123" w:name="_Toc36227080"/>
      <w:bookmarkStart w:id="124" w:name="_Toc36228094"/>
      <w:bookmarkStart w:id="125" w:name="_Toc36228721"/>
      <w:bookmarkStart w:id="126" w:name="_Toc68847040"/>
      <w:bookmarkStart w:id="127" w:name="_Toc74610975"/>
      <w:bookmarkStart w:id="128" w:name="_Toc75566254"/>
      <w:bookmarkStart w:id="129" w:name="_Toc89789805"/>
      <w:bookmarkStart w:id="130" w:name="_Toc99466439"/>
      <w:bookmarkStart w:id="131" w:name="_Toc170382564"/>
      <w:r w:rsidRPr="00567618">
        <w:t>4.1</w:t>
      </w:r>
      <w:r w:rsidRPr="00567618">
        <w:tab/>
        <w:t>System</w:t>
      </w:r>
      <w:bookmarkEnd w:id="122"/>
      <w:bookmarkEnd w:id="123"/>
      <w:bookmarkEnd w:id="124"/>
      <w:bookmarkEnd w:id="125"/>
      <w:bookmarkEnd w:id="126"/>
      <w:bookmarkEnd w:id="127"/>
      <w:bookmarkEnd w:id="128"/>
      <w:bookmarkEnd w:id="129"/>
      <w:bookmarkEnd w:id="130"/>
      <w:bookmarkEnd w:id="131"/>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1.5pt;height:269pt" o:ole="">
            <v:imagedata r:id="rId14" o:title=""/>
          </v:shape>
          <o:OLEObject Type="Embed" ProgID="Visio.Drawing.11" ShapeID="_x0000_i1027" DrawAspect="Content" ObjectID="_1780997173"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2" w:name="_Toc26369199"/>
      <w:bookmarkStart w:id="133" w:name="_Toc36227081"/>
      <w:bookmarkStart w:id="134" w:name="_Toc36228095"/>
      <w:bookmarkStart w:id="135" w:name="_Toc36228722"/>
      <w:bookmarkStart w:id="136" w:name="_Toc68847041"/>
      <w:bookmarkStart w:id="137" w:name="_Toc74610976"/>
      <w:bookmarkStart w:id="138" w:name="_Toc75566255"/>
      <w:bookmarkStart w:id="139" w:name="_Toc89789806"/>
      <w:bookmarkStart w:id="140" w:name="_Toc99466440"/>
      <w:bookmarkStart w:id="141" w:name="_Toc170382565"/>
      <w:r w:rsidRPr="00567618">
        <w:t>4.2</w:t>
      </w:r>
      <w:r w:rsidRPr="00567618">
        <w:tab/>
        <w:t>Client</w:t>
      </w:r>
      <w:bookmarkEnd w:id="132"/>
      <w:bookmarkEnd w:id="133"/>
      <w:bookmarkEnd w:id="134"/>
      <w:bookmarkEnd w:id="135"/>
      <w:bookmarkEnd w:id="136"/>
      <w:bookmarkEnd w:id="137"/>
      <w:bookmarkEnd w:id="138"/>
      <w:bookmarkEnd w:id="139"/>
      <w:bookmarkEnd w:id="140"/>
      <w:bookmarkEnd w:id="14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0.5pt;height:400.5pt" o:ole="">
            <v:imagedata r:id="rId16" o:title=""/>
          </v:shape>
          <o:OLEObject Type="Embed" ProgID="Visio.Drawing.15" ShapeID="_x0000_i1028" DrawAspect="Content" ObjectID="_1780997174" r:id="rId17"/>
        </w:object>
      </w:r>
    </w:p>
    <w:p w14:paraId="0A5DD2F4" w14:textId="77777777" w:rsidR="00FC7E52" w:rsidRPr="00567618" w:rsidRDefault="00FC7E52" w:rsidP="00FC7E52">
      <w:pPr>
        <w:pStyle w:val="NF"/>
      </w:pPr>
      <w:bookmarkStart w:id="14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2"/>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348B27C6" w14:textId="5265A16F" w:rsidR="008E0BD5" w:rsidRPr="00567618" w:rsidRDefault="008E0BD5" w:rsidP="008E0BD5">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t>, still images</w:t>
      </w:r>
      <w:r w:rsidRPr="00567618">
        <w:t xml:space="preserve"> and text (see clause</w:t>
      </w:r>
      <w:r>
        <w:t> </w:t>
      </w:r>
      <w:r w:rsidRPr="00567618">
        <w:t xml:space="preserve">5). </w:t>
      </w:r>
      <w:r w:rsidRPr="00FC1767">
        <w:t xml:space="preserve">A more advanced MTSI client may support several inputs and outputs of the same media type, see TS 26.250 </w:t>
      </w:r>
      <w:r w:rsidR="003B0BD9">
        <w:t>[186]</w:t>
      </w:r>
      <w:r w:rsidRPr="00FC1767">
        <w:t xml:space="preserve"> for an example for immersive audio when the client uses several microphones and/or speakers. </w:t>
      </w:r>
      <w:r w:rsidRPr="00567618">
        <w:t>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lastRenderedPageBreak/>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3" w:name="_Toc26369200"/>
      <w:bookmarkStart w:id="144" w:name="_Toc36227082"/>
      <w:bookmarkStart w:id="145" w:name="_Toc36228096"/>
      <w:bookmarkStart w:id="146" w:name="_Toc36228723"/>
      <w:bookmarkStart w:id="147" w:name="_Toc68847042"/>
      <w:bookmarkStart w:id="148" w:name="_Toc74610977"/>
      <w:bookmarkStart w:id="149" w:name="_Toc75566256"/>
      <w:bookmarkStart w:id="150" w:name="_Toc89789807"/>
      <w:bookmarkStart w:id="151" w:name="_Toc99466441"/>
      <w:bookmarkStart w:id="152" w:name="_Toc170382566"/>
      <w:r w:rsidRPr="00567618">
        <w:t>4.3</w:t>
      </w:r>
      <w:r w:rsidRPr="00567618">
        <w:tab/>
        <w:t>MRFP and MGW</w:t>
      </w:r>
      <w:bookmarkEnd w:id="143"/>
      <w:bookmarkEnd w:id="144"/>
      <w:bookmarkEnd w:id="145"/>
      <w:bookmarkEnd w:id="146"/>
      <w:bookmarkEnd w:id="147"/>
      <w:bookmarkEnd w:id="148"/>
      <w:bookmarkEnd w:id="149"/>
      <w:bookmarkEnd w:id="150"/>
      <w:bookmarkEnd w:id="151"/>
      <w:bookmarkEnd w:id="152"/>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3" w:name="_Toc26369201"/>
      <w:bookmarkStart w:id="154" w:name="_Toc36227083"/>
      <w:bookmarkStart w:id="155" w:name="_Toc36228097"/>
      <w:bookmarkStart w:id="156" w:name="_Toc36228724"/>
      <w:bookmarkStart w:id="157" w:name="_Toc68847043"/>
      <w:bookmarkStart w:id="158" w:name="_Toc74610978"/>
      <w:bookmarkStart w:id="159" w:name="_Toc75566257"/>
      <w:bookmarkStart w:id="160" w:name="_Toc89789808"/>
      <w:bookmarkStart w:id="161" w:name="_Toc99466442"/>
      <w:bookmarkStart w:id="162" w:name="_Toc170382567"/>
      <w:r w:rsidRPr="00567618">
        <w:t>5</w:t>
      </w:r>
      <w:r w:rsidRPr="00567618">
        <w:tab/>
        <w:t>Media codecs</w:t>
      </w:r>
      <w:bookmarkEnd w:id="153"/>
      <w:bookmarkEnd w:id="154"/>
      <w:bookmarkEnd w:id="155"/>
      <w:bookmarkEnd w:id="156"/>
      <w:bookmarkEnd w:id="157"/>
      <w:bookmarkEnd w:id="158"/>
      <w:bookmarkEnd w:id="159"/>
      <w:bookmarkEnd w:id="160"/>
      <w:bookmarkEnd w:id="161"/>
      <w:bookmarkEnd w:id="162"/>
    </w:p>
    <w:p w14:paraId="4E1474EA" w14:textId="77777777" w:rsidR="00FC7E52" w:rsidRPr="00567618" w:rsidRDefault="00FC7E52" w:rsidP="00FC7E52">
      <w:pPr>
        <w:pStyle w:val="Heading2"/>
      </w:pPr>
      <w:bookmarkStart w:id="163" w:name="_Toc26369202"/>
      <w:bookmarkStart w:id="164" w:name="_Toc36227084"/>
      <w:bookmarkStart w:id="165" w:name="_Toc36228098"/>
      <w:bookmarkStart w:id="166" w:name="_Toc36228725"/>
      <w:bookmarkStart w:id="167" w:name="_Toc68847044"/>
      <w:bookmarkStart w:id="168" w:name="_Toc74610979"/>
      <w:bookmarkStart w:id="169" w:name="_Toc75566258"/>
      <w:bookmarkStart w:id="170" w:name="_Toc89789809"/>
      <w:bookmarkStart w:id="171" w:name="_Toc99466443"/>
      <w:bookmarkStart w:id="172" w:name="_Toc170382568"/>
      <w:r w:rsidRPr="00567618">
        <w:t>5.1</w:t>
      </w:r>
      <w:r w:rsidRPr="00567618">
        <w:tab/>
        <w:t>Media components</w:t>
      </w:r>
      <w:bookmarkEnd w:id="163"/>
      <w:bookmarkEnd w:id="164"/>
      <w:bookmarkEnd w:id="165"/>
      <w:bookmarkEnd w:id="166"/>
      <w:bookmarkEnd w:id="167"/>
      <w:bookmarkEnd w:id="168"/>
      <w:bookmarkEnd w:id="169"/>
      <w:bookmarkEnd w:id="170"/>
      <w:bookmarkEnd w:id="171"/>
      <w:bookmarkEnd w:id="172"/>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4E1BB600" w14:textId="1C302F45" w:rsidR="008E0BD5" w:rsidRPr="00567618" w:rsidRDefault="008E0BD5" w:rsidP="008E0BD5">
      <w:pPr>
        <w:pStyle w:val="B1"/>
      </w:pPr>
      <w:r w:rsidRPr="00567618">
        <w:rPr>
          <w:b/>
          <w:bCs/>
        </w:rPr>
        <w:t>-</w:t>
      </w:r>
      <w:r w:rsidRPr="00567618">
        <w:rPr>
          <w:b/>
          <w:bCs/>
        </w:rPr>
        <w:tab/>
        <w:t>Speech</w:t>
      </w:r>
      <w:r>
        <w:rPr>
          <w:b/>
          <w:bCs/>
        </w:rPr>
        <w:t>/audio</w:t>
      </w:r>
      <w:r w:rsidRPr="00567618">
        <w:rPr>
          <w:b/>
          <w:bCs/>
        </w:rPr>
        <w:t>:</w:t>
      </w:r>
      <w:r w:rsidRPr="00567618">
        <w:t xml:space="preserve"> The sound that is picked up by </w:t>
      </w:r>
      <w:r>
        <w:t>one or more</w:t>
      </w:r>
      <w:r w:rsidRPr="00567618">
        <w:t xml:space="preserve"> </w:t>
      </w:r>
      <w:r w:rsidRPr="00567618">
        <w:t xml:space="preserve">microphone and transferred from terminal A to terminal B and played out in </w:t>
      </w:r>
      <w:r>
        <w:t>one or more</w:t>
      </w:r>
      <w:r w:rsidRPr="00567618">
        <w:t xml:space="preserve"> </w:t>
      </w:r>
      <w:r w:rsidRPr="00567618">
        <w:t>earphone</w:t>
      </w:r>
      <w:r>
        <w:t>s</w:t>
      </w:r>
      <w:r w:rsidRPr="00567618">
        <w:t>/loudspeaker</w:t>
      </w:r>
      <w:r>
        <w:t>s</w:t>
      </w:r>
      <w:r w:rsidRPr="00567618">
        <w:t>. Speech</w:t>
      </w:r>
      <w:r>
        <w:t>/audio</w:t>
      </w:r>
      <w:r w:rsidRPr="00567618">
        <w:t xml:space="preserve"> includes detection, transport and generation of DTMF events.</w:t>
      </w:r>
      <w:r w:rsidRPr="00B54BA1">
        <w:t xml:space="preserve"> Immersive audio may be associated with Processing Information data (PI data) describing, for example, how the audio should be rendered.</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lastRenderedPageBreak/>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3" w:name="_Toc26369203"/>
      <w:bookmarkStart w:id="174" w:name="_Toc36227085"/>
      <w:bookmarkStart w:id="175" w:name="_Toc36228099"/>
      <w:bookmarkStart w:id="176" w:name="_Toc36228726"/>
      <w:bookmarkStart w:id="177" w:name="_Toc68847045"/>
      <w:bookmarkStart w:id="178" w:name="_Toc74610980"/>
      <w:bookmarkStart w:id="179" w:name="_Toc75566259"/>
      <w:bookmarkStart w:id="180" w:name="_Toc89789810"/>
      <w:bookmarkStart w:id="181" w:name="_Toc99466444"/>
      <w:bookmarkStart w:id="182" w:name="_Toc170382569"/>
      <w:r w:rsidRPr="00567618">
        <w:t>5.2</w:t>
      </w:r>
      <w:r w:rsidRPr="00567618">
        <w:tab/>
        <w:t>Codecs for MTSI clients in terminals</w:t>
      </w:r>
      <w:bookmarkEnd w:id="173"/>
      <w:bookmarkEnd w:id="174"/>
      <w:bookmarkEnd w:id="175"/>
      <w:bookmarkEnd w:id="176"/>
      <w:bookmarkEnd w:id="177"/>
      <w:bookmarkEnd w:id="178"/>
      <w:bookmarkEnd w:id="179"/>
      <w:bookmarkEnd w:id="180"/>
      <w:bookmarkEnd w:id="181"/>
      <w:bookmarkEnd w:id="182"/>
    </w:p>
    <w:p w14:paraId="4852CB02" w14:textId="77777777" w:rsidR="00FC7E52" w:rsidRPr="00567618" w:rsidRDefault="00FC7E52" w:rsidP="00FC7E52">
      <w:pPr>
        <w:pStyle w:val="Heading3"/>
      </w:pPr>
      <w:bookmarkStart w:id="183" w:name="_Toc26369204"/>
      <w:bookmarkStart w:id="184" w:name="_Toc36227086"/>
      <w:bookmarkStart w:id="185" w:name="_Toc36228100"/>
      <w:bookmarkStart w:id="186" w:name="_Toc36228727"/>
      <w:bookmarkStart w:id="187" w:name="_Toc68847046"/>
      <w:bookmarkStart w:id="188" w:name="_Toc74610981"/>
      <w:bookmarkStart w:id="189" w:name="_Toc75566260"/>
      <w:bookmarkStart w:id="190" w:name="_Toc89789811"/>
      <w:bookmarkStart w:id="191" w:name="_Toc99466445"/>
      <w:bookmarkStart w:id="192" w:name="_Toc170382570"/>
      <w:r w:rsidRPr="00567618">
        <w:t>5.2.1</w:t>
      </w:r>
      <w:r w:rsidRPr="00567618">
        <w:tab/>
        <w:t>Speech</w:t>
      </w:r>
      <w:bookmarkEnd w:id="183"/>
      <w:bookmarkEnd w:id="184"/>
      <w:bookmarkEnd w:id="185"/>
      <w:bookmarkEnd w:id="186"/>
      <w:bookmarkEnd w:id="187"/>
      <w:bookmarkEnd w:id="188"/>
      <w:bookmarkEnd w:id="189"/>
      <w:bookmarkEnd w:id="190"/>
      <w:bookmarkEnd w:id="191"/>
      <w:bookmarkEnd w:id="192"/>
    </w:p>
    <w:p w14:paraId="2B42E92A" w14:textId="77777777" w:rsidR="00FC7E52" w:rsidRPr="00567618" w:rsidRDefault="00FC7E52" w:rsidP="00FC7E52">
      <w:pPr>
        <w:pStyle w:val="Heading4"/>
      </w:pPr>
      <w:bookmarkStart w:id="193" w:name="_Toc26369205"/>
      <w:bookmarkStart w:id="194" w:name="_Toc36227087"/>
      <w:bookmarkStart w:id="195" w:name="_Toc36228101"/>
      <w:bookmarkStart w:id="196" w:name="_Toc36228728"/>
      <w:bookmarkStart w:id="197" w:name="_Toc68847047"/>
      <w:bookmarkStart w:id="198" w:name="_Toc74610982"/>
      <w:bookmarkStart w:id="199" w:name="_Toc75566261"/>
      <w:bookmarkStart w:id="200" w:name="_Toc89789812"/>
      <w:bookmarkStart w:id="201" w:name="_Toc99466446"/>
      <w:bookmarkStart w:id="202" w:name="_Toc170382571"/>
      <w:r w:rsidRPr="00567618">
        <w:t>5.2.1.1</w:t>
      </w:r>
      <w:r w:rsidRPr="00567618">
        <w:tab/>
        <w:t>General codec requirements</w:t>
      </w:r>
      <w:bookmarkEnd w:id="193"/>
      <w:bookmarkEnd w:id="194"/>
      <w:bookmarkEnd w:id="195"/>
      <w:bookmarkEnd w:id="196"/>
      <w:bookmarkEnd w:id="197"/>
      <w:bookmarkEnd w:id="198"/>
      <w:bookmarkEnd w:id="199"/>
      <w:bookmarkEnd w:id="200"/>
      <w:bookmarkEnd w:id="201"/>
      <w:bookmarkEnd w:id="202"/>
    </w:p>
    <w:p w14:paraId="673233C3" w14:textId="77777777" w:rsidR="008E0BD5" w:rsidRPr="00A2337F" w:rsidRDefault="008E0BD5" w:rsidP="008E0BD5">
      <w:r w:rsidRPr="00A2337F">
        <w:t>MTSI clients in terminals offering speech communication shall support narrowband, wideband and super-wideband communication</w:t>
      </w:r>
      <w:r>
        <w:t xml:space="preserve"> and should support immersive audio communication</w:t>
      </w:r>
      <w:r w:rsidRPr="00A2337F">
        <w:t>. The only exception to this requirement is for the MTSI client in constrained terminal offering speech communication, in which case the MTSI client in constrained terminal shall support narrowband and wideband, and should support super-wideband communication.</w:t>
      </w:r>
    </w:p>
    <w:p w14:paraId="0BF8A5AC" w14:textId="77777777" w:rsidR="008E0BD5" w:rsidRDefault="008E0BD5" w:rsidP="008E0BD5">
      <w:pPr>
        <w:pStyle w:val="NO"/>
      </w:pPr>
      <w:r>
        <w:t>NOTE:</w:t>
      </w:r>
      <w:r>
        <w:tab/>
      </w:r>
      <w:r w:rsidRPr="00A2337F">
        <w:t>MTSI clients in terminals</w:t>
      </w:r>
      <w:r>
        <w:t xml:space="preserve"> refers to the definition in clause 3.1.</w:t>
      </w:r>
    </w:p>
    <w:p w14:paraId="5CF86530" w14:textId="77777777" w:rsidR="008E0BD5" w:rsidRPr="00A2337F" w:rsidRDefault="008E0BD5" w:rsidP="008E0BD5">
      <w:r w:rsidRPr="00A2337F">
        <w:t>In addition, MTSI clients in terminals offering speech communication shall support:</w:t>
      </w:r>
    </w:p>
    <w:p w14:paraId="12A7092B" w14:textId="2E101CBF"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1F3C5917" w14:textId="77777777" w:rsidR="008E0BD5" w:rsidRDefault="008E0BD5" w:rsidP="008E0BD5">
      <w:r>
        <w:t>MTSI clients in terminals offering immersive audio communication:</w:t>
      </w:r>
    </w:p>
    <w:p w14:paraId="5287B911" w14:textId="7F9225C8" w:rsidR="008E0BD5" w:rsidRDefault="008E0BD5" w:rsidP="008E0BD5">
      <w:pPr>
        <w:pStyle w:val="B1"/>
      </w:pPr>
      <w:r>
        <w:t>-</w:t>
      </w:r>
      <w:r>
        <w:tab/>
        <w:t xml:space="preserve">shall support IVAS codec (TS 26.250 </w:t>
      </w:r>
      <w:r w:rsidR="003B0BD9">
        <w:t>[186]</w:t>
      </w:r>
      <w:r>
        <w:t xml:space="preserve">, TS 26.252 </w:t>
      </w:r>
      <w:r w:rsidR="003B0BD9">
        <w:t>[187]</w:t>
      </w:r>
      <w:r>
        <w:t xml:space="preserve">, TS 26.253 </w:t>
      </w:r>
      <w:r w:rsidR="003B0BD9">
        <w:t>[188]</w:t>
      </w:r>
      <w:r>
        <w:t xml:space="preserve">, TS 26.254 </w:t>
      </w:r>
      <w:r w:rsidR="00501814">
        <w:t>[189]</w:t>
      </w:r>
      <w:r>
        <w:t xml:space="preserve">, TS 26.255 </w:t>
      </w:r>
      <w:r w:rsidR="00501814">
        <w:t>[190]</w:t>
      </w:r>
      <w:r>
        <w:t xml:space="preserve">, TS 26.256 </w:t>
      </w:r>
      <w:r w:rsidR="00501814">
        <w:t>[191]</w:t>
      </w:r>
      <w:r>
        <w:t xml:space="preserve"> and TS 26.258 </w:t>
      </w:r>
      <w:r w:rsidR="00501814">
        <w:t>[192]</w:t>
      </w:r>
      <w:r>
        <w:t xml:space="preserve">) as described below, including functions for backwards </w:t>
      </w:r>
      <w:r>
        <w:lastRenderedPageBreak/>
        <w:t>compatibility with EVS and AMR-WB interoperable mode as described above. More detailed codec requirements for the IVAS codec are defined in clause 5.2.1.x;-</w:t>
      </w:r>
      <w:r>
        <w:tab/>
        <w:t>may support dual-mono based on super-wideband or fullband speech communication</w:t>
      </w:r>
      <w:r w:rsidRPr="00A2337F">
        <w:t>.</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3" w:name="_Toc26369206"/>
      <w:bookmarkStart w:id="204" w:name="_Toc36227088"/>
      <w:bookmarkStart w:id="205" w:name="_Toc36228102"/>
      <w:bookmarkStart w:id="206" w:name="_Toc36228729"/>
      <w:bookmarkStart w:id="207" w:name="_Toc68847048"/>
      <w:bookmarkStart w:id="208" w:name="_Toc74610983"/>
      <w:bookmarkStart w:id="209" w:name="_Toc75566262"/>
      <w:bookmarkStart w:id="210" w:name="_Toc89789813"/>
      <w:bookmarkStart w:id="211" w:name="_Toc99466447"/>
      <w:bookmarkStart w:id="212" w:name="_Toc170382572"/>
      <w:r w:rsidRPr="00567618">
        <w:rPr>
          <w:noProof/>
        </w:rPr>
        <w:t>5.2.1.2</w:t>
      </w:r>
      <w:r w:rsidRPr="00567618">
        <w:rPr>
          <w:noProof/>
        </w:rPr>
        <w:tab/>
        <w:t>Detailed codec requirements, AMR</w:t>
      </w:r>
      <w:bookmarkEnd w:id="203"/>
      <w:bookmarkEnd w:id="204"/>
      <w:bookmarkEnd w:id="205"/>
      <w:bookmarkEnd w:id="206"/>
      <w:bookmarkEnd w:id="207"/>
      <w:bookmarkEnd w:id="208"/>
      <w:bookmarkEnd w:id="209"/>
      <w:bookmarkEnd w:id="210"/>
      <w:bookmarkEnd w:id="211"/>
      <w:bookmarkEnd w:id="21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3" w:name="_Toc26369207"/>
      <w:bookmarkStart w:id="214" w:name="_Toc36227089"/>
      <w:bookmarkStart w:id="215" w:name="_Toc36228103"/>
      <w:bookmarkStart w:id="216" w:name="_Toc36228730"/>
      <w:bookmarkStart w:id="217" w:name="_Toc68847049"/>
      <w:bookmarkStart w:id="218" w:name="_Toc74610984"/>
      <w:bookmarkStart w:id="219" w:name="_Toc75566263"/>
      <w:bookmarkStart w:id="220" w:name="_Toc89789814"/>
      <w:bookmarkStart w:id="221" w:name="_Toc99466448"/>
      <w:bookmarkStart w:id="222" w:name="_Toc170382573"/>
      <w:r w:rsidRPr="00567618">
        <w:rPr>
          <w:noProof/>
        </w:rPr>
        <w:t>5.2.1.3</w:t>
      </w:r>
      <w:r w:rsidRPr="00567618">
        <w:rPr>
          <w:noProof/>
        </w:rPr>
        <w:tab/>
        <w:t>Detailed codec requirements, AMR-WB</w:t>
      </w:r>
      <w:bookmarkEnd w:id="213"/>
      <w:bookmarkEnd w:id="214"/>
      <w:bookmarkEnd w:id="215"/>
      <w:bookmarkEnd w:id="216"/>
      <w:bookmarkEnd w:id="217"/>
      <w:bookmarkEnd w:id="218"/>
      <w:bookmarkEnd w:id="219"/>
      <w:bookmarkEnd w:id="220"/>
      <w:bookmarkEnd w:id="221"/>
      <w:bookmarkEnd w:id="222"/>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3" w:name="_Toc26369208"/>
      <w:bookmarkStart w:id="224" w:name="_Toc36227090"/>
      <w:bookmarkStart w:id="225" w:name="_Toc36228104"/>
      <w:bookmarkStart w:id="226" w:name="_Toc36228731"/>
      <w:bookmarkStart w:id="227" w:name="_Toc68847050"/>
      <w:bookmarkStart w:id="228" w:name="_Toc74610985"/>
      <w:bookmarkStart w:id="229" w:name="_Toc75566264"/>
      <w:bookmarkStart w:id="230" w:name="_Toc89789815"/>
      <w:bookmarkStart w:id="231" w:name="_Toc99466449"/>
      <w:bookmarkStart w:id="232" w:name="_Toc170382574"/>
      <w:r w:rsidRPr="00567618">
        <w:rPr>
          <w:noProof/>
        </w:rPr>
        <w:t>5.2.1.4</w:t>
      </w:r>
      <w:r w:rsidRPr="00567618">
        <w:rPr>
          <w:noProof/>
        </w:rPr>
        <w:tab/>
        <w:t>Detailed codec requirements, EVS</w:t>
      </w:r>
      <w:bookmarkEnd w:id="223"/>
      <w:bookmarkEnd w:id="224"/>
      <w:bookmarkEnd w:id="225"/>
      <w:bookmarkEnd w:id="226"/>
      <w:bookmarkEnd w:id="227"/>
      <w:bookmarkEnd w:id="228"/>
      <w:bookmarkEnd w:id="229"/>
      <w:bookmarkEnd w:id="230"/>
      <w:bookmarkEnd w:id="231"/>
      <w:bookmarkEnd w:id="232"/>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3" w:name="_Toc26369209"/>
      <w:bookmarkStart w:id="234" w:name="_Toc36227091"/>
      <w:bookmarkStart w:id="235" w:name="_Toc36228105"/>
      <w:bookmarkStart w:id="236" w:name="_Toc36228732"/>
      <w:bookmarkStart w:id="237" w:name="_Toc68847051"/>
      <w:bookmarkStart w:id="238" w:name="_Toc74610986"/>
      <w:bookmarkStart w:id="239" w:name="_Toc75566265"/>
      <w:bookmarkStart w:id="240" w:name="_Toc89789816"/>
      <w:bookmarkStart w:id="241" w:name="_Toc99466450"/>
      <w:bookmarkStart w:id="242" w:name="_Toc170382575"/>
      <w:r w:rsidRPr="00567618">
        <w:rPr>
          <w:noProof/>
        </w:rPr>
        <w:t>5.2.1.5</w:t>
      </w:r>
      <w:r w:rsidRPr="00567618">
        <w:rPr>
          <w:noProof/>
        </w:rPr>
        <w:tab/>
        <w:t>Offering multiple audio bandwidths and multiple channels</w:t>
      </w:r>
      <w:bookmarkEnd w:id="233"/>
      <w:bookmarkEnd w:id="234"/>
      <w:bookmarkEnd w:id="235"/>
      <w:bookmarkEnd w:id="236"/>
      <w:bookmarkEnd w:id="237"/>
      <w:bookmarkEnd w:id="238"/>
      <w:bookmarkEnd w:id="239"/>
      <w:bookmarkEnd w:id="240"/>
      <w:bookmarkEnd w:id="241"/>
      <w:bookmarkEnd w:id="242"/>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3C96FEA4" w14:textId="77777777" w:rsidR="003B0BD9" w:rsidRDefault="00FC7E52" w:rsidP="003B0BD9">
      <w:r w:rsidRPr="00567618">
        <w:t>MTSI clients in terminals offering dual-mono, shall also offer mono.</w:t>
      </w:r>
    </w:p>
    <w:p w14:paraId="2D6D68F8" w14:textId="07B3A3E9" w:rsidR="00FC7E52" w:rsidRPr="00567618" w:rsidRDefault="003B0BD9" w:rsidP="003B0BD9">
      <w:r>
        <w:t>MTSI clients in terminals offering immersive audio shall also offer mono audio with the same audio bandwidth(s) as offered for the immersive audio.</w:t>
      </w:r>
    </w:p>
    <w:p w14:paraId="5960CE7B" w14:textId="77777777" w:rsidR="00FC7E52" w:rsidRPr="00567618" w:rsidRDefault="00FC7E52" w:rsidP="00FC7E52">
      <w:pPr>
        <w:pStyle w:val="Heading4"/>
        <w:rPr>
          <w:noProof/>
        </w:rPr>
      </w:pPr>
      <w:bookmarkStart w:id="243" w:name="_Toc26369210"/>
      <w:bookmarkStart w:id="244" w:name="_Toc36227092"/>
      <w:bookmarkStart w:id="245" w:name="_Toc36228106"/>
      <w:bookmarkStart w:id="246" w:name="_Toc36228733"/>
      <w:bookmarkStart w:id="247" w:name="_Toc68847052"/>
      <w:bookmarkStart w:id="248" w:name="_Toc74610987"/>
      <w:bookmarkStart w:id="249" w:name="_Toc75566266"/>
      <w:bookmarkStart w:id="250" w:name="_Toc89789817"/>
      <w:bookmarkStart w:id="251" w:name="_Toc99466451"/>
      <w:bookmarkStart w:id="252" w:name="_Toc170382576"/>
      <w:r w:rsidRPr="00567618">
        <w:rPr>
          <w:noProof/>
        </w:rPr>
        <w:t>5.2.1.6</w:t>
      </w:r>
      <w:r w:rsidRPr="00567618">
        <w:rPr>
          <w:noProof/>
        </w:rPr>
        <w:tab/>
        <w:t>Codec preference order</w:t>
      </w:r>
      <w:bookmarkEnd w:id="243"/>
      <w:bookmarkEnd w:id="244"/>
      <w:bookmarkEnd w:id="245"/>
      <w:bookmarkEnd w:id="246"/>
      <w:bookmarkEnd w:id="247"/>
      <w:bookmarkEnd w:id="248"/>
      <w:bookmarkEnd w:id="249"/>
      <w:bookmarkEnd w:id="250"/>
      <w:bookmarkEnd w:id="251"/>
      <w:bookmarkEnd w:id="252"/>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lastRenderedPageBreak/>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1FD433DD" w14:textId="77777777" w:rsidR="003B0BD9" w:rsidRDefault="00FC7E52" w:rsidP="003B0BD9">
      <w:pPr>
        <w:rPr>
          <w:noProof/>
        </w:rPr>
      </w:pPr>
      <w:r w:rsidRPr="00567618">
        <w:rPr>
          <w:noProof/>
        </w:rPr>
        <w:t>When dual-mono is offered then this may be preferable over mono depending on the call scenario.</w:t>
      </w:r>
    </w:p>
    <w:p w14:paraId="3D7B41CD" w14:textId="2AD67490" w:rsidR="00FC7E52" w:rsidRDefault="003B0BD9" w:rsidP="003B0BD9">
      <w:pPr>
        <w:rPr>
          <w:noProof/>
        </w:rPr>
      </w:pPr>
      <w:r w:rsidRPr="001024FE">
        <w:rPr>
          <w:noProof/>
        </w:rPr>
        <w:t xml:space="preserve">When offering immersive audio, the payload type shall be listed before payload types offering </w:t>
      </w:r>
      <w:r>
        <w:rPr>
          <w:noProof/>
        </w:rPr>
        <w:t xml:space="preserve">multi-mono, </w:t>
      </w:r>
      <w:r w:rsidRPr="001024FE">
        <w:rPr>
          <w:noProof/>
        </w:rPr>
        <w:t>dual-mono and mono audio on the ‘m=’ line of the SDP offer.</w:t>
      </w:r>
    </w:p>
    <w:p w14:paraId="0601EB02" w14:textId="02A74FD0" w:rsidR="003B0BD9" w:rsidRDefault="003B0BD9" w:rsidP="003B0BD9">
      <w:pPr>
        <w:keepNext/>
        <w:keepLines/>
        <w:spacing w:before="120"/>
        <w:ind w:left="1418" w:hanging="1418"/>
        <w:outlineLvl w:val="3"/>
        <w:rPr>
          <w:rFonts w:ascii="Arial" w:hAnsi="Arial"/>
          <w:noProof/>
          <w:sz w:val="24"/>
        </w:rPr>
      </w:pPr>
      <w:r w:rsidRPr="001024FE">
        <w:rPr>
          <w:rFonts w:ascii="Arial" w:hAnsi="Arial"/>
          <w:noProof/>
          <w:sz w:val="24"/>
        </w:rPr>
        <w:t>5.2.1.</w:t>
      </w:r>
      <w:r>
        <w:rPr>
          <w:rFonts w:ascii="Arial" w:hAnsi="Arial"/>
          <w:noProof/>
          <w:sz w:val="24"/>
        </w:rPr>
        <w:t>7</w:t>
      </w:r>
      <w:r w:rsidRPr="001024FE">
        <w:rPr>
          <w:rFonts w:ascii="Arial" w:hAnsi="Arial"/>
          <w:noProof/>
          <w:sz w:val="24"/>
        </w:rPr>
        <w:tab/>
      </w:r>
      <w:r w:rsidRPr="009F1F98">
        <w:rPr>
          <w:rFonts w:ascii="Arial" w:hAnsi="Arial"/>
          <w:noProof/>
          <w:sz w:val="24"/>
        </w:rPr>
        <w:t>Detailed codec requirements, IVAS</w:t>
      </w:r>
    </w:p>
    <w:p w14:paraId="12A16DBE" w14:textId="77777777" w:rsidR="003B0BD9" w:rsidRPr="009F1F98" w:rsidRDefault="003B0BD9" w:rsidP="003B0BD9">
      <w:r w:rsidRPr="009F1F98">
        <w:t xml:space="preserve">When the IVAS codec is supported, the EVS mode of the IVAS codec </w:t>
      </w:r>
      <w:r>
        <w:t xml:space="preserve">is bitexact with the </w:t>
      </w:r>
      <w:r w:rsidRPr="009F1F98">
        <w:t>EVS codec, [125], both for EVS Primary mode and EVS AMR-WB IO mode.</w:t>
      </w:r>
    </w:p>
    <w:p w14:paraId="55FBC679" w14:textId="69112006" w:rsidR="003B0BD9" w:rsidRDefault="003B0BD9" w:rsidP="003B0BD9">
      <w:r w:rsidRPr="009F1F98">
        <w:t xml:space="preserve">When the IVAS codec is used, Processing Information (PI) data </w:t>
      </w:r>
      <w:r>
        <w:t>[188]</w:t>
      </w:r>
      <w:r w:rsidRPr="009F1F98">
        <w:t xml:space="preserve"> may need to be transmitted. The PI data may be transported in RTP packets together with the IVAS encoded audio frames.</w:t>
      </w:r>
    </w:p>
    <w:p w14:paraId="29D98D88" w14:textId="2B804A7F" w:rsidR="003B0BD9" w:rsidRPr="00567618" w:rsidRDefault="003B0BD9" w:rsidP="003B0BD9">
      <w:pPr>
        <w:pStyle w:val="NO"/>
      </w:pPr>
      <w:r>
        <w:t>NOTE:</w:t>
      </w:r>
      <w:r>
        <w:tab/>
      </w:r>
      <w:r w:rsidRPr="009F1F98">
        <w:t xml:space="preserve">The PI data may also be transmitted as data, e.g., using the data channel, see Clause </w:t>
      </w:r>
      <w:r>
        <w:t>6.2.10</w:t>
      </w:r>
      <w:r w:rsidRPr="009F1F98">
        <w:t>.</w:t>
      </w:r>
    </w:p>
    <w:p w14:paraId="3C9831DC" w14:textId="77777777" w:rsidR="00FC7E52" w:rsidRPr="00567618" w:rsidRDefault="00FC7E52" w:rsidP="00FC7E52">
      <w:pPr>
        <w:pStyle w:val="Heading3"/>
      </w:pPr>
      <w:bookmarkStart w:id="253" w:name="_Toc26369211"/>
      <w:bookmarkStart w:id="254" w:name="_Toc36227093"/>
      <w:bookmarkStart w:id="255" w:name="_Toc36228107"/>
      <w:bookmarkStart w:id="256" w:name="_Toc36228734"/>
      <w:bookmarkStart w:id="257" w:name="_Toc68847053"/>
      <w:bookmarkStart w:id="258" w:name="_Toc74610988"/>
      <w:bookmarkStart w:id="259" w:name="_Toc75566267"/>
      <w:bookmarkStart w:id="260" w:name="_Toc89789818"/>
      <w:bookmarkStart w:id="261" w:name="_Toc99466452"/>
      <w:bookmarkStart w:id="262" w:name="_Toc170382577"/>
      <w:r w:rsidRPr="00567618">
        <w:t>5.2.2</w:t>
      </w:r>
      <w:r w:rsidRPr="00567618">
        <w:tab/>
        <w:t>Video</w:t>
      </w:r>
      <w:bookmarkEnd w:id="253"/>
      <w:bookmarkEnd w:id="254"/>
      <w:bookmarkEnd w:id="255"/>
      <w:bookmarkEnd w:id="256"/>
      <w:bookmarkEnd w:id="257"/>
      <w:bookmarkEnd w:id="258"/>
      <w:bookmarkEnd w:id="259"/>
      <w:bookmarkEnd w:id="260"/>
      <w:bookmarkEnd w:id="261"/>
      <w:bookmarkEnd w:id="262"/>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3862703F" w14:textId="77777777" w:rsidR="00AA75B7" w:rsidRDefault="00AA75B7" w:rsidP="00AA75B7">
      <w:r>
        <w:t>In addition, they should support:</w:t>
      </w:r>
      <w:r>
        <w:tab/>
      </w:r>
    </w:p>
    <w:p w14:paraId="3378FC00" w14:textId="3A630F0E" w:rsidR="00AA75B7" w:rsidRDefault="00AA75B7" w:rsidP="00AA75B7">
      <w:pPr>
        <w:ind w:firstLine="284"/>
      </w:pPr>
      <w:r>
        <w:t>-</w:t>
      </w:r>
      <w:r>
        <w:tab/>
        <w:t>H.264 (AVC) [24] Constrained High Profile (CHP) Level 4.0;</w:t>
      </w:r>
    </w:p>
    <w:p w14:paraId="4368610B" w14:textId="77777777" w:rsidR="00AA75B7" w:rsidRDefault="00AA75B7" w:rsidP="00AA75B7">
      <w:pPr>
        <w:ind w:firstLine="284"/>
      </w:pPr>
      <w:r>
        <w:t>-</w:t>
      </w:r>
      <w:r>
        <w:tab/>
        <w:t>H.265 (HEVC) [119] Main Profile, Main Tier, Level 4.0.</w:t>
      </w:r>
    </w:p>
    <w:p w14:paraId="165FC30F" w14:textId="77777777" w:rsidR="00AA75B7" w:rsidRDefault="00AA75B7" w:rsidP="00AA75B7">
      <w:r>
        <w:t>For backwards compatibility to previous releases, if H.264 (AVC) [24] Constrained High Profile Level 3</w:t>
      </w:r>
      <w:r>
        <w:rPr>
          <w:lang w:eastAsia="ko-KR"/>
        </w:rPr>
        <w:t>.1 is supported, then H.264 (AVC) [24]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w:t>
      </w:r>
      <w:r w:rsidRPr="00567618">
        <w:lastRenderedPageBreak/>
        <w:t xml:space="preserve">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lastRenderedPageBreak/>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3" w:name="_Toc26369212"/>
      <w:bookmarkStart w:id="264" w:name="_Toc36227094"/>
      <w:bookmarkStart w:id="265" w:name="_Toc36228108"/>
      <w:bookmarkStart w:id="266" w:name="_Toc36228735"/>
      <w:bookmarkStart w:id="267" w:name="_Toc68847054"/>
      <w:bookmarkStart w:id="268" w:name="_Toc74610989"/>
      <w:bookmarkStart w:id="269" w:name="_Toc75566268"/>
      <w:bookmarkStart w:id="270" w:name="_Toc89789819"/>
      <w:bookmarkStart w:id="271" w:name="_Toc99466453"/>
      <w:bookmarkStart w:id="272" w:name="_Toc170382578"/>
      <w:r w:rsidRPr="00567618">
        <w:t>5.2.3</w:t>
      </w:r>
      <w:r w:rsidRPr="00567618">
        <w:tab/>
        <w:t>Real-time text</w:t>
      </w:r>
      <w:bookmarkEnd w:id="263"/>
      <w:bookmarkEnd w:id="264"/>
      <w:bookmarkEnd w:id="265"/>
      <w:bookmarkEnd w:id="266"/>
      <w:bookmarkEnd w:id="267"/>
      <w:bookmarkEnd w:id="268"/>
      <w:bookmarkEnd w:id="269"/>
      <w:bookmarkEnd w:id="270"/>
      <w:bookmarkEnd w:id="271"/>
      <w:bookmarkEnd w:id="272"/>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3" w:name="_Toc99466454"/>
      <w:bookmarkStart w:id="274" w:name="_Toc170382579"/>
      <w:r w:rsidRPr="00567618">
        <w:t>5.2.4</w:t>
      </w:r>
      <w:r>
        <w:tab/>
      </w:r>
      <w:r w:rsidRPr="00567618">
        <w:t>Still Images</w:t>
      </w:r>
      <w:bookmarkEnd w:id="273"/>
      <w:bookmarkEnd w:id="274"/>
    </w:p>
    <w:p w14:paraId="357A44E2" w14:textId="77777777" w:rsidR="00FC7E52" w:rsidRPr="00567618" w:rsidRDefault="00FC7E52" w:rsidP="00FC7E52">
      <w:pPr>
        <w:spacing w:after="160"/>
        <w:jc w:val="both"/>
      </w:pPr>
      <w:bookmarkStart w:id="275" w:name="_MCCTEMPBM_CRPT86940002___4"/>
      <w:r w:rsidRPr="00567618">
        <w:t xml:space="preserve">MTSI clients supporting still images shall support HEVC encoded encoded images conforming to the HEVC bitstream requirements of 5.2.2. </w:t>
      </w:r>
    </w:p>
    <w:bookmarkEnd w:id="275"/>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6"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7" w:name="_Toc26369213"/>
      <w:bookmarkStart w:id="278" w:name="_Toc36227095"/>
      <w:bookmarkStart w:id="279" w:name="_Toc36228109"/>
      <w:bookmarkStart w:id="280" w:name="_Toc36228736"/>
      <w:bookmarkStart w:id="281" w:name="_Toc68847055"/>
      <w:bookmarkStart w:id="282" w:name="_Toc74610990"/>
      <w:bookmarkStart w:id="283" w:name="_Toc75566269"/>
      <w:bookmarkStart w:id="284" w:name="_Toc89789820"/>
      <w:bookmarkStart w:id="285" w:name="_Toc99466455"/>
      <w:bookmarkStart w:id="286" w:name="_Toc170382580"/>
      <w:bookmarkEnd w:id="276"/>
      <w:r w:rsidRPr="00567618">
        <w:t>6</w:t>
      </w:r>
      <w:r w:rsidRPr="00567618">
        <w:tab/>
        <w:t>Media configuration</w:t>
      </w:r>
      <w:bookmarkEnd w:id="277"/>
      <w:bookmarkEnd w:id="278"/>
      <w:bookmarkEnd w:id="279"/>
      <w:bookmarkEnd w:id="280"/>
      <w:bookmarkEnd w:id="281"/>
      <w:bookmarkEnd w:id="282"/>
      <w:bookmarkEnd w:id="283"/>
      <w:bookmarkEnd w:id="284"/>
      <w:bookmarkEnd w:id="285"/>
      <w:bookmarkEnd w:id="286"/>
      <w:r w:rsidRPr="00567618">
        <w:t xml:space="preserve"> </w:t>
      </w:r>
    </w:p>
    <w:p w14:paraId="44834972" w14:textId="77777777" w:rsidR="00FC7E52" w:rsidRPr="00567618" w:rsidRDefault="00FC7E52" w:rsidP="00FC7E52">
      <w:pPr>
        <w:pStyle w:val="Heading2"/>
      </w:pPr>
      <w:bookmarkStart w:id="287" w:name="_Toc26369214"/>
      <w:bookmarkStart w:id="288" w:name="_Toc36227096"/>
      <w:bookmarkStart w:id="289" w:name="_Toc36228110"/>
      <w:bookmarkStart w:id="290" w:name="_Toc36228737"/>
      <w:bookmarkStart w:id="291" w:name="_Toc68847056"/>
      <w:bookmarkStart w:id="292" w:name="_Toc74610991"/>
      <w:bookmarkStart w:id="293" w:name="_Toc75566270"/>
      <w:bookmarkStart w:id="294" w:name="_Toc89789821"/>
      <w:bookmarkStart w:id="295" w:name="_Toc99466456"/>
      <w:bookmarkStart w:id="296" w:name="_Toc170382581"/>
      <w:r w:rsidRPr="00567618">
        <w:t>6.1</w:t>
      </w:r>
      <w:r w:rsidRPr="00567618">
        <w:tab/>
        <w:t>General</w:t>
      </w:r>
      <w:bookmarkEnd w:id="287"/>
      <w:bookmarkEnd w:id="288"/>
      <w:bookmarkEnd w:id="289"/>
      <w:bookmarkEnd w:id="290"/>
      <w:bookmarkEnd w:id="291"/>
      <w:bookmarkEnd w:id="292"/>
      <w:bookmarkEnd w:id="293"/>
      <w:bookmarkEnd w:id="294"/>
      <w:bookmarkEnd w:id="295"/>
      <w:bookmarkEnd w:id="296"/>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lastRenderedPageBreak/>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7" w:name="_Toc26369215"/>
      <w:bookmarkStart w:id="298" w:name="_Toc36227097"/>
      <w:bookmarkStart w:id="299" w:name="_Toc36228111"/>
      <w:bookmarkStart w:id="300" w:name="_Toc36228738"/>
      <w:bookmarkStart w:id="301" w:name="_Toc68847057"/>
      <w:bookmarkStart w:id="302" w:name="_Toc74610992"/>
      <w:bookmarkStart w:id="303" w:name="_Toc75566271"/>
      <w:bookmarkStart w:id="304" w:name="_Toc89789822"/>
      <w:bookmarkStart w:id="305" w:name="_Toc99466457"/>
      <w:bookmarkStart w:id="306" w:name="_Toc170382582"/>
      <w:r w:rsidRPr="00567618">
        <w:t>6.2</w:t>
      </w:r>
      <w:r w:rsidRPr="00567618">
        <w:tab/>
        <w:t>Session setup procedures</w:t>
      </w:r>
      <w:bookmarkEnd w:id="297"/>
      <w:bookmarkEnd w:id="298"/>
      <w:bookmarkEnd w:id="299"/>
      <w:bookmarkEnd w:id="300"/>
      <w:bookmarkEnd w:id="301"/>
      <w:bookmarkEnd w:id="302"/>
      <w:bookmarkEnd w:id="303"/>
      <w:bookmarkEnd w:id="304"/>
      <w:bookmarkEnd w:id="305"/>
      <w:bookmarkEnd w:id="306"/>
    </w:p>
    <w:p w14:paraId="0B968122" w14:textId="77777777" w:rsidR="00FC7E52" w:rsidRPr="00567618" w:rsidRDefault="00FC7E52" w:rsidP="00FC7E52">
      <w:pPr>
        <w:pStyle w:val="Heading3"/>
      </w:pPr>
      <w:bookmarkStart w:id="307" w:name="_Toc26369216"/>
      <w:bookmarkStart w:id="308" w:name="_Toc36227098"/>
      <w:bookmarkStart w:id="309" w:name="_Toc36228112"/>
      <w:bookmarkStart w:id="310" w:name="_Toc36228739"/>
      <w:bookmarkStart w:id="311" w:name="_Toc68847058"/>
      <w:bookmarkStart w:id="312" w:name="_Toc74610993"/>
      <w:bookmarkStart w:id="313" w:name="_Toc75566272"/>
      <w:bookmarkStart w:id="314" w:name="_Toc89789823"/>
      <w:bookmarkStart w:id="315" w:name="_Toc99466458"/>
      <w:bookmarkStart w:id="316" w:name="_Toc170382583"/>
      <w:r w:rsidRPr="00567618">
        <w:t>6.2.1</w:t>
      </w:r>
      <w:r w:rsidRPr="00567618">
        <w:tab/>
        <w:t>General</w:t>
      </w:r>
      <w:bookmarkEnd w:id="307"/>
      <w:bookmarkEnd w:id="308"/>
      <w:bookmarkEnd w:id="309"/>
      <w:bookmarkEnd w:id="310"/>
      <w:bookmarkEnd w:id="311"/>
      <w:bookmarkEnd w:id="312"/>
      <w:bookmarkEnd w:id="313"/>
      <w:bookmarkEnd w:id="314"/>
      <w:bookmarkEnd w:id="315"/>
      <w:bookmarkEnd w:id="316"/>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7" w:name="_Toc26369217"/>
      <w:bookmarkStart w:id="318" w:name="_Toc36227099"/>
      <w:bookmarkStart w:id="319" w:name="_Toc36228113"/>
      <w:bookmarkStart w:id="320" w:name="_Toc36228740"/>
      <w:bookmarkStart w:id="321" w:name="_Toc68847059"/>
      <w:bookmarkStart w:id="322" w:name="_Toc74610994"/>
      <w:bookmarkStart w:id="323" w:name="_Toc75566273"/>
      <w:bookmarkStart w:id="324" w:name="_Toc89789824"/>
      <w:bookmarkStart w:id="325" w:name="_Toc99466459"/>
      <w:bookmarkStart w:id="326" w:name="_Toc170382584"/>
      <w:r w:rsidRPr="00567618">
        <w:t>6.2.1a</w:t>
      </w:r>
      <w:r w:rsidRPr="00567618">
        <w:tab/>
        <w:t>RTP profile negotiation</w:t>
      </w:r>
      <w:bookmarkEnd w:id="317"/>
      <w:bookmarkEnd w:id="318"/>
      <w:bookmarkEnd w:id="319"/>
      <w:bookmarkEnd w:id="320"/>
      <w:bookmarkEnd w:id="321"/>
      <w:bookmarkEnd w:id="322"/>
      <w:bookmarkEnd w:id="323"/>
      <w:bookmarkEnd w:id="324"/>
      <w:bookmarkEnd w:id="325"/>
      <w:bookmarkEnd w:id="326"/>
    </w:p>
    <w:p w14:paraId="67C73501" w14:textId="77777777" w:rsidR="00FC7E52" w:rsidRPr="00567618" w:rsidRDefault="00FC7E52" w:rsidP="00FC7E52">
      <w:pPr>
        <w:pStyle w:val="Heading4"/>
      </w:pPr>
      <w:bookmarkStart w:id="327" w:name="_Toc26369218"/>
      <w:bookmarkStart w:id="328" w:name="_Toc36227100"/>
      <w:bookmarkStart w:id="329" w:name="_Toc36228114"/>
      <w:bookmarkStart w:id="330" w:name="_Toc36228741"/>
      <w:bookmarkStart w:id="331" w:name="_Toc68847060"/>
      <w:bookmarkStart w:id="332" w:name="_Toc74610995"/>
      <w:bookmarkStart w:id="333" w:name="_Toc75566274"/>
      <w:bookmarkStart w:id="334" w:name="_Toc89789825"/>
      <w:bookmarkStart w:id="335" w:name="_Toc99466460"/>
      <w:bookmarkStart w:id="336" w:name="_Toc170382585"/>
      <w:r w:rsidRPr="00567618">
        <w:t>6.2.1a.1</w:t>
      </w:r>
      <w:r w:rsidRPr="00567618">
        <w:tab/>
        <w:t>General</w:t>
      </w:r>
      <w:bookmarkEnd w:id="327"/>
      <w:bookmarkEnd w:id="328"/>
      <w:bookmarkEnd w:id="329"/>
      <w:bookmarkEnd w:id="330"/>
      <w:bookmarkEnd w:id="331"/>
      <w:bookmarkEnd w:id="332"/>
      <w:bookmarkEnd w:id="333"/>
      <w:bookmarkEnd w:id="334"/>
      <w:bookmarkEnd w:id="335"/>
      <w:bookmarkEnd w:id="336"/>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lastRenderedPageBreak/>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7" w:name="_Toc26369219"/>
      <w:bookmarkStart w:id="338" w:name="_Toc36227101"/>
      <w:bookmarkStart w:id="339" w:name="_Toc36228115"/>
      <w:bookmarkStart w:id="340" w:name="_Toc36228742"/>
      <w:bookmarkStart w:id="341" w:name="_Toc68847061"/>
      <w:bookmarkStart w:id="342" w:name="_Toc74610996"/>
      <w:bookmarkStart w:id="343" w:name="_Toc75566275"/>
      <w:bookmarkStart w:id="344" w:name="_Toc89789826"/>
      <w:bookmarkStart w:id="345" w:name="_Toc99466461"/>
      <w:bookmarkStart w:id="346" w:name="_Toc170382586"/>
      <w:r w:rsidRPr="00567618">
        <w:t>6.2.1a.2</w:t>
      </w:r>
      <w:r w:rsidRPr="00567618">
        <w:tab/>
        <w:t>Using SDPCapNeg in SDP offer</w:t>
      </w:r>
      <w:bookmarkEnd w:id="337"/>
      <w:bookmarkEnd w:id="338"/>
      <w:bookmarkEnd w:id="339"/>
      <w:bookmarkEnd w:id="340"/>
      <w:bookmarkEnd w:id="341"/>
      <w:bookmarkEnd w:id="342"/>
      <w:bookmarkEnd w:id="343"/>
      <w:bookmarkEnd w:id="344"/>
      <w:bookmarkEnd w:id="345"/>
      <w:bookmarkEnd w:id="346"/>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7" w:name="_Toc26369220"/>
      <w:bookmarkStart w:id="348" w:name="_Toc36227102"/>
      <w:bookmarkStart w:id="349" w:name="_Toc36228116"/>
      <w:bookmarkStart w:id="350" w:name="_Toc36228743"/>
      <w:bookmarkStart w:id="351" w:name="_Toc68847062"/>
      <w:bookmarkStart w:id="352" w:name="_Toc74610997"/>
      <w:bookmarkStart w:id="353" w:name="_Toc75566276"/>
      <w:bookmarkStart w:id="354" w:name="_Toc89789827"/>
      <w:bookmarkStart w:id="355" w:name="_Toc99466462"/>
      <w:bookmarkStart w:id="356" w:name="_Toc170382587"/>
      <w:r w:rsidRPr="00567618">
        <w:t>6.2.1a.3</w:t>
      </w:r>
      <w:r w:rsidRPr="00567618">
        <w:tab/>
        <w:t>Answering to an SDP offer using SDPCapNeg</w:t>
      </w:r>
      <w:bookmarkEnd w:id="347"/>
      <w:bookmarkEnd w:id="348"/>
      <w:bookmarkEnd w:id="349"/>
      <w:bookmarkEnd w:id="350"/>
      <w:bookmarkEnd w:id="351"/>
      <w:bookmarkEnd w:id="352"/>
      <w:bookmarkEnd w:id="353"/>
      <w:bookmarkEnd w:id="354"/>
      <w:bookmarkEnd w:id="355"/>
      <w:bookmarkEnd w:id="356"/>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7" w:name="_Toc26369221"/>
      <w:bookmarkStart w:id="358" w:name="_Toc36227103"/>
      <w:bookmarkStart w:id="359" w:name="_Toc36228117"/>
      <w:bookmarkStart w:id="360" w:name="_Toc36228744"/>
      <w:bookmarkStart w:id="361" w:name="_Toc68847063"/>
      <w:bookmarkStart w:id="362" w:name="_Toc74610998"/>
      <w:bookmarkStart w:id="363" w:name="_Toc75566277"/>
      <w:bookmarkStart w:id="364" w:name="_Toc89789828"/>
      <w:bookmarkStart w:id="365" w:name="_Toc99466463"/>
      <w:bookmarkStart w:id="366" w:name="_Toc170382588"/>
      <w:r w:rsidRPr="00567618">
        <w:t>6.2.2</w:t>
      </w:r>
      <w:r w:rsidRPr="00567618">
        <w:tab/>
        <w:t>Speech</w:t>
      </w:r>
      <w:bookmarkEnd w:id="357"/>
      <w:bookmarkEnd w:id="358"/>
      <w:bookmarkEnd w:id="359"/>
      <w:bookmarkEnd w:id="360"/>
      <w:bookmarkEnd w:id="361"/>
      <w:bookmarkEnd w:id="362"/>
      <w:bookmarkEnd w:id="363"/>
      <w:bookmarkEnd w:id="364"/>
      <w:bookmarkEnd w:id="365"/>
      <w:bookmarkEnd w:id="366"/>
    </w:p>
    <w:p w14:paraId="46974E4D" w14:textId="77777777" w:rsidR="00FC7E52" w:rsidRPr="00567618" w:rsidRDefault="00FC7E52" w:rsidP="00FC7E52">
      <w:pPr>
        <w:pStyle w:val="Heading4"/>
      </w:pPr>
      <w:bookmarkStart w:id="367" w:name="_Toc26369222"/>
      <w:bookmarkStart w:id="368" w:name="_Toc36227104"/>
      <w:bookmarkStart w:id="369" w:name="_Toc36228118"/>
      <w:bookmarkStart w:id="370" w:name="_Toc36228745"/>
      <w:bookmarkStart w:id="371" w:name="_Toc68847064"/>
      <w:bookmarkStart w:id="372" w:name="_Toc74610999"/>
      <w:bookmarkStart w:id="373" w:name="_Toc75566278"/>
      <w:bookmarkStart w:id="374" w:name="_Toc89789829"/>
      <w:bookmarkStart w:id="375" w:name="_Toc99466464"/>
      <w:bookmarkStart w:id="376" w:name="_Toc170382589"/>
      <w:r w:rsidRPr="00567618">
        <w:t>6.2.2.1</w:t>
      </w:r>
      <w:r w:rsidRPr="00567618">
        <w:tab/>
        <w:t>General</w:t>
      </w:r>
      <w:bookmarkEnd w:id="367"/>
      <w:bookmarkEnd w:id="368"/>
      <w:bookmarkEnd w:id="369"/>
      <w:bookmarkEnd w:id="370"/>
      <w:bookmarkEnd w:id="371"/>
      <w:bookmarkEnd w:id="372"/>
      <w:bookmarkEnd w:id="373"/>
      <w:bookmarkEnd w:id="374"/>
      <w:bookmarkEnd w:id="375"/>
      <w:bookmarkEnd w:id="376"/>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lastRenderedPageBreak/>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7" w:name="_Toc26369223"/>
      <w:bookmarkStart w:id="378" w:name="_Toc36227105"/>
      <w:bookmarkStart w:id="379" w:name="_Toc36228119"/>
      <w:bookmarkStart w:id="380" w:name="_Toc36228746"/>
      <w:bookmarkStart w:id="381" w:name="_Toc68847065"/>
      <w:bookmarkStart w:id="382" w:name="_Toc74611000"/>
      <w:bookmarkStart w:id="383" w:name="_Toc75566279"/>
      <w:bookmarkStart w:id="384" w:name="_Toc89789830"/>
      <w:bookmarkStart w:id="385" w:name="_Toc99466465"/>
      <w:bookmarkStart w:id="386" w:name="_Toc170382590"/>
      <w:r w:rsidRPr="00567618">
        <w:lastRenderedPageBreak/>
        <w:t>6.2.2.2</w:t>
      </w:r>
      <w:r w:rsidRPr="00567618">
        <w:tab/>
        <w:t>Generating SDP offers</w:t>
      </w:r>
      <w:bookmarkEnd w:id="377"/>
      <w:bookmarkEnd w:id="378"/>
      <w:bookmarkEnd w:id="379"/>
      <w:bookmarkEnd w:id="380"/>
      <w:bookmarkEnd w:id="381"/>
      <w:bookmarkEnd w:id="382"/>
      <w:bookmarkEnd w:id="383"/>
      <w:bookmarkEnd w:id="384"/>
      <w:bookmarkEnd w:id="385"/>
      <w:bookmarkEnd w:id="386"/>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57A71B08" w14:textId="77777777" w:rsidR="003B0BD9" w:rsidRDefault="003B0BD9" w:rsidP="003B0BD9">
      <w:r w:rsidRPr="00FB4D5B">
        <w:t>When IVAS is offered, the RTP payload type shall include parameters for immersive audio</w:t>
      </w:r>
      <w:r>
        <w:t>,</w:t>
      </w:r>
      <w:r w:rsidRPr="00FB4D5B">
        <w:t xml:space="preserve"> EVS Primary mode and EVS AMR-WB IO mode</w:t>
      </w:r>
      <w:r>
        <w:t xml:space="preserve"> as defined in Table 6.2b</w:t>
      </w:r>
      <w:r w:rsidRPr="00FB4D5B">
        <w:t>.</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lastRenderedPageBreak/>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7" w:name="_MCCTEMPBM_CRPT86940004___7"/>
            <w:r w:rsidRPr="00567618">
              <w:rPr>
                <w:rFonts w:ascii="Arial" w:hAnsi="Arial"/>
                <w:sz w:val="18"/>
              </w:rPr>
              <w:t>ecn-capable-rtp: leap ect=0</w:t>
            </w:r>
            <w:bookmarkEnd w:id="387"/>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8"/>
    </w:tbl>
    <w:p w14:paraId="2140C92B" w14:textId="77777777" w:rsidR="00FC7E52" w:rsidRPr="00567618" w:rsidRDefault="00FC7E52" w:rsidP="00FC7E52">
      <w:pPr>
        <w:spacing w:after="0"/>
      </w:pPr>
    </w:p>
    <w:p w14:paraId="4D723CFA" w14:textId="0AB61251" w:rsidR="00FC7E52" w:rsidRPr="00567618" w:rsidRDefault="00FC7E52" w:rsidP="00FC7E52">
      <w:pPr>
        <w:pStyle w:val="TH"/>
      </w:pPr>
      <w:r w:rsidRPr="00567618">
        <w:lastRenderedPageBreak/>
        <w:t xml:space="preserve">Table 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Default="00FC7E52" w:rsidP="00FC7E52"/>
    <w:p w14:paraId="0C4763EB" w14:textId="77777777" w:rsidR="003B0BD9" w:rsidRPr="00861397" w:rsidRDefault="003B0BD9" w:rsidP="003B0BD9">
      <w:pPr>
        <w:keepNext/>
        <w:keepLines/>
        <w:spacing w:before="60"/>
        <w:jc w:val="center"/>
        <w:rPr>
          <w:rFonts w:ascii="Arial" w:hAnsi="Arial"/>
          <w:b/>
        </w:rPr>
      </w:pPr>
      <w:bookmarkStart w:id="389" w:name="MCCQCTEMPBM_00000305"/>
      <w:r w:rsidRPr="00861397">
        <w:rPr>
          <w:rFonts w:ascii="Arial" w:hAnsi="Arial"/>
          <w:b/>
        </w:rPr>
        <w:lastRenderedPageBreak/>
        <w:t>Table 6.2</w:t>
      </w:r>
      <w:r>
        <w:rPr>
          <w:rFonts w:ascii="Arial" w:hAnsi="Arial"/>
          <w:b/>
        </w:rPr>
        <w:t>b</w:t>
      </w:r>
      <w:r w:rsidRPr="00861397">
        <w:rPr>
          <w:rFonts w:ascii="Arial" w:hAnsi="Arial"/>
          <w:b/>
        </w:rPr>
        <w:t xml:space="preserve">: SDP parameters for </w:t>
      </w:r>
      <w:r>
        <w:rPr>
          <w:rFonts w:ascii="Arial" w:hAnsi="Arial"/>
          <w:b/>
        </w:rPr>
        <w:t>I</w:t>
      </w:r>
      <w:r w:rsidRPr="00861397">
        <w:rPr>
          <w:rFonts w:ascii="Arial" w:hAnsi="Arial"/>
          <w:b/>
        </w:rPr>
        <w:t>V</w:t>
      </w:r>
      <w:r>
        <w:rPr>
          <w:rFonts w:ascii="Arial" w:hAnsi="Arial"/>
          <w:b/>
        </w:rPr>
        <w:t>A</w:t>
      </w:r>
      <w:r w:rsidRPr="00861397">
        <w:rPr>
          <w:rFonts w:ascii="Arial" w:hAnsi="Arial"/>
          <w:b/>
        </w:rPr>
        <w:t>S (</w:t>
      </w:r>
      <w:r>
        <w:rPr>
          <w:rFonts w:ascii="Arial" w:hAnsi="Arial"/>
          <w:b/>
        </w:rPr>
        <w:t>including EVS</w:t>
      </w:r>
      <w:r w:rsidRPr="00861397">
        <w:rPr>
          <w:rFonts w:ascii="Arial" w:hAnsi="Arial"/>
          <w:b/>
        </w:rPr>
        <w:t xml:space="preserve"> Primary and </w:t>
      </w:r>
      <w:r>
        <w:rPr>
          <w:rFonts w:ascii="Arial" w:hAnsi="Arial"/>
          <w:b/>
        </w:rPr>
        <w:t xml:space="preserve">EVS </w:t>
      </w:r>
      <w:r w:rsidRPr="00861397">
        <w:rPr>
          <w:rFonts w:ascii="Arial" w:hAnsi="Arial"/>
          <w:b/>
        </w:rPr>
        <w:t>AMR-WB IO modes</w:t>
      </w:r>
      <w:r>
        <w:rPr>
          <w:rFonts w:ascii="Arial" w:hAnsi="Arial"/>
          <w: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3B0BD9" w:rsidRPr="00861397" w14:paraId="1D35D9DF" w14:textId="77777777" w:rsidTr="003969FD">
        <w:trPr>
          <w:jc w:val="center"/>
        </w:trPr>
        <w:tc>
          <w:tcPr>
            <w:tcW w:w="1842" w:type="dxa"/>
            <w:shd w:val="clear" w:color="auto" w:fill="auto"/>
          </w:tcPr>
          <w:bookmarkEnd w:id="389"/>
          <w:p w14:paraId="29D0EDC3" w14:textId="77777777" w:rsidR="003B0BD9" w:rsidRPr="00861397" w:rsidRDefault="003B0BD9" w:rsidP="003969FD">
            <w:pPr>
              <w:keepNext/>
              <w:keepLines/>
              <w:spacing w:after="0"/>
              <w:jc w:val="center"/>
              <w:rPr>
                <w:rFonts w:ascii="Arial" w:hAnsi="Arial"/>
                <w:b/>
                <w:sz w:val="18"/>
              </w:rPr>
            </w:pPr>
            <w:r w:rsidRPr="00861397">
              <w:rPr>
                <w:rFonts w:ascii="Arial" w:hAnsi="Arial"/>
                <w:b/>
                <w:sz w:val="18"/>
              </w:rPr>
              <w:t>Parameter</w:t>
            </w:r>
          </w:p>
        </w:tc>
        <w:tc>
          <w:tcPr>
            <w:tcW w:w="7797" w:type="dxa"/>
            <w:shd w:val="clear" w:color="auto" w:fill="auto"/>
          </w:tcPr>
          <w:p w14:paraId="4F3E1EF1" w14:textId="77777777" w:rsidR="003B0BD9" w:rsidRPr="00861397" w:rsidRDefault="003B0BD9" w:rsidP="003969FD">
            <w:pPr>
              <w:keepNext/>
              <w:keepLines/>
              <w:spacing w:after="0"/>
              <w:jc w:val="center"/>
              <w:rPr>
                <w:rFonts w:ascii="Arial" w:hAnsi="Arial"/>
                <w:b/>
                <w:sz w:val="18"/>
              </w:rPr>
            </w:pPr>
            <w:r w:rsidRPr="00861397">
              <w:rPr>
                <w:rFonts w:ascii="Arial" w:hAnsi="Arial"/>
                <w:b/>
                <w:sz w:val="18"/>
              </w:rPr>
              <w:t>Usage</w:t>
            </w:r>
          </w:p>
        </w:tc>
      </w:tr>
      <w:tr w:rsidR="003B0BD9" w:rsidRPr="00861397" w14:paraId="0B99F507" w14:textId="77777777" w:rsidTr="003969FD">
        <w:trPr>
          <w:jc w:val="center"/>
        </w:trPr>
        <w:tc>
          <w:tcPr>
            <w:tcW w:w="1842" w:type="dxa"/>
            <w:shd w:val="clear" w:color="auto" w:fill="auto"/>
          </w:tcPr>
          <w:p w14:paraId="35F3FD14" w14:textId="77777777" w:rsidR="003B0BD9" w:rsidRPr="00861397" w:rsidRDefault="003B0BD9" w:rsidP="003969FD">
            <w:pPr>
              <w:keepNext/>
              <w:keepLines/>
              <w:spacing w:after="0"/>
              <w:rPr>
                <w:rFonts w:ascii="Arial" w:hAnsi="Arial"/>
                <w:sz w:val="18"/>
              </w:rPr>
            </w:pPr>
            <w:r w:rsidRPr="00861397">
              <w:rPr>
                <w:rFonts w:ascii="Arial" w:hAnsi="Arial"/>
                <w:sz w:val="18"/>
              </w:rPr>
              <w:t>ptime</w:t>
            </w:r>
          </w:p>
        </w:tc>
        <w:tc>
          <w:tcPr>
            <w:tcW w:w="7797" w:type="dxa"/>
            <w:shd w:val="clear" w:color="auto" w:fill="auto"/>
          </w:tcPr>
          <w:p w14:paraId="6C40C387" w14:textId="77777777" w:rsidR="003B0BD9" w:rsidRPr="00861397" w:rsidRDefault="003B0BD9" w:rsidP="003969FD">
            <w:pPr>
              <w:keepNext/>
              <w:keepLines/>
              <w:spacing w:after="0"/>
              <w:rPr>
                <w:rFonts w:ascii="Arial" w:hAnsi="Arial"/>
                <w:sz w:val="18"/>
              </w:rPr>
            </w:pPr>
            <w:r w:rsidRPr="00861397">
              <w:rPr>
                <w:rFonts w:ascii="Arial" w:hAnsi="Arial"/>
                <w:sz w:val="18"/>
              </w:rPr>
              <w:t>Shall be set according to Table 7.1</w:t>
            </w:r>
          </w:p>
        </w:tc>
      </w:tr>
      <w:tr w:rsidR="003B0BD9" w:rsidRPr="00861397" w14:paraId="546209A4" w14:textId="77777777" w:rsidTr="003969FD">
        <w:trPr>
          <w:jc w:val="center"/>
        </w:trPr>
        <w:tc>
          <w:tcPr>
            <w:tcW w:w="1842" w:type="dxa"/>
            <w:shd w:val="clear" w:color="auto" w:fill="auto"/>
          </w:tcPr>
          <w:p w14:paraId="2C59BF12" w14:textId="77777777" w:rsidR="003B0BD9" w:rsidRPr="00861397" w:rsidRDefault="003B0BD9" w:rsidP="003969FD">
            <w:pPr>
              <w:keepNext/>
              <w:keepLines/>
              <w:spacing w:after="0"/>
              <w:rPr>
                <w:rFonts w:ascii="Arial" w:hAnsi="Arial"/>
                <w:sz w:val="18"/>
              </w:rPr>
            </w:pPr>
            <w:r>
              <w:rPr>
                <w:rFonts w:ascii="Arial" w:hAnsi="Arial"/>
                <w:sz w:val="18"/>
              </w:rPr>
              <w:t>m</w:t>
            </w:r>
            <w:r w:rsidRPr="00861397">
              <w:rPr>
                <w:rFonts w:ascii="Arial" w:hAnsi="Arial"/>
                <w:sz w:val="18"/>
              </w:rPr>
              <w:t>axptime</w:t>
            </w:r>
          </w:p>
        </w:tc>
        <w:tc>
          <w:tcPr>
            <w:tcW w:w="7797" w:type="dxa"/>
            <w:shd w:val="clear" w:color="auto" w:fill="auto"/>
          </w:tcPr>
          <w:p w14:paraId="0A03F1DB" w14:textId="77777777" w:rsidR="003B0BD9" w:rsidRPr="00861397" w:rsidRDefault="003B0BD9" w:rsidP="003969FD">
            <w:pPr>
              <w:keepNext/>
              <w:keepLines/>
              <w:spacing w:after="0"/>
              <w:rPr>
                <w:rFonts w:ascii="Arial" w:hAnsi="Arial"/>
                <w:sz w:val="18"/>
              </w:rPr>
            </w:pPr>
            <w:r w:rsidRPr="00861397">
              <w:rPr>
                <w:rFonts w:ascii="Arial" w:hAnsi="Arial"/>
                <w:sz w:val="18"/>
              </w:rPr>
              <w:t>Shall be set to 240, see also Table 7.1</w:t>
            </w:r>
          </w:p>
        </w:tc>
      </w:tr>
      <w:tr w:rsidR="003B0BD9" w:rsidRPr="00861397" w14:paraId="72368710" w14:textId="77777777" w:rsidTr="003969FD">
        <w:trPr>
          <w:jc w:val="center"/>
        </w:trPr>
        <w:tc>
          <w:tcPr>
            <w:tcW w:w="1842" w:type="dxa"/>
            <w:shd w:val="clear" w:color="auto" w:fill="auto"/>
          </w:tcPr>
          <w:p w14:paraId="5018C36D"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evs-mode-switch</w:t>
            </w:r>
          </w:p>
        </w:tc>
        <w:tc>
          <w:tcPr>
            <w:tcW w:w="7797" w:type="dxa"/>
            <w:shd w:val="clear" w:color="auto" w:fill="auto"/>
          </w:tcPr>
          <w:p w14:paraId="610E072F"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49A9E9B2" w14:textId="77777777" w:rsidTr="003969FD">
        <w:trPr>
          <w:jc w:val="center"/>
        </w:trPr>
        <w:tc>
          <w:tcPr>
            <w:tcW w:w="1842" w:type="dxa"/>
            <w:shd w:val="clear" w:color="auto" w:fill="auto"/>
          </w:tcPr>
          <w:p w14:paraId="30E86DB8"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hf-only</w:t>
            </w:r>
          </w:p>
        </w:tc>
        <w:tc>
          <w:tcPr>
            <w:tcW w:w="7797" w:type="dxa"/>
            <w:shd w:val="clear" w:color="auto" w:fill="auto"/>
          </w:tcPr>
          <w:p w14:paraId="5FC5FDE3" w14:textId="77777777" w:rsidR="003B0BD9" w:rsidRPr="00861397" w:rsidRDefault="003B0BD9" w:rsidP="003969FD">
            <w:pPr>
              <w:keepNext/>
              <w:keepLines/>
              <w:spacing w:after="0"/>
              <w:rPr>
                <w:rFonts w:ascii="Arial" w:hAnsi="Arial"/>
                <w:sz w:val="18"/>
              </w:rPr>
            </w:pPr>
            <w:r>
              <w:rPr>
                <w:rFonts w:ascii="Arial" w:hAnsi="Arial"/>
                <w:sz w:val="18"/>
              </w:rPr>
              <w:t>If present, it shall be set to 1</w:t>
            </w:r>
          </w:p>
        </w:tc>
      </w:tr>
      <w:tr w:rsidR="003B0BD9" w:rsidRPr="00861397" w14:paraId="4150DD32" w14:textId="77777777" w:rsidTr="003969FD">
        <w:trPr>
          <w:jc w:val="center"/>
        </w:trPr>
        <w:tc>
          <w:tcPr>
            <w:tcW w:w="1842" w:type="dxa"/>
            <w:shd w:val="clear" w:color="auto" w:fill="auto"/>
          </w:tcPr>
          <w:p w14:paraId="167731A6" w14:textId="77777777" w:rsidR="003B0BD9" w:rsidRPr="00861397" w:rsidRDefault="003B0BD9" w:rsidP="003969FD">
            <w:pPr>
              <w:keepNext/>
              <w:keepLines/>
              <w:spacing w:after="0"/>
              <w:rPr>
                <w:rFonts w:ascii="Arial" w:hAnsi="Arial"/>
                <w:sz w:val="18"/>
              </w:rPr>
            </w:pPr>
            <w:r w:rsidRPr="00861397">
              <w:rPr>
                <w:rFonts w:ascii="Arial" w:hAnsi="Arial"/>
                <w:sz w:val="18"/>
              </w:rPr>
              <w:t>dtx</w:t>
            </w:r>
          </w:p>
        </w:tc>
        <w:tc>
          <w:tcPr>
            <w:tcW w:w="7797" w:type="dxa"/>
            <w:shd w:val="clear" w:color="auto" w:fill="auto"/>
          </w:tcPr>
          <w:p w14:paraId="75B87AED" w14:textId="77777777" w:rsidR="003B0BD9" w:rsidRPr="00861397" w:rsidRDefault="003B0BD9" w:rsidP="003969FD">
            <w:pPr>
              <w:keepNext/>
              <w:keepLines/>
              <w:spacing w:after="0"/>
              <w:rPr>
                <w:rFonts w:ascii="Arial" w:hAnsi="Arial"/>
                <w:bCs/>
                <w:sz w:val="18"/>
              </w:rPr>
            </w:pPr>
            <w:r>
              <w:rPr>
                <w:rFonts w:ascii="Arial" w:hAnsi="Arial"/>
                <w:sz w:val="18"/>
              </w:rPr>
              <w:t>Shall be set according to Table 6.2a</w:t>
            </w:r>
          </w:p>
        </w:tc>
      </w:tr>
      <w:tr w:rsidR="003B0BD9" w:rsidRPr="00861397" w14:paraId="1F57CFA7" w14:textId="77777777" w:rsidTr="003969FD">
        <w:trPr>
          <w:jc w:val="center"/>
        </w:trPr>
        <w:tc>
          <w:tcPr>
            <w:tcW w:w="1842" w:type="dxa"/>
            <w:shd w:val="clear" w:color="auto" w:fill="auto"/>
          </w:tcPr>
          <w:p w14:paraId="56428DD2" w14:textId="77777777" w:rsidR="003B0BD9" w:rsidRPr="00861397" w:rsidRDefault="003B0BD9" w:rsidP="003969FD">
            <w:pPr>
              <w:keepNext/>
              <w:keepLines/>
              <w:spacing w:after="0"/>
              <w:rPr>
                <w:rFonts w:ascii="Arial" w:hAnsi="Arial"/>
                <w:sz w:val="18"/>
              </w:rPr>
            </w:pPr>
            <w:r>
              <w:rPr>
                <w:rFonts w:ascii="Arial" w:hAnsi="Arial"/>
                <w:sz w:val="18"/>
              </w:rPr>
              <w:t>dtx-send</w:t>
            </w:r>
          </w:p>
        </w:tc>
        <w:tc>
          <w:tcPr>
            <w:tcW w:w="7797" w:type="dxa"/>
            <w:shd w:val="clear" w:color="auto" w:fill="auto"/>
          </w:tcPr>
          <w:p w14:paraId="52479624" w14:textId="77777777" w:rsidR="003B0BD9" w:rsidRDefault="003B0BD9" w:rsidP="003969FD">
            <w:pPr>
              <w:keepNext/>
              <w:keepLines/>
              <w:spacing w:after="0"/>
              <w:rPr>
                <w:rFonts w:ascii="Arial" w:hAnsi="Arial"/>
                <w:sz w:val="18"/>
              </w:rPr>
            </w:pPr>
          </w:p>
        </w:tc>
      </w:tr>
      <w:tr w:rsidR="003B0BD9" w:rsidRPr="00861397" w14:paraId="70B2D6E1" w14:textId="77777777" w:rsidTr="003969FD">
        <w:trPr>
          <w:jc w:val="center"/>
        </w:trPr>
        <w:tc>
          <w:tcPr>
            <w:tcW w:w="1842" w:type="dxa"/>
            <w:shd w:val="clear" w:color="auto" w:fill="auto"/>
          </w:tcPr>
          <w:p w14:paraId="06C5F4B7" w14:textId="77777777" w:rsidR="003B0BD9" w:rsidRPr="00861397" w:rsidRDefault="003B0BD9" w:rsidP="003969FD">
            <w:pPr>
              <w:keepNext/>
              <w:keepLines/>
              <w:spacing w:after="0"/>
              <w:rPr>
                <w:rFonts w:ascii="Arial" w:hAnsi="Arial"/>
                <w:sz w:val="18"/>
              </w:rPr>
            </w:pPr>
            <w:r w:rsidRPr="00861397">
              <w:rPr>
                <w:rFonts w:ascii="Arial" w:hAnsi="Arial"/>
                <w:sz w:val="18"/>
              </w:rPr>
              <w:t>dtx-recv</w:t>
            </w:r>
          </w:p>
        </w:tc>
        <w:tc>
          <w:tcPr>
            <w:tcW w:w="7797" w:type="dxa"/>
            <w:shd w:val="clear" w:color="auto" w:fill="auto"/>
          </w:tcPr>
          <w:p w14:paraId="7349C90C" w14:textId="77777777" w:rsidR="003B0BD9" w:rsidRPr="00861397" w:rsidRDefault="003B0BD9" w:rsidP="003969FD">
            <w:pPr>
              <w:keepNext/>
              <w:keepLines/>
              <w:spacing w:after="0"/>
              <w:rPr>
                <w:rFonts w:ascii="Arial" w:hAnsi="Arial"/>
                <w:bCs/>
                <w:sz w:val="18"/>
              </w:rPr>
            </w:pPr>
            <w:r>
              <w:rPr>
                <w:rFonts w:ascii="Arial" w:hAnsi="Arial"/>
                <w:sz w:val="18"/>
              </w:rPr>
              <w:t>Shall be set according to Table 6.2a</w:t>
            </w:r>
          </w:p>
        </w:tc>
      </w:tr>
      <w:tr w:rsidR="003B0BD9" w:rsidRPr="00861397" w14:paraId="7DCDC575" w14:textId="77777777" w:rsidTr="003969FD">
        <w:trPr>
          <w:jc w:val="center"/>
        </w:trPr>
        <w:tc>
          <w:tcPr>
            <w:tcW w:w="1842" w:type="dxa"/>
            <w:shd w:val="clear" w:color="auto" w:fill="auto"/>
          </w:tcPr>
          <w:p w14:paraId="17EA69F4" w14:textId="77777777" w:rsidR="003B0BD9" w:rsidRPr="00861397" w:rsidRDefault="003B0BD9" w:rsidP="003969FD">
            <w:pPr>
              <w:keepNext/>
              <w:keepLines/>
              <w:spacing w:after="0"/>
              <w:rPr>
                <w:rFonts w:ascii="Arial" w:hAnsi="Arial"/>
                <w:sz w:val="18"/>
              </w:rPr>
            </w:pPr>
            <w:r w:rsidRPr="00861397">
              <w:rPr>
                <w:rFonts w:ascii="Arial" w:hAnsi="Arial"/>
                <w:sz w:val="18"/>
              </w:rPr>
              <w:t>max-red</w:t>
            </w:r>
          </w:p>
        </w:tc>
        <w:tc>
          <w:tcPr>
            <w:tcW w:w="7797" w:type="dxa"/>
            <w:shd w:val="clear" w:color="auto" w:fill="auto"/>
          </w:tcPr>
          <w:p w14:paraId="16EF84FE" w14:textId="77777777" w:rsidR="003B0BD9" w:rsidRPr="00861397" w:rsidRDefault="003B0BD9" w:rsidP="003969FD">
            <w:pPr>
              <w:keepNext/>
              <w:keepLines/>
              <w:spacing w:after="0"/>
              <w:rPr>
                <w:rFonts w:ascii="Arial" w:hAnsi="Arial"/>
                <w:bCs/>
                <w:sz w:val="18"/>
              </w:rPr>
            </w:pPr>
            <w:r w:rsidRPr="00861397">
              <w:rPr>
                <w:rFonts w:ascii="Arial" w:hAnsi="Arial"/>
                <w:sz w:val="18"/>
              </w:rPr>
              <w:t>Shall be included and shall be set to 220 or less.</w:t>
            </w:r>
          </w:p>
        </w:tc>
      </w:tr>
      <w:tr w:rsidR="003B0BD9" w:rsidRPr="00861397" w14:paraId="51900754" w14:textId="77777777" w:rsidTr="003969FD">
        <w:trPr>
          <w:jc w:val="center"/>
        </w:trPr>
        <w:tc>
          <w:tcPr>
            <w:tcW w:w="1842" w:type="dxa"/>
            <w:shd w:val="clear" w:color="auto" w:fill="auto"/>
          </w:tcPr>
          <w:p w14:paraId="5A1D1AC1" w14:textId="77777777" w:rsidR="003B0BD9" w:rsidRPr="00861397" w:rsidRDefault="003B0BD9" w:rsidP="003969FD">
            <w:pPr>
              <w:keepNext/>
              <w:keepLines/>
              <w:spacing w:after="0"/>
              <w:rPr>
                <w:rFonts w:ascii="Arial" w:hAnsi="Arial"/>
                <w:sz w:val="18"/>
              </w:rPr>
            </w:pPr>
            <w:r>
              <w:rPr>
                <w:rFonts w:ascii="Arial" w:hAnsi="Arial"/>
                <w:sz w:val="18"/>
              </w:rPr>
              <w:t>c</w:t>
            </w:r>
            <w:r w:rsidRPr="00861397">
              <w:rPr>
                <w:rFonts w:ascii="Arial" w:hAnsi="Arial"/>
                <w:sz w:val="18"/>
              </w:rPr>
              <w:t>hannels</w:t>
            </w:r>
          </w:p>
        </w:tc>
        <w:tc>
          <w:tcPr>
            <w:tcW w:w="7797" w:type="dxa"/>
            <w:shd w:val="clear" w:color="auto" w:fill="auto"/>
          </w:tcPr>
          <w:p w14:paraId="299844B1" w14:textId="77777777" w:rsidR="003B0BD9" w:rsidRPr="00861397" w:rsidRDefault="003B0BD9" w:rsidP="003969FD">
            <w:pPr>
              <w:keepNext/>
              <w:keepLines/>
              <w:spacing w:after="0"/>
              <w:rPr>
                <w:rFonts w:ascii="Arial" w:hAnsi="Arial"/>
                <w:sz w:val="18"/>
              </w:rPr>
            </w:pPr>
            <w:r>
              <w:rPr>
                <w:rFonts w:ascii="Arial" w:hAnsi="Arial"/>
                <w:sz w:val="18"/>
              </w:rPr>
              <w:t>Shall not be present</w:t>
            </w:r>
          </w:p>
        </w:tc>
      </w:tr>
      <w:tr w:rsidR="003B0BD9" w:rsidRPr="00861397" w14:paraId="136C2DA2" w14:textId="77777777" w:rsidTr="003969FD">
        <w:trPr>
          <w:jc w:val="center"/>
        </w:trPr>
        <w:tc>
          <w:tcPr>
            <w:tcW w:w="1842" w:type="dxa"/>
            <w:shd w:val="clear" w:color="auto" w:fill="auto"/>
          </w:tcPr>
          <w:p w14:paraId="1D75F0DE" w14:textId="77777777" w:rsidR="003B0BD9" w:rsidRPr="00861397" w:rsidDel="006B2CC5" w:rsidRDefault="003B0BD9" w:rsidP="003969FD">
            <w:pPr>
              <w:keepNext/>
              <w:keepLines/>
              <w:spacing w:after="0"/>
              <w:rPr>
                <w:rFonts w:ascii="Arial" w:hAnsi="Arial"/>
                <w:sz w:val="18"/>
                <w:lang w:eastAsia="ko-KR"/>
              </w:rPr>
            </w:pPr>
            <w:r>
              <w:rPr>
                <w:rFonts w:ascii="Arial" w:hAnsi="Arial"/>
                <w:sz w:val="18"/>
                <w:lang w:eastAsia="ko-KR"/>
              </w:rPr>
              <w:t>c</w:t>
            </w:r>
            <w:r w:rsidRPr="00861397">
              <w:rPr>
                <w:rFonts w:ascii="Arial" w:hAnsi="Arial"/>
                <w:sz w:val="18"/>
                <w:lang w:eastAsia="ko-KR"/>
              </w:rPr>
              <w:t>mr</w:t>
            </w:r>
          </w:p>
        </w:tc>
        <w:tc>
          <w:tcPr>
            <w:tcW w:w="7797" w:type="dxa"/>
            <w:shd w:val="clear" w:color="auto" w:fill="auto"/>
          </w:tcPr>
          <w:p w14:paraId="50A635D6" w14:textId="2604FBED" w:rsidR="003B0BD9" w:rsidRPr="00861397" w:rsidDel="006B2CC5"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319E55A" w14:textId="77777777" w:rsidTr="003969FD">
        <w:trPr>
          <w:jc w:val="center"/>
        </w:trPr>
        <w:tc>
          <w:tcPr>
            <w:tcW w:w="1842" w:type="dxa"/>
            <w:shd w:val="clear" w:color="auto" w:fill="auto"/>
          </w:tcPr>
          <w:p w14:paraId="381F5FFE"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w:t>
            </w:r>
          </w:p>
        </w:tc>
        <w:tc>
          <w:tcPr>
            <w:tcW w:w="7797" w:type="dxa"/>
            <w:shd w:val="clear" w:color="auto" w:fill="auto"/>
          </w:tcPr>
          <w:p w14:paraId="26B25955"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1627F4F6" w14:textId="77777777" w:rsidTr="003969FD">
        <w:trPr>
          <w:jc w:val="center"/>
        </w:trPr>
        <w:tc>
          <w:tcPr>
            <w:tcW w:w="1842" w:type="dxa"/>
            <w:shd w:val="clear" w:color="auto" w:fill="auto"/>
          </w:tcPr>
          <w:p w14:paraId="33806E82"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br-send</w:t>
            </w:r>
          </w:p>
        </w:tc>
        <w:tc>
          <w:tcPr>
            <w:tcW w:w="7797" w:type="dxa"/>
            <w:shd w:val="clear" w:color="auto" w:fill="auto"/>
          </w:tcPr>
          <w:p w14:paraId="611C4FA2"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6194C015" w14:textId="77777777" w:rsidTr="003969FD">
        <w:trPr>
          <w:jc w:val="center"/>
        </w:trPr>
        <w:tc>
          <w:tcPr>
            <w:tcW w:w="1842" w:type="dxa"/>
            <w:shd w:val="clear" w:color="auto" w:fill="auto"/>
          </w:tcPr>
          <w:p w14:paraId="15ED458E"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br-recv</w:t>
            </w:r>
          </w:p>
        </w:tc>
        <w:tc>
          <w:tcPr>
            <w:tcW w:w="7797" w:type="dxa"/>
            <w:shd w:val="clear" w:color="auto" w:fill="auto"/>
          </w:tcPr>
          <w:p w14:paraId="4A92174D"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30A8C91C" w14:textId="77777777" w:rsidTr="003969FD">
        <w:trPr>
          <w:jc w:val="center"/>
        </w:trPr>
        <w:tc>
          <w:tcPr>
            <w:tcW w:w="1842" w:type="dxa"/>
            <w:shd w:val="clear" w:color="auto" w:fill="auto"/>
          </w:tcPr>
          <w:p w14:paraId="2299E10A"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w:t>
            </w:r>
          </w:p>
        </w:tc>
        <w:tc>
          <w:tcPr>
            <w:tcW w:w="7797" w:type="dxa"/>
            <w:shd w:val="clear" w:color="auto" w:fill="auto"/>
          </w:tcPr>
          <w:p w14:paraId="045AF655"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1CD36D30" w14:textId="77777777" w:rsidTr="003969FD">
        <w:trPr>
          <w:jc w:val="center"/>
        </w:trPr>
        <w:tc>
          <w:tcPr>
            <w:tcW w:w="1842" w:type="dxa"/>
            <w:shd w:val="clear" w:color="auto" w:fill="auto"/>
          </w:tcPr>
          <w:p w14:paraId="563813C8"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bw-send</w:t>
            </w:r>
          </w:p>
        </w:tc>
        <w:tc>
          <w:tcPr>
            <w:tcW w:w="7797" w:type="dxa"/>
            <w:shd w:val="clear" w:color="auto" w:fill="auto"/>
          </w:tcPr>
          <w:p w14:paraId="405BCCFA"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25939452" w14:textId="77777777" w:rsidTr="003969FD">
        <w:trPr>
          <w:jc w:val="center"/>
        </w:trPr>
        <w:tc>
          <w:tcPr>
            <w:tcW w:w="1842" w:type="dxa"/>
            <w:shd w:val="clear" w:color="auto" w:fill="auto"/>
          </w:tcPr>
          <w:p w14:paraId="76108028"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bw-recv</w:t>
            </w:r>
          </w:p>
        </w:tc>
        <w:tc>
          <w:tcPr>
            <w:tcW w:w="7797" w:type="dxa"/>
            <w:shd w:val="clear" w:color="auto" w:fill="auto"/>
          </w:tcPr>
          <w:p w14:paraId="721187CC"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30669FB9" w14:textId="77777777" w:rsidTr="003969FD">
        <w:trPr>
          <w:jc w:val="center"/>
        </w:trPr>
        <w:tc>
          <w:tcPr>
            <w:tcW w:w="1842" w:type="dxa"/>
            <w:shd w:val="clear" w:color="auto" w:fill="auto"/>
          </w:tcPr>
          <w:p w14:paraId="29ADE754"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ch-send</w:t>
            </w:r>
          </w:p>
        </w:tc>
        <w:tc>
          <w:tcPr>
            <w:tcW w:w="7797" w:type="dxa"/>
            <w:shd w:val="clear" w:color="auto" w:fill="auto"/>
          </w:tcPr>
          <w:p w14:paraId="0F905DAE" w14:textId="77777777" w:rsidR="003B0BD9" w:rsidRPr="00861397" w:rsidRDefault="003B0BD9" w:rsidP="003969FD">
            <w:pPr>
              <w:keepNext/>
              <w:keepLines/>
              <w:spacing w:after="0"/>
              <w:rPr>
                <w:rFonts w:ascii="Arial" w:hAnsi="Arial"/>
                <w:sz w:val="18"/>
              </w:rPr>
            </w:pPr>
            <w:r>
              <w:rPr>
                <w:rFonts w:ascii="Arial" w:hAnsi="Arial"/>
                <w:sz w:val="18"/>
              </w:rPr>
              <w:t>Shall not be included</w:t>
            </w:r>
          </w:p>
        </w:tc>
      </w:tr>
      <w:tr w:rsidR="003B0BD9" w:rsidRPr="00861397" w14:paraId="584A9581" w14:textId="77777777" w:rsidTr="003969FD">
        <w:trPr>
          <w:jc w:val="center"/>
        </w:trPr>
        <w:tc>
          <w:tcPr>
            <w:tcW w:w="1842" w:type="dxa"/>
            <w:shd w:val="clear" w:color="auto" w:fill="auto"/>
          </w:tcPr>
          <w:p w14:paraId="6C0A48EE"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ch-recv</w:t>
            </w:r>
          </w:p>
        </w:tc>
        <w:tc>
          <w:tcPr>
            <w:tcW w:w="7797" w:type="dxa"/>
            <w:shd w:val="clear" w:color="auto" w:fill="auto"/>
          </w:tcPr>
          <w:p w14:paraId="619CD2A9" w14:textId="77777777" w:rsidR="003B0BD9" w:rsidRPr="00861397" w:rsidRDefault="003B0BD9" w:rsidP="003969FD">
            <w:pPr>
              <w:keepNext/>
              <w:keepLines/>
              <w:spacing w:after="0"/>
              <w:rPr>
                <w:rFonts w:ascii="Arial" w:hAnsi="Arial"/>
                <w:sz w:val="18"/>
              </w:rPr>
            </w:pPr>
            <w:r>
              <w:rPr>
                <w:rFonts w:ascii="Arial" w:hAnsi="Arial"/>
                <w:sz w:val="18"/>
              </w:rPr>
              <w:t>Shall not be included</w:t>
            </w:r>
          </w:p>
        </w:tc>
      </w:tr>
      <w:tr w:rsidR="003B0BD9" w:rsidRPr="00861397" w14:paraId="07AB01B2" w14:textId="77777777" w:rsidTr="003969FD">
        <w:trPr>
          <w:jc w:val="center"/>
        </w:trPr>
        <w:tc>
          <w:tcPr>
            <w:tcW w:w="1842" w:type="dxa"/>
            <w:shd w:val="clear" w:color="auto" w:fill="auto"/>
          </w:tcPr>
          <w:p w14:paraId="40565639"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ch-aw-recv</w:t>
            </w:r>
          </w:p>
        </w:tc>
        <w:tc>
          <w:tcPr>
            <w:tcW w:w="7797" w:type="dxa"/>
            <w:shd w:val="clear" w:color="auto" w:fill="auto"/>
          </w:tcPr>
          <w:p w14:paraId="4B3692D0"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4AE4AB81" w14:textId="77777777" w:rsidTr="003969FD">
        <w:trPr>
          <w:jc w:val="center"/>
        </w:trPr>
        <w:tc>
          <w:tcPr>
            <w:tcW w:w="1842" w:type="dxa"/>
            <w:shd w:val="clear" w:color="auto" w:fill="auto"/>
          </w:tcPr>
          <w:p w14:paraId="466CABC2"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mode-set</w:t>
            </w:r>
          </w:p>
        </w:tc>
        <w:tc>
          <w:tcPr>
            <w:tcW w:w="7797" w:type="dxa"/>
            <w:shd w:val="clear" w:color="auto" w:fill="auto"/>
          </w:tcPr>
          <w:p w14:paraId="5205FDC1"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00B8DD0B" w14:textId="77777777" w:rsidTr="003969FD">
        <w:trPr>
          <w:jc w:val="center"/>
        </w:trPr>
        <w:tc>
          <w:tcPr>
            <w:tcW w:w="1842" w:type="dxa"/>
            <w:shd w:val="clear" w:color="auto" w:fill="auto"/>
          </w:tcPr>
          <w:p w14:paraId="41945E43"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mode-change-period</w:t>
            </w:r>
          </w:p>
        </w:tc>
        <w:tc>
          <w:tcPr>
            <w:tcW w:w="7797" w:type="dxa"/>
            <w:shd w:val="clear" w:color="auto" w:fill="auto"/>
          </w:tcPr>
          <w:p w14:paraId="73F1077B"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5DE4B636" w14:textId="77777777" w:rsidTr="003969FD">
        <w:trPr>
          <w:jc w:val="center"/>
        </w:trPr>
        <w:tc>
          <w:tcPr>
            <w:tcW w:w="1842" w:type="dxa"/>
            <w:shd w:val="clear" w:color="auto" w:fill="auto"/>
          </w:tcPr>
          <w:p w14:paraId="4F049D14" w14:textId="77777777" w:rsidR="003B0BD9" w:rsidRPr="00861397" w:rsidDel="006B2CC5" w:rsidRDefault="003B0BD9" w:rsidP="003969FD">
            <w:pPr>
              <w:keepNext/>
              <w:keepLines/>
              <w:spacing w:after="0"/>
              <w:rPr>
                <w:rFonts w:ascii="Arial" w:hAnsi="Arial"/>
                <w:sz w:val="18"/>
              </w:rPr>
            </w:pPr>
            <w:r w:rsidRPr="00861397">
              <w:rPr>
                <w:rFonts w:ascii="Arial" w:hAnsi="Arial"/>
                <w:sz w:val="18"/>
              </w:rPr>
              <w:t>mode-change-capability</w:t>
            </w:r>
          </w:p>
        </w:tc>
        <w:tc>
          <w:tcPr>
            <w:tcW w:w="7797" w:type="dxa"/>
            <w:shd w:val="clear" w:color="auto" w:fill="auto"/>
          </w:tcPr>
          <w:p w14:paraId="7F0AD6F0" w14:textId="77777777" w:rsidR="003B0BD9" w:rsidRPr="00861397" w:rsidDel="006B2CC5"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0B9B2C92" w14:textId="77777777" w:rsidTr="003969FD">
        <w:trPr>
          <w:jc w:val="center"/>
        </w:trPr>
        <w:tc>
          <w:tcPr>
            <w:tcW w:w="1842" w:type="dxa"/>
            <w:shd w:val="clear" w:color="auto" w:fill="auto"/>
          </w:tcPr>
          <w:p w14:paraId="2A2F2DBB" w14:textId="77777777" w:rsidR="003B0BD9" w:rsidRPr="00861397" w:rsidDel="006B2CC5" w:rsidRDefault="003B0BD9" w:rsidP="003969FD">
            <w:pPr>
              <w:keepNext/>
              <w:keepLines/>
              <w:spacing w:after="0"/>
              <w:rPr>
                <w:rFonts w:ascii="Arial" w:hAnsi="Arial"/>
                <w:sz w:val="18"/>
              </w:rPr>
            </w:pPr>
            <w:r w:rsidRPr="00861397">
              <w:rPr>
                <w:rFonts w:ascii="Arial" w:hAnsi="Arial"/>
                <w:sz w:val="18"/>
              </w:rPr>
              <w:t>mode-change-neighbor</w:t>
            </w:r>
          </w:p>
        </w:tc>
        <w:tc>
          <w:tcPr>
            <w:tcW w:w="7797" w:type="dxa"/>
            <w:shd w:val="clear" w:color="auto" w:fill="auto"/>
          </w:tcPr>
          <w:p w14:paraId="6EFA18ED" w14:textId="77777777" w:rsidR="003B0BD9" w:rsidRPr="00861397" w:rsidDel="006B2CC5"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60753069" w14:textId="77777777" w:rsidTr="003969FD">
        <w:trPr>
          <w:jc w:val="center"/>
        </w:trPr>
        <w:tc>
          <w:tcPr>
            <w:tcW w:w="1842" w:type="dxa"/>
            <w:shd w:val="clear" w:color="auto" w:fill="auto"/>
          </w:tcPr>
          <w:p w14:paraId="5B0982E0" w14:textId="77777777" w:rsidR="003B0BD9" w:rsidRDefault="003B0BD9" w:rsidP="003969FD">
            <w:pPr>
              <w:keepNext/>
              <w:keepLines/>
              <w:spacing w:after="0"/>
              <w:rPr>
                <w:rFonts w:ascii="Arial" w:hAnsi="Arial"/>
                <w:sz w:val="18"/>
              </w:rPr>
            </w:pPr>
            <w:r>
              <w:rPr>
                <w:rFonts w:ascii="Arial" w:hAnsi="Arial"/>
                <w:sz w:val="18"/>
              </w:rPr>
              <w:t>ivas-mode-switch</w:t>
            </w:r>
          </w:p>
        </w:tc>
        <w:tc>
          <w:tcPr>
            <w:tcW w:w="7797" w:type="dxa"/>
            <w:shd w:val="clear" w:color="auto" w:fill="auto"/>
          </w:tcPr>
          <w:p w14:paraId="16EEC12A" w14:textId="66E4D5E3" w:rsidR="003B0BD9" w:rsidRPr="00861397"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05C1E3C" w14:textId="77777777" w:rsidTr="003969FD">
        <w:trPr>
          <w:jc w:val="center"/>
        </w:trPr>
        <w:tc>
          <w:tcPr>
            <w:tcW w:w="1842" w:type="dxa"/>
            <w:shd w:val="clear" w:color="auto" w:fill="auto"/>
          </w:tcPr>
          <w:p w14:paraId="0ACF2947" w14:textId="77777777" w:rsidR="003B0BD9" w:rsidRPr="00861397" w:rsidRDefault="003B0BD9" w:rsidP="003969FD">
            <w:pPr>
              <w:keepNext/>
              <w:keepLines/>
              <w:spacing w:after="0"/>
              <w:rPr>
                <w:rFonts w:ascii="Arial" w:hAnsi="Arial"/>
                <w:sz w:val="18"/>
              </w:rPr>
            </w:pPr>
            <w:r>
              <w:rPr>
                <w:rFonts w:ascii="Arial" w:hAnsi="Arial"/>
                <w:sz w:val="18"/>
              </w:rPr>
              <w:t>ibr</w:t>
            </w:r>
          </w:p>
        </w:tc>
        <w:tc>
          <w:tcPr>
            <w:tcW w:w="7797" w:type="dxa"/>
            <w:shd w:val="clear" w:color="auto" w:fill="auto"/>
          </w:tcPr>
          <w:p w14:paraId="486F494E" w14:textId="77777777" w:rsidR="003B0BD9" w:rsidRDefault="003B0BD9" w:rsidP="003969FD">
            <w:pPr>
              <w:keepNext/>
              <w:keepLines/>
              <w:spacing w:after="0"/>
              <w:rPr>
                <w:rFonts w:ascii="Arial" w:hAnsi="Arial"/>
                <w:sz w:val="18"/>
              </w:rPr>
            </w:pPr>
            <w:r w:rsidRPr="00861397">
              <w:rPr>
                <w:rFonts w:ascii="Arial" w:hAnsi="Arial"/>
                <w:sz w:val="18"/>
              </w:rPr>
              <w:t xml:space="preserve">An MTSI client in terminal supporting the </w:t>
            </w:r>
            <w:r>
              <w:rPr>
                <w:rFonts w:ascii="Arial" w:hAnsi="Arial"/>
                <w:sz w:val="18"/>
              </w:rPr>
              <w:t>IVAS</w:t>
            </w:r>
            <w:r w:rsidRPr="00861397">
              <w:rPr>
                <w:rFonts w:ascii="Arial" w:hAnsi="Arial"/>
                <w:sz w:val="18"/>
              </w:rPr>
              <w:t xml:space="preserve"> codec is required to support the entire bit-rate range but may offer a smaller bit-rate range or even a single bit-rate.</w:t>
            </w:r>
          </w:p>
        </w:tc>
      </w:tr>
      <w:tr w:rsidR="003B0BD9" w:rsidRPr="00861397" w14:paraId="28D9881C" w14:textId="77777777" w:rsidTr="003969FD">
        <w:trPr>
          <w:jc w:val="center"/>
        </w:trPr>
        <w:tc>
          <w:tcPr>
            <w:tcW w:w="1842" w:type="dxa"/>
            <w:shd w:val="clear" w:color="auto" w:fill="auto"/>
          </w:tcPr>
          <w:p w14:paraId="1900C907" w14:textId="77777777" w:rsidR="003B0BD9" w:rsidRDefault="003B0BD9" w:rsidP="003969FD">
            <w:pPr>
              <w:keepNext/>
              <w:keepLines/>
              <w:spacing w:after="0"/>
              <w:rPr>
                <w:rFonts w:ascii="Arial" w:hAnsi="Arial"/>
                <w:sz w:val="18"/>
              </w:rPr>
            </w:pPr>
            <w:r>
              <w:rPr>
                <w:rFonts w:ascii="Arial" w:hAnsi="Arial"/>
                <w:sz w:val="18"/>
              </w:rPr>
              <w:t>ibr-send</w:t>
            </w:r>
          </w:p>
        </w:tc>
        <w:tc>
          <w:tcPr>
            <w:tcW w:w="7797" w:type="dxa"/>
            <w:shd w:val="clear" w:color="auto" w:fill="auto"/>
          </w:tcPr>
          <w:p w14:paraId="4E2CD44E" w14:textId="5F5968BB"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971CA0E" w14:textId="77777777" w:rsidTr="003969FD">
        <w:trPr>
          <w:jc w:val="center"/>
        </w:trPr>
        <w:tc>
          <w:tcPr>
            <w:tcW w:w="1842" w:type="dxa"/>
            <w:shd w:val="clear" w:color="auto" w:fill="auto"/>
          </w:tcPr>
          <w:p w14:paraId="3C47507F" w14:textId="77777777" w:rsidR="003B0BD9" w:rsidRDefault="003B0BD9" w:rsidP="003969FD">
            <w:pPr>
              <w:keepNext/>
              <w:keepLines/>
              <w:spacing w:after="0"/>
              <w:rPr>
                <w:rFonts w:ascii="Arial" w:hAnsi="Arial"/>
                <w:sz w:val="18"/>
              </w:rPr>
            </w:pPr>
            <w:r>
              <w:rPr>
                <w:rFonts w:ascii="Arial" w:hAnsi="Arial"/>
                <w:sz w:val="18"/>
              </w:rPr>
              <w:t>ibr-recv</w:t>
            </w:r>
          </w:p>
        </w:tc>
        <w:tc>
          <w:tcPr>
            <w:tcW w:w="7797" w:type="dxa"/>
            <w:shd w:val="clear" w:color="auto" w:fill="auto"/>
          </w:tcPr>
          <w:p w14:paraId="16E7E611" w14:textId="7C847A6A"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466AE34" w14:textId="77777777" w:rsidTr="003969FD">
        <w:trPr>
          <w:jc w:val="center"/>
        </w:trPr>
        <w:tc>
          <w:tcPr>
            <w:tcW w:w="1842" w:type="dxa"/>
            <w:shd w:val="clear" w:color="auto" w:fill="auto"/>
          </w:tcPr>
          <w:p w14:paraId="7D61578B" w14:textId="77777777" w:rsidR="003B0BD9" w:rsidRDefault="003B0BD9" w:rsidP="003969FD">
            <w:pPr>
              <w:keepNext/>
              <w:keepLines/>
              <w:spacing w:after="0"/>
              <w:rPr>
                <w:rFonts w:ascii="Arial" w:hAnsi="Arial"/>
                <w:sz w:val="18"/>
              </w:rPr>
            </w:pPr>
            <w:r>
              <w:rPr>
                <w:rFonts w:ascii="Arial" w:hAnsi="Arial"/>
                <w:sz w:val="18"/>
              </w:rPr>
              <w:t>ibw</w:t>
            </w:r>
          </w:p>
        </w:tc>
        <w:tc>
          <w:tcPr>
            <w:tcW w:w="7797" w:type="dxa"/>
            <w:shd w:val="clear" w:color="auto" w:fill="auto"/>
          </w:tcPr>
          <w:p w14:paraId="1A68753F" w14:textId="6E1A0F79"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A331658" w14:textId="77777777" w:rsidTr="003969FD">
        <w:trPr>
          <w:jc w:val="center"/>
        </w:trPr>
        <w:tc>
          <w:tcPr>
            <w:tcW w:w="1842" w:type="dxa"/>
            <w:shd w:val="clear" w:color="auto" w:fill="auto"/>
          </w:tcPr>
          <w:p w14:paraId="6235E332" w14:textId="77777777" w:rsidR="003B0BD9" w:rsidRDefault="003B0BD9" w:rsidP="003969FD">
            <w:pPr>
              <w:keepNext/>
              <w:keepLines/>
              <w:spacing w:after="0"/>
              <w:rPr>
                <w:rFonts w:ascii="Arial" w:hAnsi="Arial"/>
                <w:sz w:val="18"/>
              </w:rPr>
            </w:pPr>
            <w:r>
              <w:rPr>
                <w:rFonts w:ascii="Arial" w:hAnsi="Arial"/>
                <w:sz w:val="18"/>
              </w:rPr>
              <w:t>ibw-send</w:t>
            </w:r>
          </w:p>
        </w:tc>
        <w:tc>
          <w:tcPr>
            <w:tcW w:w="7797" w:type="dxa"/>
            <w:shd w:val="clear" w:color="auto" w:fill="auto"/>
          </w:tcPr>
          <w:p w14:paraId="4859DAFE" w14:textId="083B0B9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116508D" w14:textId="77777777" w:rsidTr="003969FD">
        <w:trPr>
          <w:jc w:val="center"/>
        </w:trPr>
        <w:tc>
          <w:tcPr>
            <w:tcW w:w="1842" w:type="dxa"/>
            <w:shd w:val="clear" w:color="auto" w:fill="auto"/>
          </w:tcPr>
          <w:p w14:paraId="54ED002A" w14:textId="77777777" w:rsidR="003B0BD9" w:rsidRDefault="003B0BD9" w:rsidP="003969FD">
            <w:pPr>
              <w:keepNext/>
              <w:keepLines/>
              <w:spacing w:after="0"/>
              <w:rPr>
                <w:rFonts w:ascii="Arial" w:hAnsi="Arial"/>
                <w:sz w:val="18"/>
              </w:rPr>
            </w:pPr>
            <w:r>
              <w:rPr>
                <w:rFonts w:ascii="Arial" w:hAnsi="Arial"/>
                <w:sz w:val="18"/>
              </w:rPr>
              <w:t>ibw-recv</w:t>
            </w:r>
          </w:p>
        </w:tc>
        <w:tc>
          <w:tcPr>
            <w:tcW w:w="7797" w:type="dxa"/>
            <w:shd w:val="clear" w:color="auto" w:fill="auto"/>
          </w:tcPr>
          <w:p w14:paraId="232C2F10" w14:textId="06ADBF2F"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13814AEE" w14:textId="77777777" w:rsidTr="003969FD">
        <w:trPr>
          <w:jc w:val="center"/>
        </w:trPr>
        <w:tc>
          <w:tcPr>
            <w:tcW w:w="1842" w:type="dxa"/>
            <w:shd w:val="clear" w:color="auto" w:fill="auto"/>
          </w:tcPr>
          <w:p w14:paraId="001D25F7" w14:textId="77777777" w:rsidR="003B0BD9" w:rsidRDefault="003B0BD9" w:rsidP="003969FD">
            <w:pPr>
              <w:keepNext/>
              <w:keepLines/>
              <w:spacing w:after="0"/>
              <w:rPr>
                <w:rFonts w:ascii="Arial" w:hAnsi="Arial"/>
                <w:sz w:val="18"/>
              </w:rPr>
            </w:pPr>
            <w:r>
              <w:rPr>
                <w:rFonts w:ascii="Arial" w:hAnsi="Arial"/>
                <w:sz w:val="18"/>
              </w:rPr>
              <w:t>cf</w:t>
            </w:r>
          </w:p>
        </w:tc>
        <w:tc>
          <w:tcPr>
            <w:tcW w:w="7797" w:type="dxa"/>
            <w:shd w:val="clear" w:color="auto" w:fill="auto"/>
          </w:tcPr>
          <w:p w14:paraId="79462834" w14:textId="6BD7CB92"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AB7DFFA" w14:textId="77777777" w:rsidTr="003969FD">
        <w:trPr>
          <w:jc w:val="center"/>
        </w:trPr>
        <w:tc>
          <w:tcPr>
            <w:tcW w:w="1842" w:type="dxa"/>
            <w:shd w:val="clear" w:color="auto" w:fill="auto"/>
          </w:tcPr>
          <w:p w14:paraId="62244DDF" w14:textId="77777777" w:rsidR="003B0BD9" w:rsidRDefault="003B0BD9" w:rsidP="003969FD">
            <w:pPr>
              <w:keepNext/>
              <w:keepLines/>
              <w:spacing w:after="0"/>
              <w:rPr>
                <w:rFonts w:ascii="Arial" w:hAnsi="Arial"/>
                <w:sz w:val="18"/>
              </w:rPr>
            </w:pPr>
            <w:r>
              <w:rPr>
                <w:rFonts w:ascii="Arial" w:hAnsi="Arial"/>
                <w:sz w:val="18"/>
              </w:rPr>
              <w:t>cf-send</w:t>
            </w:r>
          </w:p>
        </w:tc>
        <w:tc>
          <w:tcPr>
            <w:tcW w:w="7797" w:type="dxa"/>
            <w:shd w:val="clear" w:color="auto" w:fill="auto"/>
          </w:tcPr>
          <w:p w14:paraId="25CC53CF" w14:textId="3ED39AEB"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74C02DD" w14:textId="77777777" w:rsidTr="003969FD">
        <w:trPr>
          <w:jc w:val="center"/>
        </w:trPr>
        <w:tc>
          <w:tcPr>
            <w:tcW w:w="1842" w:type="dxa"/>
            <w:shd w:val="clear" w:color="auto" w:fill="auto"/>
          </w:tcPr>
          <w:p w14:paraId="6B184100" w14:textId="77777777" w:rsidR="003B0BD9" w:rsidRDefault="003B0BD9" w:rsidP="003969FD">
            <w:pPr>
              <w:keepNext/>
              <w:keepLines/>
              <w:spacing w:after="0"/>
              <w:rPr>
                <w:rFonts w:ascii="Arial" w:hAnsi="Arial"/>
                <w:sz w:val="18"/>
              </w:rPr>
            </w:pPr>
            <w:r>
              <w:rPr>
                <w:rFonts w:ascii="Arial" w:hAnsi="Arial"/>
                <w:sz w:val="18"/>
              </w:rPr>
              <w:t>cf-recv</w:t>
            </w:r>
          </w:p>
        </w:tc>
        <w:tc>
          <w:tcPr>
            <w:tcW w:w="7797" w:type="dxa"/>
            <w:shd w:val="clear" w:color="auto" w:fill="auto"/>
          </w:tcPr>
          <w:p w14:paraId="1C828C45" w14:textId="4E8DF203"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E04C0F6" w14:textId="77777777" w:rsidTr="003969FD">
        <w:trPr>
          <w:jc w:val="center"/>
        </w:trPr>
        <w:tc>
          <w:tcPr>
            <w:tcW w:w="1842" w:type="dxa"/>
            <w:shd w:val="clear" w:color="auto" w:fill="auto"/>
          </w:tcPr>
          <w:p w14:paraId="1A16C349" w14:textId="77777777" w:rsidR="003B0BD9" w:rsidRDefault="003B0BD9" w:rsidP="003969FD">
            <w:pPr>
              <w:keepNext/>
              <w:keepLines/>
              <w:spacing w:after="0"/>
              <w:rPr>
                <w:rFonts w:ascii="Arial" w:hAnsi="Arial"/>
                <w:sz w:val="18"/>
              </w:rPr>
            </w:pPr>
            <w:r>
              <w:rPr>
                <w:rFonts w:ascii="Arial" w:hAnsi="Arial"/>
                <w:sz w:val="18"/>
              </w:rPr>
              <w:t>pi-types</w:t>
            </w:r>
          </w:p>
        </w:tc>
        <w:tc>
          <w:tcPr>
            <w:tcW w:w="7797" w:type="dxa"/>
            <w:shd w:val="clear" w:color="auto" w:fill="auto"/>
          </w:tcPr>
          <w:p w14:paraId="764E89AE" w14:textId="0A0E3C8A"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00F509FD" w14:textId="77777777" w:rsidTr="003969FD">
        <w:trPr>
          <w:jc w:val="center"/>
        </w:trPr>
        <w:tc>
          <w:tcPr>
            <w:tcW w:w="1842" w:type="dxa"/>
            <w:shd w:val="clear" w:color="auto" w:fill="auto"/>
          </w:tcPr>
          <w:p w14:paraId="576B74CF" w14:textId="77777777" w:rsidR="003B0BD9" w:rsidRDefault="003B0BD9" w:rsidP="003969FD">
            <w:pPr>
              <w:keepNext/>
              <w:keepLines/>
              <w:spacing w:after="0"/>
              <w:rPr>
                <w:rFonts w:ascii="Arial" w:hAnsi="Arial"/>
                <w:sz w:val="18"/>
              </w:rPr>
            </w:pPr>
            <w:r>
              <w:rPr>
                <w:rFonts w:ascii="Arial" w:hAnsi="Arial"/>
                <w:sz w:val="18"/>
              </w:rPr>
              <w:t>pi-types-send</w:t>
            </w:r>
          </w:p>
        </w:tc>
        <w:tc>
          <w:tcPr>
            <w:tcW w:w="7797" w:type="dxa"/>
            <w:shd w:val="clear" w:color="auto" w:fill="auto"/>
          </w:tcPr>
          <w:p w14:paraId="506D0210" w14:textId="5FA52E78"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5A1EB88" w14:textId="77777777" w:rsidTr="003969FD">
        <w:trPr>
          <w:jc w:val="center"/>
        </w:trPr>
        <w:tc>
          <w:tcPr>
            <w:tcW w:w="1842" w:type="dxa"/>
            <w:shd w:val="clear" w:color="auto" w:fill="auto"/>
          </w:tcPr>
          <w:p w14:paraId="538CF125" w14:textId="77777777" w:rsidR="003B0BD9" w:rsidRDefault="003B0BD9" w:rsidP="003969FD">
            <w:pPr>
              <w:keepNext/>
              <w:keepLines/>
              <w:spacing w:after="0"/>
              <w:rPr>
                <w:rFonts w:ascii="Arial" w:hAnsi="Arial"/>
                <w:sz w:val="18"/>
              </w:rPr>
            </w:pPr>
            <w:r>
              <w:rPr>
                <w:rFonts w:ascii="Arial" w:hAnsi="Arial"/>
                <w:sz w:val="18"/>
              </w:rPr>
              <w:t>pi-types-recv</w:t>
            </w:r>
          </w:p>
        </w:tc>
        <w:tc>
          <w:tcPr>
            <w:tcW w:w="7797" w:type="dxa"/>
            <w:shd w:val="clear" w:color="auto" w:fill="auto"/>
          </w:tcPr>
          <w:p w14:paraId="610C0829" w14:textId="78B62801"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EA1AA3F" w14:textId="77777777" w:rsidTr="003969FD">
        <w:trPr>
          <w:jc w:val="center"/>
        </w:trPr>
        <w:tc>
          <w:tcPr>
            <w:tcW w:w="1842" w:type="dxa"/>
            <w:shd w:val="clear" w:color="auto" w:fill="auto"/>
          </w:tcPr>
          <w:p w14:paraId="4FD583B1" w14:textId="77777777" w:rsidR="003B0BD9" w:rsidRDefault="003B0BD9" w:rsidP="003969FD">
            <w:pPr>
              <w:keepNext/>
              <w:keepLines/>
              <w:spacing w:after="0"/>
              <w:rPr>
                <w:rFonts w:ascii="Arial" w:hAnsi="Arial"/>
                <w:sz w:val="18"/>
              </w:rPr>
            </w:pPr>
            <w:r>
              <w:rPr>
                <w:rFonts w:ascii="Arial" w:hAnsi="Arial"/>
                <w:sz w:val="18"/>
              </w:rPr>
              <w:t>pi-br</w:t>
            </w:r>
          </w:p>
        </w:tc>
        <w:tc>
          <w:tcPr>
            <w:tcW w:w="7797" w:type="dxa"/>
            <w:shd w:val="clear" w:color="auto" w:fill="auto"/>
          </w:tcPr>
          <w:p w14:paraId="4D29FB7C" w14:textId="5A78585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8F75AA4" w14:textId="77777777" w:rsidTr="003969FD">
        <w:trPr>
          <w:jc w:val="center"/>
        </w:trPr>
        <w:tc>
          <w:tcPr>
            <w:tcW w:w="1842" w:type="dxa"/>
            <w:shd w:val="clear" w:color="auto" w:fill="auto"/>
          </w:tcPr>
          <w:p w14:paraId="7B0D29CB" w14:textId="77777777" w:rsidR="003B0BD9" w:rsidRDefault="003B0BD9" w:rsidP="003969FD">
            <w:pPr>
              <w:keepNext/>
              <w:keepLines/>
              <w:spacing w:after="0"/>
              <w:rPr>
                <w:rFonts w:ascii="Arial" w:hAnsi="Arial"/>
                <w:sz w:val="18"/>
              </w:rPr>
            </w:pPr>
            <w:r>
              <w:rPr>
                <w:rFonts w:ascii="Arial" w:hAnsi="Arial"/>
                <w:sz w:val="18"/>
              </w:rPr>
              <w:t>pi-br-send</w:t>
            </w:r>
          </w:p>
        </w:tc>
        <w:tc>
          <w:tcPr>
            <w:tcW w:w="7797" w:type="dxa"/>
            <w:shd w:val="clear" w:color="auto" w:fill="auto"/>
          </w:tcPr>
          <w:p w14:paraId="43095B10" w14:textId="718D141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FCB5D4D" w14:textId="77777777" w:rsidTr="003969FD">
        <w:trPr>
          <w:jc w:val="center"/>
        </w:trPr>
        <w:tc>
          <w:tcPr>
            <w:tcW w:w="1842" w:type="dxa"/>
            <w:shd w:val="clear" w:color="auto" w:fill="auto"/>
          </w:tcPr>
          <w:p w14:paraId="245D19A6" w14:textId="77777777" w:rsidR="003B0BD9" w:rsidRDefault="003B0BD9" w:rsidP="003969FD">
            <w:pPr>
              <w:keepNext/>
              <w:keepLines/>
              <w:spacing w:after="0"/>
              <w:rPr>
                <w:rFonts w:ascii="Arial" w:hAnsi="Arial"/>
                <w:sz w:val="18"/>
              </w:rPr>
            </w:pPr>
            <w:r>
              <w:rPr>
                <w:rFonts w:ascii="Arial" w:hAnsi="Arial"/>
                <w:sz w:val="18"/>
              </w:rPr>
              <w:t>pi-br-recv</w:t>
            </w:r>
          </w:p>
        </w:tc>
        <w:tc>
          <w:tcPr>
            <w:tcW w:w="7797" w:type="dxa"/>
            <w:shd w:val="clear" w:color="auto" w:fill="auto"/>
          </w:tcPr>
          <w:p w14:paraId="22ADC781" w14:textId="561852E3"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bl>
    <w:p w14:paraId="39D3C55D" w14:textId="77777777" w:rsidR="003B0BD9" w:rsidRPr="00567618" w:rsidRDefault="003B0BD9"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15ACC823" w14:textId="63F98A68" w:rsidR="003B0BD9" w:rsidRPr="00861397" w:rsidRDefault="003B0BD9" w:rsidP="003B0BD9">
      <w:pPr>
        <w:rPr>
          <w:lang w:eastAsia="ko-KR"/>
        </w:rPr>
      </w:pPr>
      <w:r>
        <w:rPr>
          <w:lang w:eastAsia="ko-KR"/>
        </w:rPr>
        <w:t>SDP examples for IVAS are shown in Annex A.</w:t>
      </w:r>
      <w:r>
        <w:rPr>
          <w:lang w:eastAsia="ko-KR"/>
        </w:rPr>
        <w:t>19</w:t>
      </w:r>
      <w:r>
        <w:rPr>
          <w:lang w:eastAsia="ko-KR"/>
        </w:rPr>
        <w:t>.</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w:t>
      </w:r>
      <w:r w:rsidRPr="00567618">
        <w:lastRenderedPageBreak/>
        <w:t xml:space="preserve">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90" w:name="_Toc26369224"/>
      <w:bookmarkStart w:id="391" w:name="_Toc36227106"/>
      <w:bookmarkStart w:id="392" w:name="_Toc36228120"/>
      <w:bookmarkStart w:id="393" w:name="_Toc36228747"/>
      <w:bookmarkStart w:id="394" w:name="_Toc68847066"/>
      <w:bookmarkStart w:id="395" w:name="_Toc74611001"/>
      <w:bookmarkStart w:id="396" w:name="_Toc75566280"/>
      <w:bookmarkStart w:id="397" w:name="_Toc89789831"/>
      <w:bookmarkStart w:id="398" w:name="_Toc99466466"/>
      <w:bookmarkStart w:id="399" w:name="_Toc170382591"/>
      <w:r w:rsidRPr="00567618">
        <w:t>6.2.2.3</w:t>
      </w:r>
      <w:r w:rsidRPr="00567618">
        <w:tab/>
        <w:t>Generating SDP answer</w:t>
      </w:r>
      <w:bookmarkEnd w:id="390"/>
      <w:bookmarkEnd w:id="391"/>
      <w:bookmarkEnd w:id="392"/>
      <w:bookmarkEnd w:id="393"/>
      <w:bookmarkEnd w:id="394"/>
      <w:bookmarkEnd w:id="395"/>
      <w:bookmarkEnd w:id="396"/>
      <w:bookmarkEnd w:id="397"/>
      <w:bookmarkEnd w:id="398"/>
      <w:bookmarkEnd w:id="399"/>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lastRenderedPageBreak/>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lastRenderedPageBreak/>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lastRenderedPageBreak/>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00"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00"/>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lastRenderedPageBreak/>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1"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2" w:name="_MCCTEMPBM_CRPT86940008___7"/>
            <w:bookmarkEnd w:id="401"/>
            <w:r w:rsidRPr="00567618">
              <w:rPr>
                <w:rFonts w:ascii="Arial" w:hAnsi="Arial"/>
                <w:sz w:val="18"/>
                <w:lang w:eastAsia="ko-KR"/>
              </w:rPr>
              <w:t>ptime</w:t>
            </w:r>
            <w:bookmarkEnd w:id="402"/>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3" w:name="_MCCTEMPBM_CRPT86940009___7"/>
            <w:r w:rsidRPr="00567618">
              <w:rPr>
                <w:rFonts w:ascii="Arial" w:hAnsi="Arial"/>
                <w:sz w:val="18"/>
                <w:lang w:eastAsia="ko-KR"/>
              </w:rPr>
              <w:t>maxptime</w:t>
            </w:r>
            <w:bookmarkEnd w:id="403"/>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4"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05" w:name="_MCCTEMPBM_CRPT86940017___7" w:colFirst="0" w:colLast="0"/>
            <w:bookmarkEnd w:id="404"/>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06" w:name="_MCCTEMPBM_CRPT86940018___7" w:colFirst="0" w:colLast="0"/>
            <w:bookmarkEnd w:id="405"/>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06"/>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lastRenderedPageBreak/>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lastRenderedPageBreak/>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07" w:name="_MCCTEMPBM_CRPT86940019___4" w:colFirst="0" w:colLast="1"/>
            <w:bookmarkStart w:id="408" w:name="MCCQCTEMPBM_00000045"/>
            <w:bookmarkStart w:id="409" w:name="MCCQCTEMPBM_00000316"/>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10" w:name="_MCCTEMPBM_CRPT86940020___7" w:colFirst="0" w:colLast="0"/>
            <w:bookmarkEnd w:id="407"/>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11" w:name="_MCCTEMPBM_CRPT86940021___7"/>
            <w:bookmarkEnd w:id="410"/>
            <w:r w:rsidRPr="00567618">
              <w:rPr>
                <w:rFonts w:ascii="Arial" w:hAnsi="Arial"/>
                <w:sz w:val="18"/>
              </w:rPr>
              <w:t>mode-change-period</w:t>
            </w:r>
            <w:bookmarkEnd w:id="411"/>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2" w:name="_MCCTEMPBM_CRPT86940022___7"/>
            <w:r w:rsidRPr="00567618">
              <w:rPr>
                <w:rFonts w:ascii="Arial" w:hAnsi="Arial"/>
                <w:sz w:val="18"/>
              </w:rPr>
              <w:t>mode-change-neighbor</w:t>
            </w:r>
            <w:bookmarkEnd w:id="412"/>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3"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08"/>
      <w:bookmarkEnd w:id="409"/>
      <w:bookmarkEnd w:id="413"/>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4"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4"/>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lastRenderedPageBreak/>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5"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5"/>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6"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6"/>
    </w:tbl>
    <w:p w14:paraId="78D7D3A7" w14:textId="77777777" w:rsidR="00FC7E52" w:rsidRDefault="00FC7E52" w:rsidP="00FC7E52"/>
    <w:p w14:paraId="5C704CFB" w14:textId="7044D8BD" w:rsidR="003B0BD9" w:rsidRPr="00567618" w:rsidRDefault="003B0BD9" w:rsidP="00FC7E52">
      <w:pPr>
        <w:rPr>
          <w:noProof/>
        </w:rPr>
      </w:pPr>
      <w:r w:rsidRPr="00457476">
        <w:rPr>
          <w:noProof/>
        </w:rPr>
        <w:t>An MTSI client accepting an offer for IVAS immersive audio shall in the SDP answer include parameters for immersive audio, EVS Primary mode and EVS AMR-WB IO mode.</w:t>
      </w:r>
    </w:p>
    <w:p w14:paraId="0ADFA1CF" w14:textId="77777777" w:rsidR="00FC7E52" w:rsidRPr="00567618" w:rsidRDefault="00FC7E52" w:rsidP="00FC7E52">
      <w:pPr>
        <w:pStyle w:val="Heading3"/>
      </w:pPr>
      <w:bookmarkStart w:id="417" w:name="_Toc26369225"/>
      <w:bookmarkStart w:id="418" w:name="_Toc36227107"/>
      <w:bookmarkStart w:id="419" w:name="_Toc36228121"/>
      <w:bookmarkStart w:id="420" w:name="_Toc36228748"/>
      <w:bookmarkStart w:id="421" w:name="_Toc68847067"/>
      <w:bookmarkStart w:id="422" w:name="_Toc74611002"/>
      <w:bookmarkStart w:id="423" w:name="_Toc75566281"/>
      <w:bookmarkStart w:id="424" w:name="_Toc89789832"/>
      <w:bookmarkStart w:id="425" w:name="_Toc99466467"/>
      <w:bookmarkStart w:id="426" w:name="_Toc170382592"/>
      <w:r w:rsidRPr="00567618">
        <w:lastRenderedPageBreak/>
        <w:t>6.2.3</w:t>
      </w:r>
      <w:r w:rsidRPr="00567618">
        <w:tab/>
        <w:t>Video</w:t>
      </w:r>
      <w:bookmarkEnd w:id="417"/>
      <w:bookmarkEnd w:id="418"/>
      <w:bookmarkEnd w:id="419"/>
      <w:bookmarkEnd w:id="420"/>
      <w:bookmarkEnd w:id="421"/>
      <w:bookmarkEnd w:id="422"/>
      <w:bookmarkEnd w:id="423"/>
      <w:bookmarkEnd w:id="424"/>
      <w:bookmarkEnd w:id="425"/>
      <w:bookmarkEnd w:id="426"/>
    </w:p>
    <w:p w14:paraId="404F4AA8" w14:textId="77777777" w:rsidR="00FC7E52" w:rsidRPr="00567618" w:rsidRDefault="00FC7E52" w:rsidP="00FC7E52">
      <w:pPr>
        <w:pStyle w:val="Heading4"/>
      </w:pPr>
      <w:bookmarkStart w:id="427" w:name="_Toc26369226"/>
      <w:bookmarkStart w:id="428" w:name="_Toc36227108"/>
      <w:bookmarkStart w:id="429" w:name="_Toc36228122"/>
      <w:bookmarkStart w:id="430" w:name="_Toc36228749"/>
      <w:bookmarkStart w:id="431" w:name="_Toc68847068"/>
      <w:bookmarkStart w:id="432" w:name="_Toc74611003"/>
      <w:bookmarkStart w:id="433" w:name="_Toc75566282"/>
      <w:bookmarkStart w:id="434" w:name="_Toc89789833"/>
      <w:bookmarkStart w:id="435" w:name="_Toc99466468"/>
      <w:bookmarkStart w:id="436" w:name="_Toc170382593"/>
      <w:r w:rsidRPr="00567618">
        <w:t>6.2.3.1</w:t>
      </w:r>
      <w:r w:rsidRPr="00567618">
        <w:tab/>
        <w:t>Introduction</w:t>
      </w:r>
      <w:bookmarkEnd w:id="427"/>
      <w:bookmarkEnd w:id="428"/>
      <w:bookmarkEnd w:id="429"/>
      <w:bookmarkEnd w:id="430"/>
      <w:bookmarkEnd w:id="431"/>
      <w:bookmarkEnd w:id="432"/>
      <w:bookmarkEnd w:id="433"/>
      <w:bookmarkEnd w:id="434"/>
      <w:bookmarkEnd w:id="435"/>
      <w:bookmarkEnd w:id="436"/>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37" w:name="_Toc26369227"/>
      <w:bookmarkStart w:id="438" w:name="_Toc36227109"/>
      <w:bookmarkStart w:id="439" w:name="_Toc36228123"/>
      <w:bookmarkStart w:id="440" w:name="_Toc36228750"/>
      <w:bookmarkStart w:id="441" w:name="_Toc68847069"/>
      <w:bookmarkStart w:id="442" w:name="_Toc74611004"/>
      <w:bookmarkStart w:id="443" w:name="_Toc75566283"/>
      <w:bookmarkStart w:id="444" w:name="_Toc89789834"/>
      <w:bookmarkStart w:id="445" w:name="_Toc99466469"/>
      <w:bookmarkStart w:id="446" w:name="_Toc170382594"/>
      <w:r w:rsidRPr="00567618">
        <w:t>6.2.3.2</w:t>
      </w:r>
      <w:r w:rsidRPr="00567618">
        <w:tab/>
        <w:t>Common Session Setup Procedures</w:t>
      </w:r>
      <w:bookmarkEnd w:id="437"/>
      <w:bookmarkEnd w:id="438"/>
      <w:bookmarkEnd w:id="439"/>
      <w:bookmarkEnd w:id="440"/>
      <w:bookmarkEnd w:id="441"/>
      <w:bookmarkEnd w:id="442"/>
      <w:bookmarkEnd w:id="443"/>
      <w:bookmarkEnd w:id="444"/>
      <w:bookmarkEnd w:id="445"/>
      <w:bookmarkEnd w:id="446"/>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lastRenderedPageBreak/>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47" w:name="_Toc26369228"/>
      <w:bookmarkStart w:id="448" w:name="_Toc36227110"/>
      <w:bookmarkStart w:id="449" w:name="_Toc36228124"/>
      <w:bookmarkStart w:id="450" w:name="_Toc36228751"/>
      <w:bookmarkStart w:id="451" w:name="_Toc68847070"/>
      <w:bookmarkStart w:id="452" w:name="_Toc74611005"/>
      <w:bookmarkStart w:id="453" w:name="_Toc75566284"/>
      <w:bookmarkStart w:id="454" w:name="_Toc89789835"/>
      <w:bookmarkStart w:id="455" w:name="_Toc99466470"/>
      <w:bookmarkStart w:id="456" w:name="_Toc170382595"/>
      <w:r w:rsidRPr="00567618">
        <w:t>6.2.3.3</w:t>
      </w:r>
      <w:r w:rsidRPr="00567618">
        <w:tab/>
        <w:t>Coordination of Video Orientation (CVO)</w:t>
      </w:r>
      <w:bookmarkEnd w:id="447"/>
      <w:bookmarkEnd w:id="448"/>
      <w:bookmarkEnd w:id="449"/>
      <w:bookmarkEnd w:id="450"/>
      <w:bookmarkEnd w:id="451"/>
      <w:bookmarkEnd w:id="452"/>
      <w:bookmarkEnd w:id="453"/>
      <w:bookmarkEnd w:id="454"/>
      <w:bookmarkEnd w:id="455"/>
      <w:bookmarkEnd w:id="456"/>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 xml:space="preserve">An MTSI client supporting CVO shall respond to receive CVO when CVO is offered to be sent in SDP, by including exactly one of the offered extmap attributes. An MTSI client supporting CVO shall respond to send CVO when CVO is </w:t>
      </w:r>
      <w:r w:rsidRPr="00567618">
        <w:lastRenderedPageBreak/>
        <w:t>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57" w:name="_Toc26369229"/>
      <w:bookmarkStart w:id="458" w:name="_Toc36227111"/>
      <w:bookmarkStart w:id="459" w:name="_Toc36228125"/>
      <w:bookmarkStart w:id="460" w:name="_Toc36228752"/>
      <w:bookmarkStart w:id="461" w:name="_Toc68847071"/>
      <w:bookmarkStart w:id="462" w:name="_Toc74611006"/>
      <w:bookmarkStart w:id="463" w:name="_Toc75566285"/>
      <w:bookmarkStart w:id="464" w:name="_Toc89789836"/>
      <w:bookmarkStart w:id="465" w:name="_Toc99466471"/>
      <w:bookmarkStart w:id="466" w:name="_Toc170382596"/>
      <w:r w:rsidRPr="00567618">
        <w:t>6.2.3.4</w:t>
      </w:r>
      <w:r w:rsidRPr="00567618">
        <w:tab/>
        <w:t>Video Region-of-Interest (ROI)</w:t>
      </w:r>
      <w:bookmarkEnd w:id="457"/>
      <w:bookmarkEnd w:id="458"/>
      <w:bookmarkEnd w:id="459"/>
      <w:bookmarkEnd w:id="460"/>
      <w:bookmarkEnd w:id="461"/>
      <w:bookmarkEnd w:id="462"/>
      <w:bookmarkEnd w:id="463"/>
      <w:bookmarkEnd w:id="464"/>
      <w:bookmarkEnd w:id="465"/>
      <w:bookmarkEnd w:id="466"/>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lastRenderedPageBreak/>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67"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67"/>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lastRenderedPageBreak/>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68" w:name="_Toc26369230"/>
      <w:bookmarkStart w:id="469" w:name="_Toc36227112"/>
      <w:bookmarkStart w:id="470" w:name="_Toc36228126"/>
      <w:bookmarkStart w:id="471" w:name="_Toc36228753"/>
      <w:bookmarkStart w:id="472" w:name="_Toc68847072"/>
      <w:bookmarkStart w:id="473" w:name="_Toc74611007"/>
      <w:bookmarkStart w:id="474" w:name="_Toc75566286"/>
      <w:bookmarkStart w:id="475" w:name="_Toc89789837"/>
      <w:bookmarkStart w:id="476" w:name="_Toc99466472"/>
      <w:bookmarkStart w:id="477" w:name="_Toc170382597"/>
      <w:r w:rsidRPr="00567618">
        <w:t>6.2.3.5</w:t>
      </w:r>
      <w:r w:rsidRPr="00567618">
        <w:tab/>
        <w:t>RTP Retransmission</w:t>
      </w:r>
      <w:bookmarkEnd w:id="468"/>
      <w:bookmarkEnd w:id="469"/>
      <w:bookmarkEnd w:id="470"/>
      <w:bookmarkEnd w:id="471"/>
      <w:bookmarkEnd w:id="472"/>
      <w:bookmarkEnd w:id="473"/>
      <w:bookmarkEnd w:id="474"/>
      <w:bookmarkEnd w:id="475"/>
      <w:bookmarkEnd w:id="476"/>
      <w:bookmarkEnd w:id="477"/>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78" w:name="_Toc26369231"/>
      <w:bookmarkStart w:id="479" w:name="_Toc36227113"/>
      <w:bookmarkStart w:id="480" w:name="_Toc36228127"/>
      <w:bookmarkStart w:id="481" w:name="_Toc36228754"/>
      <w:bookmarkStart w:id="482" w:name="_Toc68847073"/>
      <w:bookmarkStart w:id="483" w:name="_Toc74611008"/>
      <w:bookmarkStart w:id="484" w:name="_Toc75566287"/>
      <w:bookmarkStart w:id="485" w:name="_Toc89789838"/>
      <w:bookmarkStart w:id="486" w:name="_Toc99466473"/>
      <w:bookmarkStart w:id="487" w:name="_Toc170382598"/>
      <w:r w:rsidRPr="00567618">
        <w:t>6.2.3.6</w:t>
      </w:r>
      <w:r w:rsidRPr="00567618">
        <w:tab/>
        <w:t>Forward Error Correction (FEC)</w:t>
      </w:r>
      <w:bookmarkEnd w:id="478"/>
      <w:bookmarkEnd w:id="479"/>
      <w:bookmarkEnd w:id="480"/>
      <w:bookmarkEnd w:id="481"/>
      <w:bookmarkEnd w:id="482"/>
      <w:bookmarkEnd w:id="483"/>
      <w:bookmarkEnd w:id="484"/>
      <w:bookmarkEnd w:id="485"/>
      <w:bookmarkEnd w:id="486"/>
      <w:bookmarkEnd w:id="487"/>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88" w:name="_Toc26369232"/>
      <w:bookmarkStart w:id="489" w:name="_Toc36227114"/>
      <w:bookmarkStart w:id="490" w:name="_Toc36228128"/>
      <w:bookmarkStart w:id="491" w:name="_Toc36228755"/>
      <w:bookmarkStart w:id="492" w:name="_Toc68847074"/>
      <w:bookmarkStart w:id="493" w:name="_Toc74611009"/>
      <w:bookmarkStart w:id="494" w:name="_Toc75566288"/>
      <w:bookmarkStart w:id="495" w:name="_Toc89789839"/>
      <w:bookmarkStart w:id="496" w:name="_Toc99466474"/>
      <w:bookmarkStart w:id="497" w:name="_Toc170382599"/>
      <w:r w:rsidRPr="00567618">
        <w:t>6.2.4</w:t>
      </w:r>
      <w:r w:rsidRPr="00567618">
        <w:tab/>
        <w:t>Text</w:t>
      </w:r>
      <w:bookmarkEnd w:id="488"/>
      <w:bookmarkEnd w:id="489"/>
      <w:bookmarkEnd w:id="490"/>
      <w:bookmarkEnd w:id="491"/>
      <w:bookmarkEnd w:id="492"/>
      <w:bookmarkEnd w:id="493"/>
      <w:bookmarkEnd w:id="494"/>
      <w:bookmarkEnd w:id="495"/>
      <w:bookmarkEnd w:id="496"/>
      <w:bookmarkEnd w:id="497"/>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05FC4BEE" w14:textId="77777777" w:rsidR="00E169B7" w:rsidRPr="00567618" w:rsidRDefault="00E169B7" w:rsidP="00E169B7">
      <w:r>
        <w:lastRenderedPageBreak/>
        <w:t xml:space="preserve">An MTSI client supporting multiparty real-time text </w:t>
      </w:r>
      <w:r>
        <w:rPr>
          <w:rFonts w:hint="eastAsia"/>
          <w:lang w:eastAsia="zh-CN"/>
        </w:rPr>
        <w:t>sh</w:t>
      </w:r>
      <w:r>
        <w:rPr>
          <w:lang w:eastAsia="zh-CN"/>
        </w:rPr>
        <w:t>all</w:t>
      </w:r>
      <w:r>
        <w:t xml:space="preserve"> </w:t>
      </w:r>
      <w:r>
        <w:rPr>
          <w:rFonts w:hint="eastAsia"/>
          <w:lang w:eastAsia="zh-CN"/>
        </w:rPr>
        <w:t>indicate</w:t>
      </w:r>
      <w:r>
        <w:t xml:space="preserve"> </w:t>
      </w:r>
      <w:r>
        <w:rPr>
          <w:lang w:val="en-US"/>
        </w:rPr>
        <w:t xml:space="preserve">this </w:t>
      </w:r>
      <w:r>
        <w:t>by including the "a=rtt-mixer" attribute in SDP.</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498" w:name="_Toc26369233"/>
      <w:bookmarkStart w:id="499" w:name="_Toc36227115"/>
      <w:bookmarkStart w:id="500" w:name="_Toc36228129"/>
      <w:bookmarkStart w:id="501" w:name="_Toc36228756"/>
      <w:bookmarkStart w:id="502" w:name="_Toc68847075"/>
      <w:bookmarkStart w:id="503" w:name="_Toc74611010"/>
      <w:bookmarkStart w:id="504" w:name="_Toc75566289"/>
      <w:bookmarkStart w:id="505" w:name="_Toc89789840"/>
      <w:bookmarkStart w:id="506" w:name="_Toc99466475"/>
      <w:bookmarkStart w:id="507" w:name="_Toc170382600"/>
      <w:r w:rsidRPr="00567618">
        <w:t>6.2.5</w:t>
      </w:r>
      <w:r w:rsidRPr="00567618">
        <w:tab/>
        <w:t>Bandwidth negotiation</w:t>
      </w:r>
      <w:bookmarkEnd w:id="498"/>
      <w:bookmarkEnd w:id="499"/>
      <w:bookmarkEnd w:id="500"/>
      <w:bookmarkEnd w:id="501"/>
      <w:bookmarkEnd w:id="502"/>
      <w:bookmarkEnd w:id="503"/>
      <w:bookmarkEnd w:id="504"/>
      <w:bookmarkEnd w:id="505"/>
      <w:bookmarkEnd w:id="506"/>
      <w:bookmarkEnd w:id="507"/>
    </w:p>
    <w:p w14:paraId="325B7D91" w14:textId="77777777" w:rsidR="00FC7E52" w:rsidRPr="00567618" w:rsidRDefault="00FC7E52" w:rsidP="00FC7E52">
      <w:pPr>
        <w:pStyle w:val="Heading4"/>
        <w:rPr>
          <w:lang w:eastAsia="ko-KR"/>
        </w:rPr>
      </w:pPr>
      <w:bookmarkStart w:id="508" w:name="_Toc26369234"/>
      <w:bookmarkStart w:id="509" w:name="_Toc36227116"/>
      <w:bookmarkStart w:id="510" w:name="_Toc36228130"/>
      <w:bookmarkStart w:id="511" w:name="_Toc36228757"/>
      <w:bookmarkStart w:id="512" w:name="_Toc68847076"/>
      <w:bookmarkStart w:id="513" w:name="_Toc74611011"/>
      <w:bookmarkStart w:id="514" w:name="_Toc75566290"/>
      <w:bookmarkStart w:id="515" w:name="_Toc89789841"/>
      <w:bookmarkStart w:id="516" w:name="_Toc99466476"/>
      <w:bookmarkStart w:id="517" w:name="_Toc170382601"/>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08"/>
      <w:bookmarkEnd w:id="509"/>
      <w:bookmarkEnd w:id="510"/>
      <w:bookmarkEnd w:id="511"/>
      <w:bookmarkEnd w:id="512"/>
      <w:bookmarkEnd w:id="513"/>
      <w:bookmarkEnd w:id="514"/>
      <w:bookmarkEnd w:id="515"/>
      <w:bookmarkEnd w:id="516"/>
      <w:bookmarkEnd w:id="517"/>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lastRenderedPageBreak/>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lastRenderedPageBreak/>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18" w:name="_Toc26369235"/>
      <w:bookmarkStart w:id="519" w:name="_Toc36227117"/>
      <w:bookmarkStart w:id="520" w:name="_Toc36228131"/>
      <w:bookmarkStart w:id="521" w:name="_Toc36228758"/>
      <w:bookmarkStart w:id="522" w:name="_Toc68847077"/>
      <w:bookmarkStart w:id="523" w:name="_Toc74611012"/>
      <w:bookmarkStart w:id="524" w:name="_Toc75566291"/>
      <w:bookmarkStart w:id="525" w:name="_Toc89789842"/>
      <w:bookmarkStart w:id="526" w:name="_Toc99466477"/>
      <w:bookmarkStart w:id="527" w:name="_Toc170382602"/>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18"/>
      <w:bookmarkEnd w:id="519"/>
      <w:bookmarkEnd w:id="520"/>
      <w:bookmarkEnd w:id="521"/>
      <w:bookmarkEnd w:id="522"/>
      <w:bookmarkEnd w:id="523"/>
      <w:bookmarkEnd w:id="524"/>
      <w:bookmarkEnd w:id="525"/>
      <w:bookmarkEnd w:id="526"/>
      <w:bookmarkEnd w:id="527"/>
    </w:p>
    <w:p w14:paraId="4D62FF3D" w14:textId="40BE3966" w:rsidR="003B0BD9" w:rsidRPr="00465326" w:rsidRDefault="003B0BD9" w:rsidP="003B0BD9">
      <w:pPr>
        <w:spacing w:before="180"/>
        <w:rPr>
          <w:lang w:eastAsia="ko-KR"/>
        </w:rPr>
      </w:pPr>
      <w:r w:rsidRPr="00465326">
        <w:t>If an MTSI</w:t>
      </w:r>
      <w:r w:rsidRPr="00465326">
        <w:rPr>
          <w:lang w:eastAsia="ko-KR"/>
        </w:rPr>
        <w:t xml:space="preserve"> </w:t>
      </w:r>
      <w:r w:rsidRPr="00465326">
        <w:t>client includes an AMR or AMR-WB mode-set</w:t>
      </w:r>
      <w:r w:rsidRPr="00465326">
        <w:rPr>
          <w:lang w:eastAsia="ko-KR"/>
        </w:rPr>
        <w:t>,</w:t>
      </w:r>
      <w:r w:rsidRPr="00465326">
        <w:t xml:space="preserve"> </w:t>
      </w:r>
      <w:r w:rsidRPr="00465326">
        <w:rPr>
          <w:lang w:eastAsia="ko-KR"/>
        </w:rPr>
        <w:t>EVS Primary mode br or br-recv</w:t>
      </w:r>
      <w:r w:rsidRPr="00465326">
        <w:t xml:space="preserve"> parameter</w:t>
      </w:r>
      <w:r w:rsidRPr="00465326">
        <w:t>, or IVAS ibr or ibr-recv parameter</w:t>
      </w:r>
      <w:r w:rsidRPr="00465326">
        <w:t xml:space="preserve"> in the SDP </w:t>
      </w:r>
      <w:r w:rsidRPr="00465326">
        <w:rPr>
          <w:lang w:eastAsia="ko-KR"/>
        </w:rPr>
        <w:t xml:space="preserve">offer or </w:t>
      </w:r>
      <w:r w:rsidRPr="00465326">
        <w:t>answer, the MTSI</w:t>
      </w:r>
      <w:r w:rsidRPr="00465326">
        <w:rPr>
          <w:lang w:eastAsia="ko-KR"/>
        </w:rPr>
        <w:t xml:space="preserve"> </w:t>
      </w:r>
      <w:r w:rsidRPr="00465326">
        <w:t xml:space="preserve">client shall set the b=AS parameter to a value matching the </w:t>
      </w:r>
      <w:r w:rsidRPr="00465326">
        <w:rPr>
          <w:lang w:eastAsia="ko-KR"/>
        </w:rPr>
        <w:t>maximum codec mode in the</w:t>
      </w:r>
      <w:r w:rsidRPr="00465326">
        <w:t xml:space="preserve"> mode-set</w:t>
      </w:r>
      <w:r w:rsidRPr="00465326">
        <w:rPr>
          <w:lang w:eastAsia="ko-KR"/>
        </w:rPr>
        <w:t xml:space="preserve"> or the highest bit-rate in the br or br-recv</w:t>
      </w:r>
      <w:r w:rsidRPr="00465326">
        <w:rPr>
          <w:lang w:eastAsia="ko-KR"/>
        </w:rPr>
        <w:t xml:space="preserve"> parameter, or the highest IVAS bit-rate in the ibr or ibr-recv parameter</w:t>
      </w:r>
      <w:r w:rsidRPr="00465326">
        <w:rPr>
          <w:lang w:eastAsia="ko-KR"/>
        </w:rPr>
        <w:t>,</w:t>
      </w:r>
      <w:r w:rsidRPr="00465326">
        <w:t xml:space="preserve"> the packetization time (ptime)</w:t>
      </w:r>
      <w:r w:rsidRPr="00465326">
        <w:rPr>
          <w:lang w:eastAsia="ko-KR"/>
        </w:rPr>
        <w:t>,</w:t>
      </w:r>
      <w:r w:rsidRPr="00465326">
        <w:t xml:space="preserve"> and the intended redundancy level. </w:t>
      </w:r>
      <w:r w:rsidRPr="00465326">
        <w:rPr>
          <w:lang w:eastAsia="ko-KR"/>
        </w:rPr>
        <w:t>For example, b=AS for AMR-WB at IPv6 should be set to 38 if mode-set includes {6.60, 8.85, 12.65},</w:t>
      </w:r>
      <w:r w:rsidRPr="00465326">
        <w:t xml:space="preserve"> the packetization time is 20, and if no extra bandwidth is allocated for redundancy</w:t>
      </w:r>
      <w:r w:rsidRPr="00465326">
        <w:rPr>
          <w:lang w:eastAsia="ko-KR"/>
        </w:rPr>
        <w:t xml:space="preserve">. Likewise, b=AS for EVS Primary mode at IPv4 should be set to 42 if br=7.2-24.4, the packetization is header-full payload format, ptime=20, and </w:t>
      </w:r>
      <w:r w:rsidRPr="00465326">
        <w:t>no extra bandwidth is allocated for redundancy</w:t>
      </w:r>
      <w:r w:rsidRPr="00465326">
        <w:rPr>
          <w:lang w:eastAsia="ko-KR"/>
        </w:rPr>
        <w:t>.</w:t>
      </w:r>
    </w:p>
    <w:p w14:paraId="69E6A33F" w14:textId="77777777" w:rsidR="003B0BD9" w:rsidRPr="00465326" w:rsidRDefault="003B0BD9" w:rsidP="003B0BD9">
      <w:pPr>
        <w:spacing w:before="180"/>
        <w:rPr>
          <w:lang w:eastAsia="ko-KR"/>
        </w:rPr>
      </w:pPr>
      <w:r w:rsidRPr="00465326">
        <w:t>If an MTSI</w:t>
      </w:r>
      <w:r w:rsidRPr="00465326">
        <w:rPr>
          <w:lang w:eastAsia="ko-KR"/>
        </w:rPr>
        <w:t xml:space="preserve"> </w:t>
      </w:r>
      <w:r w:rsidRPr="00465326">
        <w:t>client does not include an AMR or AMR-WB mode-set</w:t>
      </w:r>
      <w:r w:rsidRPr="00465326">
        <w:rPr>
          <w:lang w:eastAsia="ko-KR"/>
        </w:rPr>
        <w:t>,</w:t>
      </w:r>
      <w:r w:rsidRPr="00465326">
        <w:t xml:space="preserve"> </w:t>
      </w:r>
      <w:r w:rsidRPr="00465326">
        <w:rPr>
          <w:lang w:eastAsia="ko-KR"/>
        </w:rPr>
        <w:t>or EVS Primary mode br or br-recv</w:t>
      </w:r>
      <w:r w:rsidRPr="00465326">
        <w:t xml:space="preserve"> parameter</w:t>
      </w:r>
      <w:r w:rsidRPr="00465326">
        <w:t xml:space="preserve">, or IVAS ibr </w:t>
      </w:r>
      <w:r>
        <w:t>or ibr-recv</w:t>
      </w:r>
      <w:r w:rsidRPr="00465326">
        <w:t xml:space="preserve"> parameter</w:t>
      </w:r>
      <w:r w:rsidRPr="00465326">
        <w:t xml:space="preserve"> in the SDP </w:t>
      </w:r>
      <w:r w:rsidRPr="00465326">
        <w:rPr>
          <w:lang w:eastAsia="ko-KR"/>
        </w:rPr>
        <w:t>offer or</w:t>
      </w:r>
      <w:r w:rsidRPr="00465326">
        <w:t xml:space="preserve"> answer, the MTSI</w:t>
      </w:r>
      <w:r w:rsidRPr="00465326">
        <w:rPr>
          <w:lang w:eastAsia="ko-KR"/>
        </w:rPr>
        <w:t xml:space="preserve"> </w:t>
      </w:r>
      <w:r w:rsidRPr="00465326">
        <w:t>client shall set the b=AS parameter in the SDP to a value matching the highest AMR/AMR-WB mode</w:t>
      </w:r>
      <w:r w:rsidRPr="00465326">
        <w:rPr>
          <w:lang w:eastAsia="ko-KR"/>
        </w:rPr>
        <w:t>, i.e., AMR 12.2 and AMR-WB 23.85, or the highest bit-rate of EVS Primary mode</w:t>
      </w:r>
      <w:r w:rsidRPr="00465326">
        <w:rPr>
          <w:lang w:eastAsia="ko-KR"/>
        </w:rPr>
        <w:t>, or the highest bit-rate of IVAS</w:t>
      </w:r>
      <w:r w:rsidRPr="00465326">
        <w:rPr>
          <w:lang w:eastAsia="ko-KR"/>
        </w:rPr>
        <w:t xml:space="preserve">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28" w:name="_MCCTEMPBM_CRPT86940035___4" w:colFirst="0" w:colLast="0"/>
            <w:bookmarkStart w:id="529" w:name="MCCQCTEMPBM_00000046"/>
            <w:bookmarkStart w:id="530" w:name="MCCQCTEMPBM_00000317"/>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31" w:name="_MCCTEMPBM_CRPT86940036___4" w:colFirst="1" w:colLast="7"/>
            <w:bookmarkEnd w:id="528"/>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32" w:name="_MCCTEMPBM_CRPT86940037___4"/>
            <w:bookmarkStart w:id="533" w:name="_MCCTEMPBM_CRPT86940038___4" w:colFirst="1" w:colLast="8"/>
            <w:bookmarkEnd w:id="531"/>
            <w:r w:rsidRPr="00567618">
              <w:rPr>
                <w:rFonts w:ascii="Arial" w:hAnsi="Arial" w:cs="Arial"/>
                <w:sz w:val="18"/>
                <w:szCs w:val="18"/>
              </w:rPr>
              <w:t>Bandwidth-efficient</w:t>
            </w:r>
            <w:bookmarkEnd w:id="532"/>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4" w:name="_MCCTEMPBM_CRPT86940039___4" w:colFirst="1" w:colLast="8"/>
            <w:bookmarkEnd w:id="533"/>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5" w:name="_MCCTEMPBM_CRPT86940040___4"/>
            <w:bookmarkStart w:id="536" w:name="_MCCTEMPBM_CRPT86940041___4" w:colFirst="1" w:colLast="8"/>
            <w:bookmarkEnd w:id="534"/>
            <w:r w:rsidRPr="00567618">
              <w:rPr>
                <w:rFonts w:ascii="Arial" w:hAnsi="Arial" w:cs="Arial"/>
                <w:sz w:val="18"/>
                <w:szCs w:val="18"/>
              </w:rPr>
              <w:t>Octet-aligned</w:t>
            </w:r>
            <w:bookmarkEnd w:id="535"/>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7" w:name="_MCCTEMPBM_CRPT86940042___4" w:colFirst="1" w:colLast="8"/>
            <w:bookmarkEnd w:id="536"/>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29"/>
      <w:bookmarkEnd w:id="530"/>
      <w:bookmarkEnd w:id="537"/>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lastRenderedPageBreak/>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8" w:name="_MCCTEMPBM_CRPT86940043___4" w:colFirst="0" w:colLast="0"/>
            <w:bookmarkStart w:id="539" w:name="MCCQCTEMPBM_00000047"/>
            <w:bookmarkStart w:id="540" w:name="MCCQCTEMPBM_00000318"/>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41" w:name="_MCCTEMPBM_CRPT86940044___4" w:colFirst="1" w:colLast="8"/>
            <w:bookmarkEnd w:id="538"/>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42" w:name="_MCCTEMPBM_CRPT86940045___4"/>
            <w:bookmarkStart w:id="543" w:name="_MCCTEMPBM_CRPT86940046___4" w:colFirst="1" w:colLast="9"/>
            <w:bookmarkEnd w:id="541"/>
            <w:r w:rsidRPr="00567618">
              <w:rPr>
                <w:rFonts w:ascii="Arial" w:hAnsi="Arial" w:cs="Arial"/>
                <w:sz w:val="18"/>
                <w:szCs w:val="18"/>
              </w:rPr>
              <w:t>Bandwidth-efficient</w:t>
            </w:r>
            <w:bookmarkEnd w:id="542"/>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4" w:name="_MCCTEMPBM_CRPT86940047___4" w:colFirst="1" w:colLast="9"/>
            <w:bookmarkEnd w:id="543"/>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5" w:name="_MCCTEMPBM_CRPT86940048___4"/>
            <w:bookmarkStart w:id="546" w:name="_MCCTEMPBM_CRPT86940049___4" w:colFirst="1" w:colLast="9"/>
            <w:bookmarkEnd w:id="544"/>
            <w:r w:rsidRPr="00567618">
              <w:rPr>
                <w:rFonts w:ascii="Arial" w:hAnsi="Arial" w:cs="Arial"/>
                <w:sz w:val="18"/>
                <w:szCs w:val="18"/>
              </w:rPr>
              <w:t>Octet-aligned</w:t>
            </w:r>
            <w:bookmarkEnd w:id="545"/>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7" w:name="_MCCTEMPBM_CRPT86940050___4" w:colFirst="1" w:colLast="9"/>
            <w:bookmarkEnd w:id="546"/>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39"/>
      <w:bookmarkEnd w:id="540"/>
      <w:bookmarkEnd w:id="547"/>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8" w:name="_MCCTEMPBM_CRPT86940051___4" w:colFirst="0" w:colLast="0"/>
            <w:bookmarkStart w:id="549" w:name="MCCQCTEMPBM_00000048"/>
            <w:bookmarkStart w:id="550" w:name="MCCQCTEMPBM_00000319"/>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51" w:name="_MCCTEMPBM_CRPT86940052___4" w:colFirst="1" w:colLast="10"/>
            <w:bookmarkEnd w:id="548"/>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52" w:name="_MCCTEMPBM_CRPT86940053___4" w:colFirst="0" w:colLast="11"/>
            <w:bookmarkEnd w:id="551"/>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53" w:name="_MCCTEMPBM_CRPT86940054___4" w:colFirst="1" w:colLast="11"/>
            <w:bookmarkEnd w:id="552"/>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49"/>
      <w:bookmarkEnd w:id="550"/>
      <w:bookmarkEnd w:id="553"/>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lastRenderedPageBreak/>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7F639424" w14:textId="27E3CE90" w:rsidR="003B0BD9" w:rsidRDefault="00FC7E52" w:rsidP="003B0BD9">
      <w:r w:rsidRPr="00567618">
        <w:t>SDP examples using the ‘a=bw-info’ attribute for speech are shown in annex A.6.3.</w:t>
      </w:r>
    </w:p>
    <w:p w14:paraId="38C10752" w14:textId="183A8DF7" w:rsidR="003B0BD9" w:rsidRPr="00567618" w:rsidRDefault="003B0BD9" w:rsidP="003B0BD9">
      <w:r>
        <w:t xml:space="preserve">When IVAS is offered, the bandwidth offered in b=AS shall consider the bandwidth needed for the highest negotiated IVAS bitrate using one frame per packet and for the PI data. An example procedure for calculating the required bandwidth is described in Annex </w:t>
      </w:r>
      <w:r>
        <w:t>YY</w:t>
      </w:r>
      <w:r>
        <w:t>.</w:t>
      </w:r>
    </w:p>
    <w:p w14:paraId="4914C349" w14:textId="77777777" w:rsidR="00FC7E52" w:rsidRPr="00567618" w:rsidRDefault="00FC7E52" w:rsidP="00FC7E52">
      <w:pPr>
        <w:pStyle w:val="Heading4"/>
      </w:pPr>
      <w:bookmarkStart w:id="554" w:name="_Toc26369236"/>
      <w:bookmarkStart w:id="555" w:name="_Toc36227118"/>
      <w:bookmarkStart w:id="556" w:name="_Toc36228132"/>
      <w:bookmarkStart w:id="557" w:name="_Toc36228759"/>
      <w:bookmarkStart w:id="558" w:name="_Toc68847078"/>
      <w:bookmarkStart w:id="559" w:name="_Toc74611013"/>
      <w:bookmarkStart w:id="560" w:name="_Toc75566292"/>
      <w:bookmarkStart w:id="561" w:name="_Toc89789843"/>
      <w:bookmarkStart w:id="562" w:name="_Toc99466478"/>
      <w:bookmarkStart w:id="563" w:name="_Toc170382603"/>
      <w:r w:rsidRPr="00567618">
        <w:rPr>
          <w:lang w:eastAsia="ko-KR"/>
        </w:rPr>
        <w:lastRenderedPageBreak/>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54"/>
      <w:bookmarkEnd w:id="555"/>
      <w:bookmarkEnd w:id="556"/>
      <w:bookmarkEnd w:id="557"/>
      <w:bookmarkEnd w:id="558"/>
      <w:bookmarkEnd w:id="559"/>
      <w:bookmarkEnd w:id="560"/>
      <w:bookmarkEnd w:id="561"/>
      <w:bookmarkEnd w:id="562"/>
      <w:bookmarkEnd w:id="563"/>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564" w:name="_Toc26369237"/>
      <w:bookmarkStart w:id="565" w:name="_Toc36227119"/>
      <w:bookmarkStart w:id="566" w:name="_Toc36228133"/>
      <w:bookmarkStart w:id="567" w:name="_Toc36228760"/>
      <w:bookmarkStart w:id="568" w:name="_Toc68847079"/>
      <w:bookmarkStart w:id="569" w:name="_Toc74611014"/>
      <w:bookmarkStart w:id="570" w:name="_Toc75566293"/>
      <w:bookmarkStart w:id="571" w:name="_Toc89789844"/>
      <w:bookmarkStart w:id="572" w:name="_Toc99466479"/>
      <w:bookmarkStart w:id="573" w:name="_Toc170382604"/>
      <w:r w:rsidRPr="00567618">
        <w:t>6.2.6</w:t>
      </w:r>
      <w:r w:rsidRPr="00567618">
        <w:tab/>
        <w:t>The Synchronization Info attribute "3gpp_sync_info"</w:t>
      </w:r>
      <w:bookmarkEnd w:id="564"/>
      <w:bookmarkEnd w:id="565"/>
      <w:bookmarkEnd w:id="566"/>
      <w:bookmarkEnd w:id="567"/>
      <w:bookmarkEnd w:id="568"/>
      <w:bookmarkEnd w:id="569"/>
      <w:bookmarkEnd w:id="570"/>
      <w:bookmarkEnd w:id="571"/>
      <w:bookmarkEnd w:id="572"/>
      <w:bookmarkEnd w:id="573"/>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 xml:space="preserve">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w:t>
      </w:r>
      <w:r w:rsidRPr="00567618">
        <w:lastRenderedPageBreak/>
        <w:t>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74" w:name="_Toc26369238"/>
      <w:bookmarkStart w:id="575" w:name="_Toc36227120"/>
      <w:bookmarkStart w:id="576" w:name="_Toc36228134"/>
      <w:bookmarkStart w:id="577" w:name="_Toc36228761"/>
      <w:bookmarkStart w:id="578" w:name="_Toc68847080"/>
      <w:bookmarkStart w:id="579" w:name="_Toc74611015"/>
      <w:bookmarkStart w:id="580" w:name="_Toc75566294"/>
      <w:bookmarkStart w:id="581" w:name="_Toc89789845"/>
      <w:bookmarkStart w:id="582" w:name="_Toc99466480"/>
      <w:bookmarkStart w:id="583" w:name="_Toc170382605"/>
      <w:r w:rsidRPr="00567618">
        <w:t>6.2.7</w:t>
      </w:r>
      <w:r w:rsidRPr="00567618">
        <w:tab/>
        <w:t>Negotiated QoS parameters</w:t>
      </w:r>
      <w:bookmarkEnd w:id="574"/>
      <w:bookmarkEnd w:id="575"/>
      <w:bookmarkEnd w:id="576"/>
      <w:bookmarkEnd w:id="577"/>
      <w:bookmarkEnd w:id="578"/>
      <w:bookmarkEnd w:id="579"/>
      <w:bookmarkEnd w:id="580"/>
      <w:bookmarkEnd w:id="581"/>
      <w:bookmarkEnd w:id="582"/>
      <w:bookmarkEnd w:id="583"/>
    </w:p>
    <w:p w14:paraId="66BB902F" w14:textId="77777777" w:rsidR="00FC7E52" w:rsidRPr="00567618" w:rsidRDefault="00FC7E52" w:rsidP="00FC7E52">
      <w:pPr>
        <w:pStyle w:val="Heading4"/>
      </w:pPr>
      <w:bookmarkStart w:id="584" w:name="_Toc26369239"/>
      <w:bookmarkStart w:id="585" w:name="_Toc36227121"/>
      <w:bookmarkStart w:id="586" w:name="_Toc36228135"/>
      <w:bookmarkStart w:id="587" w:name="_Toc36228762"/>
      <w:bookmarkStart w:id="588" w:name="_Toc68847081"/>
      <w:bookmarkStart w:id="589" w:name="_Toc74611016"/>
      <w:bookmarkStart w:id="590" w:name="_Toc75566295"/>
      <w:bookmarkStart w:id="591" w:name="_Toc89789846"/>
      <w:bookmarkStart w:id="592" w:name="_Toc99466481"/>
      <w:bookmarkStart w:id="593" w:name="_Toc170382606"/>
      <w:r w:rsidRPr="00567618">
        <w:t>6.2.7.1</w:t>
      </w:r>
      <w:r w:rsidRPr="00567618">
        <w:tab/>
        <w:t>General</w:t>
      </w:r>
      <w:bookmarkEnd w:id="584"/>
      <w:bookmarkEnd w:id="585"/>
      <w:bookmarkEnd w:id="586"/>
      <w:bookmarkEnd w:id="587"/>
      <w:bookmarkEnd w:id="588"/>
      <w:bookmarkEnd w:id="589"/>
      <w:bookmarkEnd w:id="590"/>
      <w:bookmarkEnd w:id="591"/>
      <w:bookmarkEnd w:id="592"/>
      <w:bookmarkEnd w:id="593"/>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94" w:name="_Toc26369240"/>
      <w:bookmarkStart w:id="595" w:name="_Toc36227122"/>
      <w:bookmarkStart w:id="596" w:name="_Toc36228136"/>
      <w:bookmarkStart w:id="597" w:name="_Toc36228763"/>
      <w:bookmarkStart w:id="598" w:name="_Toc68847082"/>
      <w:bookmarkStart w:id="599" w:name="_Toc74611017"/>
      <w:bookmarkStart w:id="600" w:name="_Toc75566296"/>
      <w:bookmarkStart w:id="601" w:name="_Toc89789847"/>
      <w:bookmarkStart w:id="602" w:name="_Toc99466482"/>
      <w:bookmarkStart w:id="603" w:name="_Toc170382607"/>
      <w:r w:rsidRPr="00567618">
        <w:t>6.2.7.2</w:t>
      </w:r>
      <w:r w:rsidRPr="00567618">
        <w:tab/>
        <w:t>Alignment of negotiated QoS parameters and b=AS bandwidth modifier</w:t>
      </w:r>
      <w:bookmarkEnd w:id="594"/>
      <w:bookmarkEnd w:id="595"/>
      <w:bookmarkEnd w:id="596"/>
      <w:bookmarkEnd w:id="597"/>
      <w:bookmarkEnd w:id="598"/>
      <w:bookmarkEnd w:id="599"/>
      <w:bookmarkEnd w:id="600"/>
      <w:bookmarkEnd w:id="601"/>
      <w:bookmarkEnd w:id="602"/>
      <w:bookmarkEnd w:id="603"/>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lastRenderedPageBreak/>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04" w:name="_Toc26369241"/>
      <w:bookmarkStart w:id="605" w:name="_Toc36227123"/>
      <w:bookmarkStart w:id="606" w:name="_Toc36228137"/>
      <w:bookmarkStart w:id="607" w:name="_Toc36228764"/>
      <w:bookmarkStart w:id="608" w:name="_Toc68847083"/>
      <w:bookmarkStart w:id="609" w:name="_Toc74611018"/>
      <w:bookmarkStart w:id="610" w:name="_Toc75566297"/>
      <w:bookmarkStart w:id="611" w:name="_Toc89789848"/>
      <w:bookmarkStart w:id="612" w:name="_Toc99466483"/>
      <w:bookmarkStart w:id="613" w:name="_Toc170382608"/>
      <w:r w:rsidRPr="00567618">
        <w:t>6.2.7.3</w:t>
      </w:r>
      <w:r w:rsidRPr="00567618">
        <w:tab/>
        <w:t>Alignment of negotiated QoS parameters and a=bw-info attribute</w:t>
      </w:r>
      <w:bookmarkEnd w:id="604"/>
      <w:bookmarkEnd w:id="605"/>
      <w:bookmarkEnd w:id="606"/>
      <w:bookmarkEnd w:id="607"/>
      <w:bookmarkEnd w:id="608"/>
      <w:bookmarkEnd w:id="609"/>
      <w:bookmarkEnd w:id="610"/>
      <w:bookmarkEnd w:id="611"/>
      <w:bookmarkEnd w:id="612"/>
      <w:bookmarkEnd w:id="613"/>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14" w:name="_Toc170382609"/>
      <w:r w:rsidRPr="00443A17">
        <w:lastRenderedPageBreak/>
        <w:t>6.2.7.4</w:t>
      </w:r>
      <w:r w:rsidRPr="00443A17">
        <w:tab/>
        <w:t>The a=3gpp-qos-hint SDP attribute</w:t>
      </w:r>
      <w:bookmarkEnd w:id="614"/>
    </w:p>
    <w:p w14:paraId="2BFE94DC" w14:textId="77777777" w:rsidR="00FC7E52" w:rsidRPr="00567618" w:rsidRDefault="00FC7E52" w:rsidP="00FC7E52">
      <w:pPr>
        <w:pStyle w:val="Heading5"/>
      </w:pPr>
      <w:bookmarkStart w:id="615" w:name="_Toc26369242"/>
      <w:bookmarkStart w:id="616" w:name="_Toc36227124"/>
      <w:bookmarkStart w:id="617" w:name="_Toc36228138"/>
      <w:bookmarkStart w:id="618" w:name="_Toc36228765"/>
      <w:bookmarkStart w:id="619" w:name="_Toc68847084"/>
      <w:bookmarkStart w:id="620" w:name="_Toc74611019"/>
      <w:bookmarkStart w:id="621" w:name="_Toc75566298"/>
      <w:bookmarkStart w:id="622" w:name="_Toc89789849"/>
      <w:bookmarkStart w:id="623" w:name="_Toc99466484"/>
      <w:bookmarkStart w:id="624" w:name="_Toc170382610"/>
      <w:r w:rsidRPr="00567618">
        <w:t>6.2.7.4.1</w:t>
      </w:r>
      <w:r w:rsidRPr="00567618">
        <w:tab/>
        <w:t>General</w:t>
      </w:r>
      <w:bookmarkEnd w:id="615"/>
      <w:bookmarkEnd w:id="616"/>
      <w:bookmarkEnd w:id="617"/>
      <w:bookmarkEnd w:id="618"/>
      <w:bookmarkEnd w:id="619"/>
      <w:bookmarkEnd w:id="620"/>
      <w:bookmarkEnd w:id="621"/>
      <w:bookmarkEnd w:id="622"/>
      <w:bookmarkEnd w:id="623"/>
      <w:bookmarkEnd w:id="624"/>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5" w:name="_Toc26369243"/>
      <w:bookmarkStart w:id="626" w:name="_Toc36227125"/>
      <w:bookmarkStart w:id="627" w:name="_Toc36228139"/>
      <w:bookmarkStart w:id="628" w:name="_Toc36228766"/>
      <w:bookmarkStart w:id="629" w:name="_Toc68847085"/>
      <w:bookmarkStart w:id="630" w:name="_Toc74611020"/>
      <w:bookmarkStart w:id="631" w:name="_Toc75566299"/>
      <w:bookmarkStart w:id="632" w:name="_Toc89789850"/>
      <w:bookmarkStart w:id="633" w:name="_Toc99466485"/>
      <w:bookmarkStart w:id="634" w:name="_Toc170382611"/>
      <w:r w:rsidRPr="00567618">
        <w:t>6.2.7.4.2</w:t>
      </w:r>
      <w:r w:rsidRPr="00567618">
        <w:tab/>
        <w:t>3gpp-qos-hint ABNF syntax and semantics</w:t>
      </w:r>
      <w:bookmarkEnd w:id="625"/>
      <w:bookmarkEnd w:id="626"/>
      <w:bookmarkEnd w:id="627"/>
      <w:bookmarkEnd w:id="628"/>
      <w:bookmarkEnd w:id="629"/>
      <w:bookmarkEnd w:id="630"/>
      <w:bookmarkEnd w:id="631"/>
      <w:bookmarkEnd w:id="632"/>
      <w:bookmarkEnd w:id="633"/>
      <w:bookmarkEnd w:id="634"/>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lastRenderedPageBreak/>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5" w:name="_Toc26369244"/>
      <w:bookmarkStart w:id="636" w:name="_Toc36227126"/>
      <w:bookmarkStart w:id="637" w:name="_Toc36228140"/>
      <w:bookmarkStart w:id="638" w:name="_Toc36228767"/>
      <w:bookmarkStart w:id="639" w:name="_Toc68847086"/>
      <w:bookmarkStart w:id="640" w:name="_Toc74611021"/>
      <w:bookmarkStart w:id="641" w:name="_Toc75566300"/>
      <w:bookmarkStart w:id="642" w:name="_Toc89789851"/>
      <w:bookmarkStart w:id="643" w:name="_Toc99466486"/>
      <w:bookmarkStart w:id="644" w:name="_Toc170382612"/>
      <w:r w:rsidRPr="00567618">
        <w:t>6.2.7.4.3</w:t>
      </w:r>
      <w:r w:rsidRPr="00567618">
        <w:tab/>
        <w:t>Creating an SDP offer</w:t>
      </w:r>
      <w:bookmarkEnd w:id="635"/>
      <w:bookmarkEnd w:id="636"/>
      <w:bookmarkEnd w:id="637"/>
      <w:bookmarkEnd w:id="638"/>
      <w:bookmarkEnd w:id="639"/>
      <w:bookmarkEnd w:id="640"/>
      <w:bookmarkEnd w:id="641"/>
      <w:bookmarkEnd w:id="642"/>
      <w:bookmarkEnd w:id="643"/>
      <w:bookmarkEnd w:id="644"/>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5" w:name="_Toc26369245"/>
      <w:bookmarkStart w:id="646" w:name="_Toc36227127"/>
      <w:bookmarkStart w:id="647" w:name="_Toc36228141"/>
      <w:bookmarkStart w:id="648" w:name="_Toc36228768"/>
      <w:bookmarkStart w:id="649" w:name="_Toc68847087"/>
      <w:bookmarkStart w:id="650" w:name="_Toc74611022"/>
      <w:bookmarkStart w:id="651" w:name="_Toc75566301"/>
      <w:bookmarkStart w:id="652" w:name="_Toc89789852"/>
      <w:bookmarkStart w:id="653" w:name="_Toc99466487"/>
      <w:bookmarkStart w:id="654" w:name="_Toc170382613"/>
      <w:r w:rsidRPr="00567618">
        <w:t>6.2.7.4.4</w:t>
      </w:r>
      <w:r w:rsidRPr="00567618">
        <w:tab/>
        <w:t>Creating an SDP answer</w:t>
      </w:r>
      <w:bookmarkEnd w:id="645"/>
      <w:bookmarkEnd w:id="646"/>
      <w:bookmarkEnd w:id="647"/>
      <w:bookmarkEnd w:id="648"/>
      <w:bookmarkEnd w:id="649"/>
      <w:bookmarkEnd w:id="650"/>
      <w:bookmarkEnd w:id="651"/>
      <w:bookmarkEnd w:id="652"/>
      <w:bookmarkEnd w:id="653"/>
      <w:bookmarkEnd w:id="654"/>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5pt;height:123pt" o:ole="">
            <v:imagedata r:id="rId19" o:title=""/>
          </v:shape>
          <o:OLEObject Type="Embed" ProgID="Visio.Drawing.15" ShapeID="_x0000_i1029" DrawAspect="Content" ObjectID="_1780997175" r:id="rId20"/>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2pt;height:123.5pt" o:ole="">
            <v:imagedata r:id="rId21" o:title=""/>
          </v:shape>
          <o:OLEObject Type="Embed" ProgID="Visio.Drawing.15" ShapeID="_x0000_i1030" DrawAspect="Content" ObjectID="_1780997176" r:id="rId22"/>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 xml:space="preserve">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w:t>
      </w:r>
      <w:r w:rsidRPr="00567618">
        <w:lastRenderedPageBreak/>
        <w:t>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5" w:name="_Toc26369246"/>
      <w:bookmarkStart w:id="656" w:name="_Toc36227128"/>
      <w:bookmarkStart w:id="657" w:name="_Toc36228142"/>
      <w:bookmarkStart w:id="658" w:name="_Toc36228769"/>
      <w:bookmarkStart w:id="659" w:name="_Toc68847088"/>
      <w:bookmarkStart w:id="660" w:name="_Toc74611023"/>
      <w:bookmarkStart w:id="661" w:name="_Toc75566302"/>
      <w:bookmarkStart w:id="662" w:name="_Toc89789853"/>
      <w:bookmarkStart w:id="663" w:name="_Toc99466488"/>
      <w:bookmarkStart w:id="664" w:name="_Toc170382614"/>
      <w:r w:rsidRPr="00567618">
        <w:t>6.2.7.4.5</w:t>
      </w:r>
      <w:r w:rsidRPr="00567618">
        <w:tab/>
        <w:t>Offerer receiving an SDP answer</w:t>
      </w:r>
      <w:bookmarkEnd w:id="655"/>
      <w:bookmarkEnd w:id="656"/>
      <w:bookmarkEnd w:id="657"/>
      <w:bookmarkEnd w:id="658"/>
      <w:bookmarkEnd w:id="659"/>
      <w:bookmarkEnd w:id="660"/>
      <w:bookmarkEnd w:id="661"/>
      <w:bookmarkEnd w:id="662"/>
      <w:bookmarkEnd w:id="663"/>
      <w:bookmarkEnd w:id="664"/>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665"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6" w:name="_MCCTEMPBM_CRPT86940057___7"/>
            <w:bookmarkStart w:id="667" w:name="_MCCTEMPBM_CRPT86940058___4" w:colFirst="1" w:colLast="1"/>
            <w:bookmarkEnd w:id="665"/>
            <w:r w:rsidRPr="00567618">
              <w:rPr>
                <w:rFonts w:ascii="Arial" w:hAnsi="Arial"/>
                <w:sz w:val="18"/>
                <w:lang w:eastAsia="en-GB"/>
              </w:rPr>
              <w:t>No qos-hint-split included</w:t>
            </w:r>
            <w:bookmarkEnd w:id="666"/>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8" w:name="_MCCTEMPBM_CRPT86940059___7"/>
            <w:bookmarkStart w:id="669" w:name="_MCCTEMPBM_CRPT86940060___4" w:colFirst="1" w:colLast="1"/>
            <w:bookmarkEnd w:id="667"/>
            <w:r w:rsidRPr="00567618">
              <w:rPr>
                <w:rFonts w:ascii="Arial" w:hAnsi="Arial"/>
                <w:sz w:val="18"/>
                <w:lang w:eastAsia="en-GB"/>
              </w:rPr>
              <w:t>qos-hint-split included</w:t>
            </w:r>
            <w:bookmarkEnd w:id="668"/>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9"/>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70" w:name="_Toc26369247"/>
      <w:bookmarkStart w:id="671" w:name="_Toc36227129"/>
      <w:bookmarkStart w:id="672" w:name="_Toc36228143"/>
      <w:bookmarkStart w:id="673" w:name="_Toc36228770"/>
      <w:bookmarkStart w:id="674" w:name="_Toc68847089"/>
      <w:bookmarkStart w:id="675" w:name="_Toc74611024"/>
      <w:bookmarkStart w:id="676" w:name="_Toc75566303"/>
      <w:bookmarkStart w:id="677" w:name="_Toc89789854"/>
      <w:bookmarkStart w:id="678" w:name="_Toc99466489"/>
      <w:bookmarkStart w:id="679" w:name="_Toc170382615"/>
      <w:r w:rsidRPr="00567618">
        <w:lastRenderedPageBreak/>
        <w:t>6.2.8</w:t>
      </w:r>
      <w:r w:rsidRPr="00567618">
        <w:tab/>
        <w:t>Delay Budget Information (DBI) Signaling</w:t>
      </w:r>
      <w:bookmarkEnd w:id="670"/>
      <w:bookmarkEnd w:id="671"/>
      <w:bookmarkEnd w:id="672"/>
      <w:bookmarkEnd w:id="673"/>
      <w:bookmarkEnd w:id="674"/>
      <w:bookmarkEnd w:id="675"/>
      <w:bookmarkEnd w:id="676"/>
      <w:bookmarkEnd w:id="677"/>
      <w:bookmarkEnd w:id="678"/>
      <w:bookmarkEnd w:id="679"/>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80" w:name="_Toc26369248"/>
      <w:bookmarkStart w:id="681" w:name="_Toc36227130"/>
      <w:bookmarkStart w:id="682" w:name="_Toc36228144"/>
      <w:bookmarkStart w:id="683" w:name="_Toc36228771"/>
      <w:bookmarkStart w:id="684" w:name="_Toc68847090"/>
      <w:bookmarkStart w:id="685" w:name="_Toc74611025"/>
      <w:bookmarkStart w:id="686" w:name="_Toc75566304"/>
      <w:bookmarkStart w:id="687" w:name="_Toc89789855"/>
      <w:bookmarkStart w:id="688" w:name="_Toc99466490"/>
      <w:bookmarkStart w:id="689" w:name="_Toc170382616"/>
      <w:r w:rsidRPr="00567618">
        <w:t>6.2.9</w:t>
      </w:r>
      <w:r w:rsidRPr="00567618">
        <w:tab/>
        <w:t>ANBR Support attribute "anbr"</w:t>
      </w:r>
      <w:bookmarkEnd w:id="680"/>
      <w:bookmarkEnd w:id="681"/>
      <w:bookmarkEnd w:id="682"/>
      <w:bookmarkEnd w:id="683"/>
      <w:bookmarkEnd w:id="684"/>
      <w:bookmarkEnd w:id="685"/>
      <w:bookmarkEnd w:id="686"/>
      <w:bookmarkEnd w:id="687"/>
      <w:bookmarkEnd w:id="688"/>
      <w:bookmarkEnd w:id="689"/>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90" w:name="_Toc36228145"/>
      <w:bookmarkStart w:id="691" w:name="_Toc36228772"/>
      <w:bookmarkStart w:id="692" w:name="_Toc68847091"/>
      <w:bookmarkStart w:id="693" w:name="_Toc74611026"/>
      <w:bookmarkStart w:id="694" w:name="_Toc75566305"/>
      <w:bookmarkStart w:id="695" w:name="_Toc89789856"/>
      <w:bookmarkStart w:id="696" w:name="_Toc99466491"/>
      <w:bookmarkStart w:id="697" w:name="_Toc170382617"/>
      <w:r w:rsidRPr="00567618">
        <w:lastRenderedPageBreak/>
        <w:t>6.2.10</w:t>
      </w:r>
      <w:r w:rsidRPr="00567618">
        <w:tab/>
        <w:t>Data channel</w:t>
      </w:r>
      <w:bookmarkEnd w:id="690"/>
      <w:bookmarkEnd w:id="691"/>
      <w:bookmarkEnd w:id="692"/>
      <w:bookmarkEnd w:id="693"/>
      <w:bookmarkEnd w:id="694"/>
      <w:bookmarkEnd w:id="695"/>
      <w:bookmarkEnd w:id="696"/>
      <w:bookmarkEnd w:id="697"/>
    </w:p>
    <w:p w14:paraId="140643C7" w14:textId="77777777" w:rsidR="00FC0847" w:rsidRPr="00567618" w:rsidRDefault="00FC0847" w:rsidP="00FC0847">
      <w:pPr>
        <w:pStyle w:val="Heading4"/>
      </w:pPr>
      <w:bookmarkStart w:id="698" w:name="_Toc170382618"/>
      <w:r w:rsidRPr="00443A17">
        <w:t>6.2.10.1</w:t>
      </w:r>
      <w:r w:rsidRPr="00443A17">
        <w:tab/>
        <w:t>General</w:t>
      </w:r>
      <w:bookmarkEnd w:id="698"/>
    </w:p>
    <w:p w14:paraId="4F62DCB1" w14:textId="77777777" w:rsidR="00FC0847" w:rsidRPr="00567618" w:rsidRDefault="00FC0847" w:rsidP="00FC0847">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1EB9635F" w14:textId="77777777" w:rsidR="00FC0847" w:rsidRPr="00567618" w:rsidRDefault="00FC0847" w:rsidP="00FC0847">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t>RFC </w:t>
      </w:r>
      <w:r w:rsidRPr="00567618">
        <w:t>5688</w:t>
      </w:r>
      <w:r>
        <w:t> </w:t>
      </w:r>
      <w:r w:rsidRPr="00567618">
        <w:t>[177], with a value of "webrtc-datachannel" (the application media format used by</w:t>
      </w:r>
      <w:r>
        <w:t> </w:t>
      </w:r>
      <w:r w:rsidRPr="00567618">
        <w:t>[172]), regardless of data channel media being part of the SDP or not.</w:t>
      </w:r>
    </w:p>
    <w:p w14:paraId="4925EAA9" w14:textId="12E1A9E6" w:rsidR="00FC0847" w:rsidRPr="00567618" w:rsidRDefault="00FC0847" w:rsidP="00FC0847">
      <w:r w:rsidRPr="00567618">
        <w:t>One or more data channel SDP media descriptions formatted according to</w:t>
      </w:r>
      <w:r>
        <w:t> </w:t>
      </w:r>
      <w:r w:rsidRPr="00567618">
        <w:t xml:space="preserve">[172] may be added to the SDP, alongside other SDP media descriptions such as e.g. speech, video, and text. A data channel SDP media description </w:t>
      </w:r>
      <w:r>
        <w:t>shall</w:t>
      </w:r>
      <w:r w:rsidRPr="00567618">
        <w:t xml:space="preserve"> not be placed before the first SDP speech media description. SDP examples are provided in Annex A.17.</w:t>
      </w:r>
    </w:p>
    <w:p w14:paraId="4EA8233F" w14:textId="77777777" w:rsidR="00FC0847" w:rsidRPr="00567618" w:rsidRDefault="00FC0847" w:rsidP="00FC0847">
      <w:r w:rsidRPr="00567618">
        <w:t>If data channels are used in a session, the session setup shall determine the applicable bandwidth limit(s) as defined in clause</w:t>
      </w:r>
      <w:r>
        <w:t> </w:t>
      </w:r>
      <w:r w:rsidRPr="00567618">
        <w:t>6.2.5.</w:t>
      </w:r>
    </w:p>
    <w:p w14:paraId="235CF72A" w14:textId="5194DB6B" w:rsidR="00FC0847" w:rsidRPr="00567618" w:rsidRDefault="00FC0847" w:rsidP="00FC0847">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DD72C43" w14:textId="6B33D179" w:rsidR="00FC0847" w:rsidRDefault="00FC0847" w:rsidP="00FC0847">
      <w:r>
        <w:t>A "data channel application" consists of</w:t>
      </w:r>
      <w:r w:rsidRPr="00567618">
        <w:t xml:space="preserve"> an HTML web page including JavaScript(s), and optionally image(s) and style sheet(s). </w:t>
      </w:r>
      <w:r>
        <w:t xml:space="preserve">A "bootstrap data channel" is henceforth defined as a data channel used to retrieve data channel application(s) for a DCMTSI client in terminal, with a data channel stream ID below 1000, and using the HTTP [73] protocol as data channel subprotocol. </w:t>
      </w:r>
      <w:r w:rsidRPr="00567618">
        <w:t>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72C9E785" w14:textId="77777777" w:rsidR="00FC0847" w:rsidRPr="00645E2A" w:rsidRDefault="00FC0847" w:rsidP="00FC0847">
      <w:pPr>
        <w:pStyle w:val="NO"/>
      </w:pPr>
      <w:r w:rsidRPr="00567618">
        <w:t>NOTE</w:t>
      </w:r>
      <w:r>
        <w:t> 3</w:t>
      </w:r>
      <w:r w:rsidRPr="00567618">
        <w:t>:</w:t>
      </w:r>
      <w:r w:rsidRPr="00567618">
        <w:tab/>
      </w:r>
      <w:r>
        <w:t>Data channel stream IDs below 1000 may use a well-defined subprotocol for other features than retrieving data channel application(s). For example, the “mpeg-sd” subprotocol can be used for a data channel stream ID below 1000 for scene description-based overlays as specified in Annex Y.6.9.</w:t>
      </w:r>
    </w:p>
    <w:p w14:paraId="46C3C9C9" w14:textId="77777777" w:rsidR="00FC0847" w:rsidRPr="00C86CBD" w:rsidRDefault="00FC0847" w:rsidP="00FC0847"/>
    <w:p w14:paraId="6020F038" w14:textId="77777777" w:rsidR="00FC0847" w:rsidRPr="00567618" w:rsidRDefault="00FC0847" w:rsidP="00FC0847">
      <w:r w:rsidRPr="00567618">
        <w:lastRenderedPageBreak/>
        <w:t>The data channel application is created prior to the DCMTSI call where it is intended to be used, by means left out of scope for this specification. The data channel application workflow is depicted by Figure 6.2.10.1-1 below.</w:t>
      </w:r>
    </w:p>
    <w:p w14:paraId="6AAC8A21" w14:textId="77777777" w:rsidR="00FC0847" w:rsidRPr="00567618" w:rsidRDefault="00FC0847" w:rsidP="00FC0847">
      <w:pPr>
        <w:pStyle w:val="TH"/>
      </w:pPr>
      <w:r w:rsidRPr="00567618">
        <w:object w:dxaOrig="4951" w:dyaOrig="4006" w14:anchorId="7D06B1F7">
          <v:shape id="_x0000_i1031" type="#_x0000_t75" style="width:248.5pt;height:200.5pt" o:ole="">
            <v:imagedata r:id="rId23" o:title=""/>
          </v:shape>
          <o:OLEObject Type="Embed" ProgID="Visio.Drawing.15" ShapeID="_x0000_i1031" DrawAspect="Content" ObjectID="_1780997177" r:id="rId24"/>
        </w:object>
      </w:r>
    </w:p>
    <w:p w14:paraId="783C0281" w14:textId="77777777" w:rsidR="00FC0847" w:rsidRPr="00567618" w:rsidRDefault="00FC0847" w:rsidP="00FC0847">
      <w:pPr>
        <w:pStyle w:val="TF"/>
      </w:pPr>
      <w:r w:rsidRPr="00567618">
        <w:t>Figure 6.2.10.1-1</w:t>
      </w:r>
      <w:r>
        <w:t>:</w:t>
      </w:r>
      <w:r w:rsidRPr="00567618">
        <w:t xml:space="preserve"> Data Channel Workflow</w:t>
      </w:r>
    </w:p>
    <w:p w14:paraId="0C0FD0C6" w14:textId="7C3C8EF4" w:rsidR="00522A8C" w:rsidRPr="00801434" w:rsidRDefault="00522A8C" w:rsidP="003F08B9">
      <w:pPr>
        <w:pStyle w:val="NO"/>
        <w:rPr>
          <w:rFonts w:ascii="Arial" w:eastAsia="Malgun Gothic" w:hAnsi="Arial"/>
          <w:b/>
        </w:rPr>
      </w:pPr>
      <w:r w:rsidRPr="004D3592">
        <w:rPr>
          <w:rFonts w:eastAsia="Malgun Gothic"/>
        </w:rPr>
        <w:t>NOTE 4:</w:t>
      </w:r>
      <w:r w:rsidRPr="004D3592">
        <w:rPr>
          <w:rFonts w:eastAsia="Malgun Gothic"/>
        </w:rPr>
        <w:tab/>
      </w:r>
      <w:r>
        <w:rPr>
          <w:rFonts w:eastAsia="Malgun Gothic"/>
        </w:rPr>
        <w:t>A Data Channel Server in this specification can be further decomposed into a number of functional entities including DC Signalling Function, Media Function (or MRF) and DC Application Server as specified in Annex AC of [167].</w:t>
      </w:r>
    </w:p>
    <w:p w14:paraId="31390BFF" w14:textId="77777777" w:rsidR="00FC0847" w:rsidRPr="00567618" w:rsidRDefault="00FC0847" w:rsidP="00FC0847">
      <w:r w:rsidRPr="00567618">
        <w:t>The data channel application is, referring to the numbered arrows in Figure 6.2.10.1-1:</w:t>
      </w:r>
    </w:p>
    <w:p w14:paraId="748DF64C" w14:textId="77777777" w:rsidR="00FC0847" w:rsidRPr="00567618" w:rsidRDefault="00FC0847" w:rsidP="00FC0847">
      <w:pPr>
        <w:pStyle w:val="B1"/>
      </w:pPr>
      <w:r w:rsidRPr="00567618">
        <w:t>1.</w:t>
      </w:r>
      <w:r w:rsidRPr="00567618">
        <w:tab/>
        <w:t>Uploaded to the network, by the UE user or some other authorized party.</w:t>
      </w:r>
    </w:p>
    <w:p w14:paraId="052EB873" w14:textId="77777777" w:rsidR="00FC0847" w:rsidRPr="00567618" w:rsidRDefault="00FC0847" w:rsidP="00FC0847">
      <w:pPr>
        <w:pStyle w:val="B1"/>
      </w:pPr>
      <w:r w:rsidRPr="00567618">
        <w:t>2.</w:t>
      </w:r>
      <w:r w:rsidRPr="00567618">
        <w:tab/>
        <w:t>Stored in a data channel application repository in the network.</w:t>
      </w:r>
    </w:p>
    <w:p w14:paraId="6C66CA8C" w14:textId="77777777" w:rsidR="00FC0847" w:rsidRPr="00567618" w:rsidRDefault="00FC0847" w:rsidP="00FC0847">
      <w:pPr>
        <w:pStyle w:val="B1"/>
      </w:pPr>
      <w:r w:rsidRPr="00567618">
        <w:t>3.</w:t>
      </w:r>
      <w:r w:rsidRPr="00567618">
        <w:tab/>
        <w:t>During the DCMTSI call where it should be used, retrieved from the repository.</w:t>
      </w:r>
    </w:p>
    <w:p w14:paraId="3E755498" w14:textId="6D9D0C48" w:rsidR="00FC0847" w:rsidRPr="00567618" w:rsidRDefault="00FC0847" w:rsidP="00FC0847">
      <w:pPr>
        <w:pStyle w:val="B1"/>
      </w:pPr>
      <w:r w:rsidRPr="00567618">
        <w:t>4.</w:t>
      </w:r>
      <w:r w:rsidRPr="00567618">
        <w:tab/>
        <w:t>Sent through a bootstrap data channel to the local UE A</w:t>
      </w:r>
      <w:r w:rsidR="00522A8C">
        <w:rPr>
          <w:rFonts w:eastAsia="Malgun Gothic"/>
        </w:rPr>
        <w:t xml:space="preserve"> as a response of its request</w:t>
      </w:r>
      <w:r w:rsidRPr="00567618">
        <w:t>.</w:t>
      </w:r>
    </w:p>
    <w:p w14:paraId="363B2F40" w14:textId="6D65C2F7" w:rsidR="00FC0847" w:rsidRPr="00567618" w:rsidRDefault="00FC0847" w:rsidP="00FC0847">
      <w:pPr>
        <w:pStyle w:val="B1"/>
      </w:pPr>
      <w:r w:rsidRPr="00567618">
        <w:t>5.</w:t>
      </w:r>
      <w:r w:rsidRPr="00567618">
        <w:tab/>
        <w:t>Sent through a bootstrap data channel to the remote UE B</w:t>
      </w:r>
      <w:r w:rsidR="00522A8C">
        <w:rPr>
          <w:rFonts w:eastAsia="Malgun Gothic"/>
        </w:rPr>
        <w:t xml:space="preserve"> as a response of its request</w:t>
      </w:r>
      <w:r w:rsidRPr="00567618">
        <w:t>. This may happen in parallel with and rather independent of step 4.</w:t>
      </w:r>
    </w:p>
    <w:p w14:paraId="17907089" w14:textId="77777777" w:rsidR="00FC0847" w:rsidRPr="00567618" w:rsidRDefault="00FC0847" w:rsidP="00FC0847">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1B39F9C9" w14:textId="77777777" w:rsidR="00FC0847" w:rsidRPr="00567618" w:rsidRDefault="00FC0847" w:rsidP="00FC0847">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1A304879" w14:textId="0BF76DA7" w:rsidR="00FC0847" w:rsidRPr="00567618" w:rsidRDefault="00FC0847" w:rsidP="00FC0847">
      <w:r w:rsidRPr="00567618">
        <w:t>The data channel application</w:t>
      </w:r>
      <w:r w:rsidR="00522A8C" w:rsidRPr="00AB32FB">
        <w:rPr>
          <w:rFonts w:eastAsia="Malgun Gothic"/>
        </w:rPr>
        <w:t xml:space="preserve"> </w:t>
      </w:r>
      <w:r w:rsidR="00522A8C">
        <w:rPr>
          <w:rFonts w:eastAsia="Malgun Gothic"/>
        </w:rPr>
        <w:t xml:space="preserve">including </w:t>
      </w:r>
      <w:r w:rsidR="00522A8C">
        <w:rPr>
          <w:rFonts w:eastAsia="Malgun Gothic"/>
          <w:lang w:eastAsia="ko-KR"/>
        </w:rPr>
        <w:t xml:space="preserve">its </w:t>
      </w:r>
      <w:r w:rsidR="00522A8C">
        <w:rPr>
          <w:rFonts w:eastAsia="Malgun Gothic" w:hint="eastAsia"/>
          <w:lang w:eastAsia="ko-KR"/>
        </w:rPr>
        <w:t>resource</w:t>
      </w:r>
      <w:r w:rsidR="00522A8C">
        <w:rPr>
          <w:rFonts w:eastAsia="Malgun Gothic"/>
          <w:lang w:eastAsia="ko-KR"/>
        </w:rPr>
        <w:t>s</w:t>
      </w:r>
      <w:r w:rsidRPr="00567618">
        <w:t xml:space="preserve"> </w:t>
      </w:r>
      <w:r w:rsidR="00522A8C">
        <w:rPr>
          <w:rFonts w:eastAsia="Malgun Gothic"/>
        </w:rPr>
        <w:t>retrieved via</w:t>
      </w:r>
      <w:r w:rsidRPr="00567618">
        <w:t xml:space="preserve"> a bootstrap data channel may be updated at any time, automatically or interactively, using normal HTTP procedures</w:t>
      </w:r>
      <w:r w:rsidR="00522A8C">
        <w:rPr>
          <w:rFonts w:eastAsia="Malgun Gothic"/>
        </w:rPr>
        <w:t xml:space="preserve"> over the bootstrap data channel</w:t>
      </w:r>
      <w:r w:rsidRPr="00567618">
        <w:t>.</w:t>
      </w:r>
    </w:p>
    <w:p w14:paraId="49590321" w14:textId="621B874C" w:rsidR="00FC0847" w:rsidRPr="00567618" w:rsidRDefault="00FC0847" w:rsidP="00FC0847">
      <w:r w:rsidRPr="00567618">
        <w:t xml:space="preserve">A bootstrap data channel </w:t>
      </w:r>
      <w:r>
        <w:t>shall</w:t>
      </w:r>
      <w:r w:rsidRPr="00567618">
        <w:t xml:space="preserve"> be configured as ordered, reliable, with normal SCTP multiplexing priority. The sub-protocol </w:t>
      </w:r>
      <w:r>
        <w:t>for a bootstrap data channel shall</w:t>
      </w:r>
      <w:r w:rsidRPr="00567618">
        <w:t xml:space="preserve"> be HTTP (not encapsulating HTTP in TCP), represented by the following, example SDP "a=dcmap" line, which therefore </w:t>
      </w:r>
      <w:r>
        <w:t>shall</w:t>
      </w:r>
      <w:r w:rsidRPr="00567618">
        <w:t xml:space="preserve"> be present in each data channel media description in an SDP offer from a DCMTSI client in terminal:</w:t>
      </w:r>
    </w:p>
    <w:p w14:paraId="76D9D32A" w14:textId="77777777" w:rsidR="00FC0847" w:rsidRPr="00567618" w:rsidRDefault="00FC0847" w:rsidP="00FC0847">
      <w:pPr>
        <w:pStyle w:val="EQ"/>
      </w:pPr>
      <w:r w:rsidRPr="00567618">
        <w:tab/>
        <w:t>a=dcmap:0 subprotocol="http"</w:t>
      </w:r>
    </w:p>
    <w:p w14:paraId="1D86EBB8" w14:textId="2E365026" w:rsidR="00FC0847" w:rsidRPr="00567618" w:rsidRDefault="00522A8C" w:rsidP="00FC0847">
      <w:r>
        <w:lastRenderedPageBreak/>
        <w:t>A</w:t>
      </w:r>
      <w:r w:rsidR="00FC0847" w:rsidRPr="00567618">
        <w:t xml:space="preserve">ny other data channels used by the data channel application JavaScript(s) sent in the bootstrap data channel </w:t>
      </w:r>
      <w:r w:rsidR="00FC0847">
        <w:t>shall</w:t>
      </w:r>
      <w:r w:rsidR="00FC0847" w:rsidRPr="00567618">
        <w:t xml:space="preserve"> be represented in an updated SDP as additional "a=dcmap" lines with stream ID values starting from 1000, using stream ID numbers from the JavaScript(s).</w:t>
      </w:r>
    </w:p>
    <w:p w14:paraId="5C0DB640" w14:textId="77777777" w:rsidR="00FC0847" w:rsidRPr="00567618" w:rsidRDefault="00FC0847" w:rsidP="00FC0847">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515AF3C" w14:textId="77777777" w:rsidR="00FC0847" w:rsidRPr="00567618" w:rsidRDefault="00FC0847" w:rsidP="00FC0847">
      <w:pPr>
        <w:pStyle w:val="B1"/>
      </w:pPr>
      <w:r w:rsidRPr="00567618">
        <w:t>1.</w:t>
      </w:r>
      <w:r w:rsidRPr="00567618">
        <w:tab/>
        <w:t>The local UE user.</w:t>
      </w:r>
    </w:p>
    <w:p w14:paraId="7BF05F8B" w14:textId="77777777" w:rsidR="00FC0847" w:rsidRPr="00567618" w:rsidRDefault="00FC0847" w:rsidP="00FC0847">
      <w:pPr>
        <w:pStyle w:val="B1"/>
      </w:pPr>
      <w:r w:rsidRPr="00567618">
        <w:t>2.</w:t>
      </w:r>
      <w:r w:rsidRPr="00567618">
        <w:tab/>
        <w:t>Other authorized parties associated with the local network (e.g. the local operator).</w:t>
      </w:r>
    </w:p>
    <w:p w14:paraId="4F8E5407" w14:textId="77777777" w:rsidR="00FC0847" w:rsidRPr="00567618" w:rsidRDefault="00FC0847" w:rsidP="00FC0847">
      <w:pPr>
        <w:pStyle w:val="B1"/>
      </w:pPr>
      <w:r w:rsidRPr="00567618">
        <w:t>3.</w:t>
      </w:r>
      <w:r w:rsidRPr="00567618">
        <w:tab/>
        <w:t>The remote UE user.</w:t>
      </w:r>
    </w:p>
    <w:p w14:paraId="223A6630" w14:textId="77777777" w:rsidR="00FC0847" w:rsidRPr="00567618" w:rsidRDefault="00FC0847" w:rsidP="00FC0847">
      <w:pPr>
        <w:pStyle w:val="B1"/>
      </w:pPr>
      <w:r w:rsidRPr="00567618">
        <w:t>4.</w:t>
      </w:r>
      <w:r w:rsidRPr="00567618">
        <w:tab/>
        <w:t>Other authorized parties associated with the remote network (e.g. the remote operator).</w:t>
      </w:r>
    </w:p>
    <w:p w14:paraId="356F0A84" w14:textId="3BC5A616" w:rsidR="00FC0847" w:rsidRPr="00567618" w:rsidRDefault="00FC0847" w:rsidP="00FC0847">
      <w:r w:rsidRPr="00567618">
        <w:t xml:space="preserve">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w:t>
      </w:r>
      <w:r>
        <w:t>shall</w:t>
      </w:r>
      <w:r w:rsidRPr="00567618">
        <w:t xml:space="preserve"> be possible to use and navigate between different data channel applications from different bootstrap data channels with different stream IDs that are open simultaneously.</w:t>
      </w:r>
    </w:p>
    <w:p w14:paraId="7FF343F0" w14:textId="77777777" w:rsidR="00FC0847" w:rsidRPr="00567618" w:rsidRDefault="00FC0847" w:rsidP="00FC0847">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2825429" w14:textId="77777777" w:rsidR="00FC0847" w:rsidRPr="00567618" w:rsidRDefault="00FC0847" w:rsidP="00FC0847">
      <w:pPr>
        <w:pStyle w:val="TH"/>
      </w:pPr>
      <w:bookmarkStart w:id="699"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0847" w:rsidRPr="00567618" w14:paraId="6A57032A"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4CE37A0B"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DCDC6F8"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0847" w:rsidRPr="00567618" w14:paraId="696FBBE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hideMark/>
          </w:tcPr>
          <w:p w14:paraId="272151C1" w14:textId="77777777" w:rsidR="00FC0847" w:rsidRPr="00567618" w:rsidRDefault="00FC0847" w:rsidP="00FA7CDC">
            <w:pPr>
              <w:keepNext/>
              <w:keepLines/>
              <w:spacing w:after="0"/>
              <w:jc w:val="center"/>
              <w:rPr>
                <w:rFonts w:ascii="Arial" w:hAnsi="Arial"/>
                <w:sz w:val="18"/>
                <w:lang w:eastAsia="en-GB"/>
              </w:rPr>
            </w:pPr>
            <w:bookmarkStart w:id="700" w:name="_MCCTEMPBM_CRPT86940063___4"/>
            <w:bookmarkEnd w:id="699"/>
            <w:r w:rsidRPr="00567618">
              <w:rPr>
                <w:rFonts w:ascii="Arial" w:hAnsi="Arial"/>
                <w:sz w:val="18"/>
                <w:lang w:eastAsia="en-GB"/>
              </w:rPr>
              <w:t>0</w:t>
            </w:r>
            <w:bookmarkEnd w:id="700"/>
          </w:p>
        </w:tc>
        <w:tc>
          <w:tcPr>
            <w:tcW w:w="3969" w:type="dxa"/>
            <w:tcBorders>
              <w:top w:val="single" w:sz="4" w:space="0" w:color="auto"/>
              <w:left w:val="single" w:sz="4" w:space="0" w:color="auto"/>
              <w:bottom w:val="single" w:sz="4" w:space="0" w:color="auto"/>
              <w:right w:val="single" w:sz="4" w:space="0" w:color="auto"/>
            </w:tcBorders>
            <w:hideMark/>
          </w:tcPr>
          <w:p w14:paraId="444A1761" w14:textId="77777777" w:rsidR="00FC0847" w:rsidRPr="00567618" w:rsidRDefault="00FC0847" w:rsidP="00FA7CDC">
            <w:pPr>
              <w:pStyle w:val="TAL"/>
              <w:rPr>
                <w:lang w:eastAsia="en-GB"/>
              </w:rPr>
            </w:pPr>
            <w:r w:rsidRPr="00567618">
              <w:rPr>
                <w:lang w:eastAsia="en-GB"/>
              </w:rPr>
              <w:t>Local network provider</w:t>
            </w:r>
          </w:p>
        </w:tc>
      </w:tr>
      <w:tr w:rsidR="00FC0847" w:rsidRPr="00567618" w14:paraId="6CB27C1C"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7E887AAF" w14:textId="77777777" w:rsidR="00FC0847" w:rsidRPr="00567618" w:rsidRDefault="00FC0847" w:rsidP="00FA7CDC">
            <w:pPr>
              <w:keepNext/>
              <w:keepLines/>
              <w:spacing w:after="0"/>
              <w:jc w:val="center"/>
              <w:rPr>
                <w:rFonts w:ascii="Arial" w:hAnsi="Arial"/>
                <w:sz w:val="18"/>
                <w:lang w:eastAsia="en-GB"/>
              </w:rPr>
            </w:pPr>
            <w:bookmarkStart w:id="701" w:name="_MCCTEMPBM_CRPT86940064___4"/>
            <w:r w:rsidRPr="00567618">
              <w:rPr>
                <w:rFonts w:ascii="Arial" w:hAnsi="Arial"/>
                <w:sz w:val="18"/>
                <w:lang w:eastAsia="en-GB"/>
              </w:rPr>
              <w:t>10</w:t>
            </w:r>
            <w:bookmarkEnd w:id="701"/>
          </w:p>
        </w:tc>
        <w:tc>
          <w:tcPr>
            <w:tcW w:w="3969" w:type="dxa"/>
            <w:tcBorders>
              <w:top w:val="single" w:sz="4" w:space="0" w:color="auto"/>
              <w:left w:val="single" w:sz="4" w:space="0" w:color="auto"/>
              <w:bottom w:val="single" w:sz="4" w:space="0" w:color="auto"/>
              <w:right w:val="single" w:sz="4" w:space="0" w:color="auto"/>
            </w:tcBorders>
          </w:tcPr>
          <w:p w14:paraId="54D78FBF" w14:textId="77777777" w:rsidR="00FC0847" w:rsidRPr="00567618" w:rsidRDefault="00FC0847" w:rsidP="00FA7CDC">
            <w:pPr>
              <w:pStyle w:val="TAL"/>
              <w:rPr>
                <w:lang w:eastAsia="en-GB"/>
              </w:rPr>
            </w:pPr>
            <w:r w:rsidRPr="00567618">
              <w:rPr>
                <w:lang w:eastAsia="en-GB"/>
              </w:rPr>
              <w:t>Local user</w:t>
            </w:r>
          </w:p>
        </w:tc>
      </w:tr>
      <w:tr w:rsidR="00FC0847" w:rsidRPr="00567618" w14:paraId="013CD37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6502354" w14:textId="77777777" w:rsidR="00FC0847" w:rsidRPr="00567618" w:rsidRDefault="00FC0847" w:rsidP="00FA7CDC">
            <w:pPr>
              <w:keepNext/>
              <w:keepLines/>
              <w:spacing w:after="0"/>
              <w:jc w:val="center"/>
              <w:rPr>
                <w:rFonts w:ascii="Arial" w:hAnsi="Arial"/>
                <w:sz w:val="18"/>
                <w:lang w:eastAsia="en-GB"/>
              </w:rPr>
            </w:pPr>
            <w:bookmarkStart w:id="702" w:name="_MCCTEMPBM_CRPT86940065___4"/>
            <w:r w:rsidRPr="00567618">
              <w:rPr>
                <w:rFonts w:ascii="Arial" w:hAnsi="Arial"/>
                <w:sz w:val="18"/>
                <w:lang w:eastAsia="en-GB"/>
              </w:rPr>
              <w:t>100</w:t>
            </w:r>
            <w:bookmarkEnd w:id="702"/>
          </w:p>
        </w:tc>
        <w:tc>
          <w:tcPr>
            <w:tcW w:w="3969" w:type="dxa"/>
            <w:tcBorders>
              <w:top w:val="single" w:sz="4" w:space="0" w:color="auto"/>
              <w:left w:val="single" w:sz="4" w:space="0" w:color="auto"/>
              <w:bottom w:val="single" w:sz="4" w:space="0" w:color="auto"/>
              <w:right w:val="single" w:sz="4" w:space="0" w:color="auto"/>
            </w:tcBorders>
          </w:tcPr>
          <w:p w14:paraId="1B680963" w14:textId="77777777" w:rsidR="00FC0847" w:rsidRPr="00567618" w:rsidRDefault="00FC0847" w:rsidP="00FA7CDC">
            <w:pPr>
              <w:pStyle w:val="TAL"/>
              <w:rPr>
                <w:lang w:eastAsia="en-GB"/>
              </w:rPr>
            </w:pPr>
            <w:r w:rsidRPr="00567618">
              <w:rPr>
                <w:lang w:eastAsia="en-GB"/>
              </w:rPr>
              <w:t>Remote network provider</w:t>
            </w:r>
          </w:p>
        </w:tc>
      </w:tr>
      <w:tr w:rsidR="00FC0847" w:rsidRPr="00567618" w14:paraId="2DC194E5"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5892E10" w14:textId="77777777" w:rsidR="00FC0847" w:rsidRPr="00567618" w:rsidRDefault="00FC0847" w:rsidP="00FA7CDC">
            <w:pPr>
              <w:keepNext/>
              <w:keepLines/>
              <w:spacing w:after="0"/>
              <w:jc w:val="center"/>
              <w:rPr>
                <w:rFonts w:ascii="Arial" w:hAnsi="Arial"/>
                <w:sz w:val="18"/>
                <w:lang w:eastAsia="en-GB"/>
              </w:rPr>
            </w:pPr>
            <w:bookmarkStart w:id="703" w:name="_MCCTEMPBM_CRPT86940066___4"/>
            <w:r w:rsidRPr="00567618">
              <w:rPr>
                <w:rFonts w:ascii="Arial" w:hAnsi="Arial"/>
                <w:sz w:val="18"/>
                <w:lang w:eastAsia="en-GB"/>
              </w:rPr>
              <w:t>110</w:t>
            </w:r>
            <w:bookmarkEnd w:id="703"/>
          </w:p>
        </w:tc>
        <w:tc>
          <w:tcPr>
            <w:tcW w:w="3969" w:type="dxa"/>
            <w:tcBorders>
              <w:top w:val="single" w:sz="4" w:space="0" w:color="auto"/>
              <w:left w:val="single" w:sz="4" w:space="0" w:color="auto"/>
              <w:bottom w:val="single" w:sz="4" w:space="0" w:color="auto"/>
              <w:right w:val="single" w:sz="4" w:space="0" w:color="auto"/>
            </w:tcBorders>
          </w:tcPr>
          <w:p w14:paraId="4AB8C746" w14:textId="77777777" w:rsidR="00FC0847" w:rsidRPr="00567618" w:rsidRDefault="00FC0847" w:rsidP="00FA7CDC">
            <w:pPr>
              <w:pStyle w:val="TAL"/>
              <w:rPr>
                <w:lang w:eastAsia="en-GB"/>
              </w:rPr>
            </w:pPr>
            <w:r w:rsidRPr="00567618">
              <w:rPr>
                <w:lang w:eastAsia="en-GB"/>
              </w:rPr>
              <w:t>Remote user</w:t>
            </w:r>
          </w:p>
        </w:tc>
      </w:tr>
    </w:tbl>
    <w:p w14:paraId="7679E9DB" w14:textId="77777777" w:rsidR="00FC0847" w:rsidRPr="00567618" w:rsidRDefault="00FC0847" w:rsidP="00FC0847">
      <w:pPr>
        <w:pStyle w:val="FP"/>
      </w:pPr>
    </w:p>
    <w:p w14:paraId="3E0D8081" w14:textId="74AD8949" w:rsidR="00FC0847" w:rsidRPr="00567618" w:rsidRDefault="00FC0847" w:rsidP="00FC0847">
      <w:pPr>
        <w:pStyle w:val="NO"/>
      </w:pPr>
      <w:r w:rsidRPr="00567618">
        <w:t>NOTE</w:t>
      </w:r>
      <w:r>
        <w:t> </w:t>
      </w:r>
      <w:r w:rsidR="00522A8C">
        <w:t>5</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66E14D1D" w14:textId="40789A4C" w:rsidR="00914437" w:rsidRPr="00567618" w:rsidRDefault="00914437" w:rsidP="00914437">
      <w:pPr>
        <w:pStyle w:val="NO"/>
      </w:pPr>
      <w:r>
        <w:rPr>
          <w:rFonts w:eastAsia="DengXian" w:hint="eastAsia"/>
          <w:lang w:eastAsia="zh-CN"/>
        </w:rPr>
        <w:t>N</w:t>
      </w:r>
      <w:r>
        <w:rPr>
          <w:rFonts w:eastAsia="DengXian"/>
          <w:lang w:eastAsia="zh-CN"/>
        </w:rPr>
        <w:t xml:space="preserve">OTE </w:t>
      </w:r>
      <w:r w:rsidR="00522A8C">
        <w:rPr>
          <w:rFonts w:eastAsia="DengXian"/>
          <w:lang w:eastAsia="zh-CN"/>
        </w:rPr>
        <w:t>6</w:t>
      </w:r>
      <w:r>
        <w:rPr>
          <w:rFonts w:eastAsia="DengXian"/>
          <w:lang w:eastAsia="zh-CN"/>
        </w:rPr>
        <w:t>: To help the SDP answerer</w:t>
      </w:r>
      <w:r w:rsidRPr="00A82665">
        <w:rPr>
          <w:rFonts w:eastAsia="DengXian"/>
          <w:lang w:eastAsia="zh-CN"/>
        </w:rPr>
        <w:t>'</w:t>
      </w:r>
      <w:r>
        <w:rPr>
          <w:rFonts w:eastAsia="DengXian"/>
          <w:lang w:eastAsia="zh-CN"/>
        </w:rPr>
        <w:t>s network to distinguish the two media descriptions (m= lines) containing bootstrap data channels with the same stream ID values transferred between two networks, the SDP offerer</w:t>
      </w:r>
      <w:r w:rsidRPr="00894499">
        <w:rPr>
          <w:rFonts w:eastAsia="DengXian"/>
          <w:lang w:eastAsia="zh-CN"/>
        </w:rPr>
        <w:t>'</w:t>
      </w:r>
      <w:r>
        <w:rPr>
          <w:rFonts w:eastAsia="DengXian"/>
          <w:lang w:eastAsia="zh-CN"/>
        </w:rPr>
        <w:t xml:space="preserve">s network adds an </w:t>
      </w:r>
      <w:r w:rsidRPr="00567618">
        <w:t>"</w:t>
      </w:r>
      <w:r>
        <w:t>a=3gpp-bdc-used-by:sender</w:t>
      </w:r>
      <w:r w:rsidRPr="00567618">
        <w:t>"</w:t>
      </w:r>
      <w:r>
        <w:t xml:space="preserve"> attribute in the media description of the bootstrap data channel(s) established between the originating UE and the terminating network, and optionally adds </w:t>
      </w:r>
      <w:r w:rsidRPr="00567618">
        <w:t>"</w:t>
      </w:r>
      <w:r>
        <w:t>a=3gpp-bdc-used-by:receiver</w:t>
      </w:r>
      <w:r w:rsidRPr="00567618">
        <w:t>"</w:t>
      </w:r>
      <w:r>
        <w:t xml:space="preserve"> attribute in the media description of the bootstrap data channel(s) established between the originating network and the terminating UE, before it sends the SDP offer to the remote network.</w:t>
      </w:r>
    </w:p>
    <w:p w14:paraId="270797C7" w14:textId="77777777" w:rsidR="00FC0847" w:rsidRPr="00567618" w:rsidRDefault="00FC0847" w:rsidP="00FC0847">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695668A2" w14:textId="77777777" w:rsidR="00FC0847" w:rsidRPr="00567618" w:rsidRDefault="00FC0847" w:rsidP="00FC0847">
      <w:pPr>
        <w:pStyle w:val="TH"/>
      </w:pPr>
      <w:r w:rsidRPr="00567618">
        <w:object w:dxaOrig="4321" w:dyaOrig="2851" w14:anchorId="04E6598E">
          <v:shape id="_x0000_i1032" type="#_x0000_t75" style="width:3in;height:143pt" o:ole="">
            <v:imagedata r:id="rId25" o:title=""/>
          </v:shape>
          <o:OLEObject Type="Embed" ProgID="Visio.Drawing.15" ShapeID="_x0000_i1032" DrawAspect="Content" ObjectID="_1780997178" r:id="rId26"/>
        </w:object>
      </w:r>
    </w:p>
    <w:p w14:paraId="6B9E7639" w14:textId="32F909A9" w:rsidR="00FC7E52" w:rsidRPr="00567618" w:rsidRDefault="00FC0847" w:rsidP="00FC0847">
      <w:pPr>
        <w:pStyle w:val="TF"/>
      </w:pPr>
      <w:r w:rsidRPr="00567618">
        <w:t>Figure 6.2.10.1-3</w:t>
      </w:r>
      <w:r>
        <w:t>:</w:t>
      </w:r>
      <w:r w:rsidRPr="00567618">
        <w:t xml:space="preserve"> Distribution of local data channel application to both UE</w:t>
      </w:r>
    </w:p>
    <w:p w14:paraId="299682B5" w14:textId="77777777" w:rsidR="00522A8C" w:rsidRPr="00BE3FDE" w:rsidRDefault="00522A8C" w:rsidP="00522A8C">
      <w:r>
        <w:t xml:space="preserve">When the user in UE A in a call with UE B </w:t>
      </w:r>
      <w:r w:rsidRPr="00300C10">
        <w:t xml:space="preserve">selects </w:t>
      </w:r>
      <w:r>
        <w:t xml:space="preserve">data channel </w:t>
      </w:r>
      <w:r w:rsidRPr="00300C10">
        <w:t xml:space="preserve">application(s) for retrieval and use, and after the new application(s) are launched, the application(s) may make use of additional data channel(s) (see step 6 of 6.2.10.1-1). In this case, UE A </w:t>
      </w:r>
      <w:r>
        <w:t>initiates</w:t>
      </w:r>
      <w:r w:rsidRPr="00300C10">
        <w:t xml:space="preserve"> a call upgrade to add new data channel(s) to the call for the new application(s). The SDP offer the UE A generates shall include a</w:t>
      </w:r>
      <w:r>
        <w:t>n</w:t>
      </w:r>
      <w:r w:rsidRPr="00300C10">
        <w:t xml:space="preserve"> "a=3gpp-req-app" </w:t>
      </w:r>
      <w:r>
        <w:t xml:space="preserve">attribute with a "req-app-id" parameter, as defined by clause 6.2.13, </w:t>
      </w:r>
      <w:r w:rsidRPr="00300C10">
        <w:t xml:space="preserve">to identify the requesting application as part of the media description creating </w:t>
      </w:r>
      <w:r>
        <w:t xml:space="preserve">application </w:t>
      </w:r>
      <w:r w:rsidRPr="00300C10">
        <w:t xml:space="preserve">data channels for that application. The application should be configured with that identification and the network deployment should ensure that identification to be sufficiently unique to avoid ambiguity. </w:t>
      </w:r>
      <w:r w:rsidRPr="00BE3FDE">
        <w:t xml:space="preserve">The </w:t>
      </w:r>
      <w:r w:rsidRPr="00300C10">
        <w:t>"</w:t>
      </w:r>
      <w:r w:rsidRPr="00BE3FDE">
        <w:t>a=</w:t>
      </w:r>
      <w:r w:rsidRPr="00300C10">
        <w:t>3gpp-req-app"</w:t>
      </w:r>
      <w:r w:rsidRPr="00BE3FDE">
        <w:t xml:space="preserve"> attribute may also include an "</w:t>
      </w:r>
      <w:r>
        <w:t>app-dc-info</w:t>
      </w:r>
      <w:r w:rsidRPr="00BE3FDE">
        <w:t xml:space="preserve">" </w:t>
      </w:r>
      <w:r>
        <w:t>parameter</w:t>
      </w:r>
      <w:r w:rsidRPr="00BE3FDE">
        <w:t xml:space="preserve"> to allow the application to identify a different end point when creating multiple application data channels used for communication to a network server or to the remote UE. </w:t>
      </w:r>
    </w:p>
    <w:p w14:paraId="0E21334C" w14:textId="77777777" w:rsidR="00522A8C" w:rsidRPr="00BE3FDE" w:rsidRDefault="00522A8C" w:rsidP="00522A8C">
      <w:pPr>
        <w:rPr>
          <w:rFonts w:ascii="Arial" w:eastAsia="Malgun Gothic" w:hAnsi="Arial"/>
          <w:b/>
        </w:rPr>
      </w:pPr>
      <w:r w:rsidRPr="00BE3FDE">
        <w:t>The combination of "</w:t>
      </w:r>
      <w:r>
        <w:t xml:space="preserve">req-app-id" </w:t>
      </w:r>
      <w:r w:rsidRPr="00BE3FDE">
        <w:t>and "</w:t>
      </w:r>
      <w:r>
        <w:rPr>
          <w:noProof/>
        </w:rPr>
        <w:t>app-dc-info</w:t>
      </w:r>
      <w:r w:rsidRPr="00BE3FDE">
        <w:t xml:space="preserve">" </w:t>
      </w:r>
      <w:r>
        <w:t>parameters</w:t>
      </w:r>
      <w:r w:rsidRPr="00BE3FDE">
        <w:t xml:space="preserve"> allows the communicating UEs to bind the SDP offers and answers for each data channel </w:t>
      </w:r>
      <w:r>
        <w:t xml:space="preserve">and stream IDs </w:t>
      </w:r>
      <w:r w:rsidRPr="00BE3FDE">
        <w:t xml:space="preserve">being negotiated </w:t>
      </w:r>
      <w:r>
        <w:t>for</w:t>
      </w:r>
      <w:r w:rsidRPr="00BE3FDE">
        <w:t xml:space="preserve"> the respective applications using these data channel</w:t>
      </w:r>
      <w:r>
        <w:t xml:space="preserve"> stream ID</w:t>
      </w:r>
      <w:r w:rsidRPr="00BE3FDE">
        <w:t>s.</w:t>
      </w:r>
    </w:p>
    <w:p w14:paraId="392A53DB" w14:textId="77777777" w:rsidR="00FC7E52" w:rsidRPr="00567618" w:rsidRDefault="00FC7E52" w:rsidP="00FC7E52">
      <w:pPr>
        <w:pStyle w:val="Heading4"/>
      </w:pPr>
      <w:bookmarkStart w:id="704" w:name="_Toc170382619"/>
      <w:r w:rsidRPr="00443A17">
        <w:t>6.2.10.2</w:t>
      </w:r>
      <w:r w:rsidRPr="00443A17">
        <w:tab/>
        <w:t>Generating SDP offer</w:t>
      </w:r>
      <w:bookmarkEnd w:id="704"/>
    </w:p>
    <w:p w14:paraId="27DFC8CF" w14:textId="33BB3CE3"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253B01F4" w14:textId="2E1DD8FA" w:rsidR="007E3376" w:rsidRDefault="00FC7E52" w:rsidP="007E3376">
      <w:pPr>
        <w:rPr>
          <w:rFonts w:eastAsia="Malgun Gothic"/>
        </w:rPr>
      </w:pPr>
      <w:r w:rsidRPr="00567618">
        <w:t xml:space="preserve">A DCMTSI client in terminal that desires to use </w:t>
      </w:r>
      <w:r w:rsidR="00522A8C">
        <w:rPr>
          <w:rFonts w:eastAsia="Malgun Gothic"/>
        </w:rPr>
        <w:t xml:space="preserve">application </w:t>
      </w:r>
      <w:r w:rsidRPr="00567618">
        <w:t xml:space="preserve">data channels </w:t>
      </w:r>
      <w:r w:rsidR="00522A8C">
        <w:rPr>
          <w:rFonts w:eastAsia="Malgun Gothic"/>
        </w:rPr>
        <w:t>for</w:t>
      </w:r>
      <w:r w:rsidRPr="00567618">
        <w:t xml:space="preserve"> a data channel application retrieved from </w:t>
      </w:r>
      <w:r w:rsidR="00522A8C">
        <w:rPr>
          <w:rFonts w:eastAsia="Malgun Gothic"/>
        </w:rPr>
        <w:t xml:space="preserve">any of </w:t>
      </w:r>
      <w:r w:rsidRPr="00567618">
        <w:t>its bootstrap data channel</w:t>
      </w:r>
      <w:r w:rsidR="00522A8C">
        <w:t>s</w:t>
      </w:r>
      <w:r w:rsidRPr="00567618">
        <w:t xml:space="preserve">, shall initiate a subsequent SDP offer after the initial SDP offer, opening those </w:t>
      </w:r>
      <w:r w:rsidR="007E3376">
        <w:rPr>
          <w:rFonts w:eastAsia="Malgun Gothic"/>
        </w:rPr>
        <w:t xml:space="preserve">application </w:t>
      </w:r>
      <w:r w:rsidRPr="00567618">
        <w:t xml:space="preserve">data channels by adding </w:t>
      </w:r>
      <w:r w:rsidR="007E3376">
        <w:rPr>
          <w:rFonts w:eastAsia="Malgun Gothic"/>
        </w:rPr>
        <w:t>or updating a data channel media description describing application data channels for the retrieved data channel application, unless it received (and potentially already answered to) an SDP offer opening those application data channels</w:t>
      </w:r>
      <w:r w:rsidRPr="00567618">
        <w:t>.</w:t>
      </w:r>
      <w:r w:rsidR="007E3376">
        <w:rPr>
          <w:rFonts w:eastAsia="Malgun Gothic"/>
        </w:rPr>
        <w:t xml:space="preserve"> The added or updated data channel media description shall include </w:t>
      </w:r>
      <w:r w:rsidR="007E3376" w:rsidRPr="004D3592">
        <w:rPr>
          <w:rFonts w:eastAsia="Malgun Gothic"/>
        </w:rPr>
        <w:t>corresponding "a=dcmap"</w:t>
      </w:r>
      <w:r w:rsidR="007E3376">
        <w:rPr>
          <w:rFonts w:eastAsia="Malgun Gothic"/>
        </w:rPr>
        <w:t xml:space="preserve">, "a=3gpp-req-app", and </w:t>
      </w:r>
      <w:r w:rsidR="007E3376" w:rsidRPr="004D3592">
        <w:rPr>
          <w:rFonts w:eastAsia="Malgun Gothic"/>
        </w:rPr>
        <w:t xml:space="preserve">(optionally) "a=dcsa" </w:t>
      </w:r>
      <w:r w:rsidR="007E3376">
        <w:rPr>
          <w:rFonts w:eastAsia="Malgun Gothic"/>
        </w:rPr>
        <w:t>attributes.</w:t>
      </w:r>
    </w:p>
    <w:p w14:paraId="63C6BB7D" w14:textId="77777777" w:rsidR="007E3376" w:rsidRDefault="007E3376" w:rsidP="007E3376">
      <w:pPr>
        <w:rPr>
          <w:lang w:val="en-US"/>
        </w:rPr>
      </w:pPr>
      <w:r>
        <w:rPr>
          <w:noProof/>
        </w:rPr>
        <w:t>The</w:t>
      </w:r>
      <w:r w:rsidRPr="006C3306">
        <w:rPr>
          <w:noProof/>
        </w:rPr>
        <w:t xml:space="preserve"> "a=</w:t>
      </w:r>
      <w:r w:rsidRPr="004C0EBF">
        <w:t>3gpp-req-app</w:t>
      </w:r>
      <w:r w:rsidRPr="006C3306">
        <w:rPr>
          <w:noProof/>
        </w:rPr>
        <w:t xml:space="preserve">" attribute </w:t>
      </w:r>
      <w:r w:rsidRPr="006C3306">
        <w:rPr>
          <w:lang w:val="en-US"/>
        </w:rPr>
        <w:t xml:space="preserve">may also include an </w:t>
      </w:r>
      <w:r>
        <w:rPr>
          <w:noProof/>
        </w:rPr>
        <w:t>"adc-stream-id-</w:t>
      </w:r>
      <w:r w:rsidRPr="006C3306">
        <w:rPr>
          <w:lang w:val="en-US"/>
        </w:rPr>
        <w:t>end</w:t>
      </w:r>
      <w:r>
        <w:rPr>
          <w:lang w:val="en-US"/>
        </w:rPr>
        <w:t>p</w:t>
      </w:r>
      <w:r w:rsidRPr="006C3306">
        <w:rPr>
          <w:lang w:val="en-US"/>
        </w:rPr>
        <w:t>oint</w:t>
      </w:r>
      <w:r>
        <w:rPr>
          <w:lang w:val="en-US"/>
        </w:rPr>
        <w:t xml:space="preserve">" parameter as part of the "app-dc-info" parameter </w:t>
      </w:r>
      <w:r w:rsidRPr="006C3306">
        <w:rPr>
          <w:lang w:val="en-US"/>
        </w:rPr>
        <w:t xml:space="preserve">to </w:t>
      </w:r>
      <w:r>
        <w:rPr>
          <w:lang w:val="en-US"/>
        </w:rPr>
        <w:t>differentiate</w:t>
      </w:r>
      <w:r w:rsidRPr="006C3306">
        <w:rPr>
          <w:lang w:val="en-US"/>
        </w:rPr>
        <w:t xml:space="preserve"> what </w:t>
      </w:r>
      <w:r w:rsidRPr="00DA0F15">
        <w:rPr>
          <w:lang w:val="en-US"/>
        </w:rPr>
        <w:t>the SDP offerer</w:t>
      </w:r>
      <w:r>
        <w:rPr>
          <w:lang w:val="en-US"/>
        </w:rPr>
        <w:t xml:space="preserve"> intends the remote, answering "endpoint" to be</w:t>
      </w:r>
      <w:r w:rsidRPr="006C3306">
        <w:rPr>
          <w:lang w:val="en-US"/>
        </w:rPr>
        <w:t>. It is the application responsibility to know which data flows is to use which data channels created for the application, as appropriate for the remote end</w:t>
      </w:r>
      <w:r>
        <w:rPr>
          <w:lang w:val="en-US"/>
        </w:rPr>
        <w:t>p</w:t>
      </w:r>
      <w:r w:rsidRPr="006C3306">
        <w:rPr>
          <w:lang w:val="en-US"/>
        </w:rPr>
        <w:t>oint</w:t>
      </w:r>
      <w:r>
        <w:rPr>
          <w:lang w:val="en-US"/>
        </w:rPr>
        <w:t>-type</w:t>
      </w:r>
      <w:r w:rsidRPr="006C3306">
        <w:rPr>
          <w:lang w:val="en-US"/>
        </w:rPr>
        <w:t xml:space="preserve">. </w:t>
      </w:r>
    </w:p>
    <w:p w14:paraId="5A13A00C" w14:textId="77777777" w:rsidR="007E3376" w:rsidRPr="006C3306" w:rsidRDefault="007E3376" w:rsidP="007E3376">
      <w:pPr>
        <w:pStyle w:val="NO"/>
        <w:rPr>
          <w:lang w:val="en-US"/>
        </w:rPr>
      </w:pPr>
      <w:r>
        <w:rPr>
          <w:lang w:val="en-US"/>
        </w:rPr>
        <w:t>NOTE:</w:t>
      </w:r>
      <w:r>
        <w:rPr>
          <w:lang w:val="en-US"/>
        </w:rPr>
        <w:tab/>
        <w:t>The combination of the "req-app-id" and "adc-stream-id-endpoint" parameters can be used to learn which server and what network is meant by the "Server" endpoint-type value in "adc-stream-id-endpoint" parameter.</w:t>
      </w:r>
    </w:p>
    <w:p w14:paraId="3DEFCCF1" w14:textId="77777777" w:rsidR="007E3376" w:rsidRPr="006C3306" w:rsidRDefault="007E3376" w:rsidP="007E3376">
      <w:pPr>
        <w:rPr>
          <w:noProof/>
        </w:rPr>
      </w:pPr>
      <w:r w:rsidRPr="006C3306">
        <w:rPr>
          <w:noProof/>
        </w:rPr>
        <w:t>The retrieved applications are to be configured with an appropriate value for the "a=</w:t>
      </w:r>
      <w:r w:rsidRPr="004C0EBF">
        <w:t>3gpp-req-app</w:t>
      </w:r>
      <w:r w:rsidRPr="006C3306">
        <w:rPr>
          <w:noProof/>
        </w:rPr>
        <w:t xml:space="preserve">" </w:t>
      </w:r>
      <w:r>
        <w:rPr>
          <w:noProof/>
        </w:rPr>
        <w:t>attribute</w:t>
      </w:r>
      <w:r w:rsidRPr="006C3306">
        <w:t xml:space="preserve">. The </w:t>
      </w:r>
      <w:r>
        <w:t>offering</w:t>
      </w:r>
      <w:r w:rsidRPr="006C3306">
        <w:t xml:space="preserve"> DCMTSI </w:t>
      </w:r>
      <w:r>
        <w:t>c</w:t>
      </w:r>
      <w:r w:rsidRPr="006C3306">
        <w:t xml:space="preserve">lient uses the </w:t>
      </w:r>
      <w:r w:rsidRPr="006C3306">
        <w:rPr>
          <w:noProof/>
        </w:rPr>
        <w:t>value</w:t>
      </w:r>
      <w:r w:rsidRPr="006C3306">
        <w:t xml:space="preserve"> in this attribute to bind the media lines in the SDP describing </w:t>
      </w:r>
      <w:r>
        <w:t>application</w:t>
      </w:r>
      <w:r w:rsidRPr="006C3306">
        <w:t xml:space="preserve"> data channels </w:t>
      </w:r>
      <w:r>
        <w:t>to</w:t>
      </w:r>
      <w:r w:rsidRPr="006C3306">
        <w:t xml:space="preserve"> the </w:t>
      </w:r>
      <w:r>
        <w:t xml:space="preserve">corresponding </w:t>
      </w:r>
      <w:r w:rsidRPr="006C3306">
        <w:t xml:space="preserve">application. </w:t>
      </w:r>
      <w:r w:rsidRPr="006C3306">
        <w:rPr>
          <w:noProof/>
        </w:rPr>
        <w:t xml:space="preserve">The application also assigns the </w:t>
      </w:r>
      <w:r>
        <w:rPr>
          <w:noProof/>
        </w:rPr>
        <w:t>optional "app-dc-info"</w:t>
      </w:r>
      <w:r w:rsidRPr="006C3306">
        <w:rPr>
          <w:noProof/>
        </w:rPr>
        <w:t xml:space="preserve"> </w:t>
      </w:r>
      <w:r>
        <w:rPr>
          <w:noProof/>
        </w:rPr>
        <w:t>parameter values</w:t>
      </w:r>
      <w:r w:rsidRPr="006C3306">
        <w:t xml:space="preserve"> and use</w:t>
      </w:r>
      <w:r>
        <w:t>s</w:t>
      </w:r>
      <w:r w:rsidRPr="006C3306">
        <w:t xml:space="preserve"> them to </w:t>
      </w:r>
      <w:r>
        <w:t xml:space="preserve">differentiate </w:t>
      </w:r>
      <w:r w:rsidRPr="006C3306">
        <w:t>the data channels to use for communication to the respective endpoints.</w:t>
      </w:r>
    </w:p>
    <w:p w14:paraId="4F277548" w14:textId="33961890" w:rsidR="00FC7E52" w:rsidRPr="00567618" w:rsidRDefault="007E3376" w:rsidP="007E3376">
      <w:r w:rsidRPr="006C3306">
        <w:rPr>
          <w:noProof/>
        </w:rPr>
        <w:t>The "a=</w:t>
      </w:r>
      <w:r w:rsidRPr="004C0EBF">
        <w:t>3gpp-req-app</w:t>
      </w:r>
      <w:r w:rsidRPr="006C3306">
        <w:rPr>
          <w:noProof/>
        </w:rPr>
        <w:t xml:space="preserve">" line shall not be included </w:t>
      </w:r>
      <w:r>
        <w:rPr>
          <w:noProof/>
        </w:rPr>
        <w:t>in a media description describing</w:t>
      </w:r>
      <w:r w:rsidRPr="006C3306">
        <w:rPr>
          <w:noProof/>
        </w:rPr>
        <w:t xml:space="preserve"> bootstrap data channels.</w:t>
      </w:r>
    </w:p>
    <w:p w14:paraId="37CB1AF5" w14:textId="77777777" w:rsidR="00FC7E52" w:rsidRDefault="00FC7E52" w:rsidP="00FC7E52">
      <w:r w:rsidRPr="00567618">
        <w:t xml:space="preserve">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w:t>
      </w:r>
      <w:r w:rsidRPr="00567618">
        <w:lastRenderedPageBreak/>
        <w:t>answers closes (removes) data channels that are known to be the limiting factor for choosing the existing "a=3gpp-qos-hint", a more relaxed "a=3gpp-qos-hint" should be chosen to better fit the remaining data channels.</w:t>
      </w:r>
    </w:p>
    <w:p w14:paraId="17A038CF" w14:textId="5BCB0E6F" w:rsidR="00175862" w:rsidRPr="00175862" w:rsidRDefault="00175862" w:rsidP="00FC7E52">
      <w:pPr>
        <w:rPr>
          <w:rFonts w:eastAsia="SimSun"/>
          <w:lang w:val="en-US" w:eastAsia="zh-CN"/>
        </w:rPr>
      </w:pPr>
      <w:r>
        <w:rPr>
          <w:rFonts w:eastAsia="Malgun Gothic"/>
        </w:rPr>
        <w:t xml:space="preserve">A DCMTSI client that </w:t>
      </w:r>
      <w:r>
        <w:rPr>
          <w:rFonts w:eastAsia="SimSun" w:hint="eastAsia"/>
          <w:lang w:val="en-US" w:eastAsia="zh-CN"/>
        </w:rPr>
        <w:t xml:space="preserve">intends </w:t>
      </w:r>
      <w:r>
        <w:rPr>
          <w:rFonts w:eastAsia="Malgun Gothic"/>
        </w:rPr>
        <w:t xml:space="preserve">to </w:t>
      </w:r>
      <w:r>
        <w:rPr>
          <w:rFonts w:eastAsia="SimSun"/>
          <w:lang w:val="en-US" w:eastAsia="zh-CN"/>
        </w:rPr>
        <w:t xml:space="preserve">suspend the </w:t>
      </w:r>
      <w:r>
        <w:rPr>
          <w:rFonts w:eastAsia="SimSun" w:hint="eastAsia"/>
          <w:lang w:val="en-US" w:eastAsia="zh-CN"/>
        </w:rPr>
        <w:t xml:space="preserve">data channel media stream </w:t>
      </w:r>
      <w:r>
        <w:rPr>
          <w:rFonts w:eastAsia="SimSun"/>
          <w:lang w:val="en-US" w:eastAsia="zh-CN"/>
        </w:rPr>
        <w:t xml:space="preserve">while other media streams are put </w:t>
      </w:r>
      <w:r>
        <w:rPr>
          <w:rFonts w:eastAsia="SimSun" w:hint="eastAsia"/>
          <w:lang w:val="en-US" w:eastAsia="zh-CN"/>
        </w:rPr>
        <w:t>on hold shall offer an updated SDP and t</w:t>
      </w:r>
      <w:r>
        <w:rPr>
          <w:rFonts w:eastAsia="Malgun Gothic"/>
        </w:rPr>
        <w:t xml:space="preserve">he </w:t>
      </w:r>
      <w:bookmarkStart w:id="705" w:name="OLE_LINK6"/>
      <w:r>
        <w:rPr>
          <w:rFonts w:eastAsia="Malgun Gothic"/>
        </w:rPr>
        <w:t xml:space="preserve">corresponding data channel media description </w:t>
      </w:r>
      <w:bookmarkEnd w:id="705"/>
      <w:r>
        <w:rPr>
          <w:rFonts w:eastAsia="Malgun Gothic"/>
        </w:rPr>
        <w:t xml:space="preserve">shall include </w:t>
      </w:r>
      <w:bookmarkStart w:id="706" w:name="OLE_LINK1"/>
      <w:r>
        <w:rPr>
          <w:rFonts w:eastAsia="SimSun" w:hint="eastAsia"/>
          <w:lang w:val="en-US" w:eastAsia="zh-CN"/>
        </w:rPr>
        <w:t>the SDP direction attribute</w:t>
      </w:r>
      <w:bookmarkEnd w:id="706"/>
      <w:r>
        <w:rPr>
          <w:rFonts w:eastAsia="SimSun" w:hint="eastAsia"/>
          <w:lang w:val="en-US" w:eastAsia="zh-CN"/>
        </w:rPr>
        <w:t xml:space="preserve"> </w:t>
      </w:r>
      <w:bookmarkStart w:id="707" w:name="OLE_LINK3"/>
      <w:r>
        <w:rPr>
          <w:rFonts w:eastAsia="Malgun Gothic"/>
        </w:rPr>
        <w:t>"a=</w:t>
      </w:r>
      <w:r>
        <w:rPr>
          <w:rFonts w:eastAsia="SimSun" w:hint="eastAsia"/>
          <w:lang w:val="en-US" w:eastAsia="zh-CN"/>
        </w:rPr>
        <w:t>inactive</w:t>
      </w:r>
      <w:r>
        <w:rPr>
          <w:rFonts w:eastAsia="Malgun Gothic"/>
        </w:rPr>
        <w:t>"</w:t>
      </w:r>
      <w:bookmarkEnd w:id="707"/>
      <w:r>
        <w:rPr>
          <w:rFonts w:eastAsia="Malgun Gothic"/>
        </w:rPr>
        <w:t>.</w:t>
      </w:r>
      <w:r>
        <w:rPr>
          <w:rFonts w:eastAsia="SimSun" w:hint="eastAsia"/>
          <w:lang w:val="en-US" w:eastAsia="zh-CN"/>
        </w:rPr>
        <w:t xml:space="preserve"> To resume a data channel </w:t>
      </w:r>
      <w:r>
        <w:rPr>
          <w:rFonts w:eastAsia="SimSun"/>
          <w:lang w:val="en-US" w:eastAsia="zh-CN"/>
        </w:rPr>
        <w:t xml:space="preserve">when other </w:t>
      </w:r>
      <w:r>
        <w:rPr>
          <w:rFonts w:eastAsia="SimSun" w:hint="eastAsia"/>
          <w:lang w:val="en-US" w:eastAsia="zh-CN"/>
        </w:rPr>
        <w:t>media stream</w:t>
      </w:r>
      <w:r>
        <w:rPr>
          <w:rFonts w:eastAsia="SimSun"/>
          <w:lang w:val="en-US" w:eastAsia="zh-CN"/>
        </w:rPr>
        <w:t>s are resumed</w:t>
      </w:r>
      <w:r>
        <w:rPr>
          <w:rFonts w:eastAsia="SimSun" w:hint="eastAsia"/>
          <w:lang w:val="en-US" w:eastAsia="zh-CN"/>
        </w:rPr>
        <w:t xml:space="preserve"> </w:t>
      </w:r>
      <w:r>
        <w:rPr>
          <w:rFonts w:eastAsia="SimSun"/>
          <w:lang w:val="en-US" w:eastAsia="zh-CN"/>
        </w:rPr>
        <w:t>from</w:t>
      </w:r>
      <w:r>
        <w:rPr>
          <w:rFonts w:eastAsia="SimSun" w:hint="eastAsia"/>
          <w:lang w:val="en-US" w:eastAsia="zh-CN"/>
        </w:rPr>
        <w:t xml:space="preserve"> hold, it shall offer an updated SDP and t</w:t>
      </w:r>
      <w:r>
        <w:rPr>
          <w:rFonts w:eastAsia="Malgun Gothic"/>
        </w:rPr>
        <w:t xml:space="preserve">he corresponding data channel media description shall </w:t>
      </w:r>
      <w:r>
        <w:rPr>
          <w:rFonts w:eastAsia="SimSun" w:hint="eastAsia"/>
          <w:lang w:val="en-US" w:eastAsia="zh-CN"/>
        </w:rPr>
        <w:t xml:space="preserve">change the SDP direction attribute to </w:t>
      </w:r>
      <w:r>
        <w:rPr>
          <w:rFonts w:eastAsia="Malgun Gothic"/>
        </w:rPr>
        <w:t>"</w:t>
      </w:r>
      <w:r>
        <w:rPr>
          <w:rFonts w:eastAsia="SimSun" w:hint="eastAsia"/>
          <w:lang w:val="en-US" w:eastAsia="zh-CN"/>
        </w:rPr>
        <w:t>a=sendrecv</w:t>
      </w:r>
      <w:r>
        <w:rPr>
          <w:rFonts w:eastAsia="Malgun Gothic"/>
        </w:rPr>
        <w:t>" (or, equivalently, omit the SDP direction attribute)</w:t>
      </w:r>
      <w:r>
        <w:rPr>
          <w:rFonts w:eastAsia="SimSun" w:hint="eastAsia"/>
          <w:lang w:val="en-US" w:eastAsia="zh-CN"/>
        </w:rPr>
        <w:t>.</w:t>
      </w:r>
    </w:p>
    <w:p w14:paraId="05D5EDA4" w14:textId="77777777" w:rsidR="00FC7E52" w:rsidRPr="00567618" w:rsidRDefault="00FC7E52" w:rsidP="00FC7E52">
      <w:pPr>
        <w:pStyle w:val="Heading4"/>
      </w:pPr>
      <w:bookmarkStart w:id="708" w:name="_Toc170382620"/>
      <w:r w:rsidRPr="00443A17">
        <w:t>6.2.10.3</w:t>
      </w:r>
      <w:r w:rsidRPr="00443A17">
        <w:tab/>
        <w:t>Generating SDP answer</w:t>
      </w:r>
      <w:bookmarkEnd w:id="708"/>
    </w:p>
    <w:p w14:paraId="7B0A6EBD" w14:textId="3FAD463B" w:rsidR="00FC7E52" w:rsidRPr="00567618" w:rsidRDefault="00FC7E52" w:rsidP="00FC7E52">
      <w:r w:rsidRPr="00567618">
        <w:t>An answering DCMTSI client in terminal may accept an SDP offer with data channel as described by</w:t>
      </w:r>
      <w:r>
        <w:t> </w:t>
      </w:r>
      <w:r w:rsidRPr="00567618">
        <w:t>[172]</w:t>
      </w:r>
      <w:r w:rsidR="00175105">
        <w:t xml:space="preserve"> [18</w:t>
      </w:r>
      <w:r w:rsidR="00223D90">
        <w:t>4</w:t>
      </w:r>
      <w:r w:rsidR="00175105">
        <w:t>]</w:t>
      </w:r>
      <w:r w:rsidRPr="00567618">
        <w:t>.</w:t>
      </w:r>
    </w:p>
    <w:p w14:paraId="45697C5B" w14:textId="77777777" w:rsidR="007E3376" w:rsidRDefault="007E3376" w:rsidP="007E3376">
      <w:pPr>
        <w:rPr>
          <w:noProof/>
        </w:rPr>
      </w:pPr>
      <w:r w:rsidRPr="006C3306">
        <w:t xml:space="preserve">A DCMTSI </w:t>
      </w:r>
      <w:r>
        <w:t>c</w:t>
      </w:r>
      <w:r w:rsidRPr="006C3306">
        <w:t xml:space="preserve">lient that received an SDP offer including </w:t>
      </w:r>
      <w:r>
        <w:t>application</w:t>
      </w:r>
      <w:r w:rsidRPr="006C3306">
        <w:t xml:space="preserve"> data channel media descriptions</w:t>
      </w:r>
      <w:r>
        <w:t>,</w:t>
      </w:r>
      <w:r w:rsidRPr="006C3306">
        <w:t xml:space="preserve"> use</w:t>
      </w:r>
      <w:r>
        <w:t>s</w:t>
      </w:r>
      <w:r w:rsidRPr="006C3306">
        <w:t xml:space="preserve"> the </w:t>
      </w:r>
      <w:r>
        <w:t>"req-app-id" parameter with</w:t>
      </w:r>
      <w:r w:rsidRPr="006C3306">
        <w:t xml:space="preserve"> the </w:t>
      </w:r>
      <w:r w:rsidRPr="006C3306">
        <w:rPr>
          <w:noProof/>
        </w:rPr>
        <w:t>"a=</w:t>
      </w:r>
      <w:r w:rsidRPr="004C0EBF">
        <w:t>3gpp-req-app</w:t>
      </w:r>
      <w:r w:rsidRPr="006C3306">
        <w:rPr>
          <w:noProof/>
        </w:rPr>
        <w:t xml:space="preserve">" </w:t>
      </w:r>
      <w:r>
        <w:rPr>
          <w:noProof/>
        </w:rPr>
        <w:t>attribute</w:t>
      </w:r>
      <w:r w:rsidRPr="006C3306">
        <w:rPr>
          <w:noProof/>
        </w:rPr>
        <w:t xml:space="preserve"> to identify the application for which the data channels are added/updated</w:t>
      </w:r>
      <w:r>
        <w:rPr>
          <w:noProof/>
        </w:rPr>
        <w:t>, and</w:t>
      </w:r>
      <w:r w:rsidRPr="006C3306">
        <w:rPr>
          <w:noProof/>
        </w:rPr>
        <w:t xml:space="preserve"> formulate</w:t>
      </w:r>
      <w:r>
        <w:rPr>
          <w:noProof/>
        </w:rPr>
        <w:t>s</w:t>
      </w:r>
      <w:r w:rsidRPr="006C3306">
        <w:rPr>
          <w:noProof/>
        </w:rPr>
        <w:t xml:space="preserve"> a corresponding SDP answer (especially the SCTP/DTLS transport parameters)</w:t>
      </w:r>
      <w:r>
        <w:rPr>
          <w:noProof/>
        </w:rPr>
        <w:t>.</w:t>
      </w:r>
    </w:p>
    <w:p w14:paraId="7AD49781" w14:textId="77777777" w:rsidR="007E3376" w:rsidRPr="009B0097" w:rsidRDefault="007E3376" w:rsidP="007E3376">
      <w:pPr>
        <w:rPr>
          <w:rFonts w:eastAsia="Malgun Gothic"/>
        </w:rPr>
      </w:pPr>
      <w:r>
        <w:rPr>
          <w:noProof/>
        </w:rPr>
        <w:t>An answering DCMTSI client that desires to accept an offer for the application data channel media description shall</w:t>
      </w:r>
      <w:r w:rsidRPr="006C3306">
        <w:rPr>
          <w:noProof/>
        </w:rPr>
        <w:t xml:space="preserve"> include the same values for the "a=</w:t>
      </w:r>
      <w:r w:rsidRPr="004C0EBF">
        <w:t>3gpp-req-app</w:t>
      </w:r>
      <w:r w:rsidRPr="006C3306">
        <w:rPr>
          <w:noProof/>
        </w:rPr>
        <w:t xml:space="preserve">" </w:t>
      </w:r>
      <w:r w:rsidRPr="006C3306">
        <w:rPr>
          <w:lang w:val="en-US"/>
        </w:rPr>
        <w:t xml:space="preserve">from the offer. The application on the answering </w:t>
      </w:r>
      <w:r w:rsidRPr="006C3306">
        <w:t xml:space="preserve">DCMTSI </w:t>
      </w:r>
      <w:r>
        <w:t>c</w:t>
      </w:r>
      <w:r w:rsidRPr="006C3306">
        <w:t xml:space="preserve">lient should </w:t>
      </w:r>
      <w:r>
        <w:t xml:space="preserve">already </w:t>
      </w:r>
      <w:r w:rsidRPr="006C3306">
        <w:t>be configured with the same</w:t>
      </w:r>
      <w:r>
        <w:t xml:space="preserve"> identification as is present in the</w:t>
      </w:r>
      <w:r w:rsidRPr="006C3306">
        <w:t xml:space="preserve"> </w:t>
      </w:r>
      <w:r>
        <w:t>"req-app-id" parameter</w:t>
      </w:r>
      <w:r w:rsidRPr="006C3306">
        <w:t xml:space="preserve"> value for the </w:t>
      </w:r>
      <w:r w:rsidRPr="006C3306">
        <w:rPr>
          <w:noProof/>
        </w:rPr>
        <w:t>"a=</w:t>
      </w:r>
      <w:r w:rsidRPr="004C0EBF">
        <w:t>3gpp-req-app</w:t>
      </w:r>
      <w:r w:rsidRPr="006C3306">
        <w:rPr>
          <w:noProof/>
        </w:rPr>
        <w:t>"</w:t>
      </w:r>
      <w:r>
        <w:rPr>
          <w:lang w:val="en-US"/>
        </w:rPr>
        <w:t>.</w:t>
      </w:r>
      <w:r w:rsidRPr="006C3306">
        <w:rPr>
          <w:lang w:val="en-US"/>
        </w:rPr>
        <w:t xml:space="preserve"> </w:t>
      </w:r>
      <w:r>
        <w:rPr>
          <w:lang w:val="en-US"/>
        </w:rPr>
        <w:t xml:space="preserve">The answering DCMTSI client can </w:t>
      </w:r>
      <w:r w:rsidRPr="006C3306">
        <w:rPr>
          <w:lang w:val="en-US"/>
        </w:rPr>
        <w:t xml:space="preserve">use the </w:t>
      </w:r>
      <w:r>
        <w:rPr>
          <w:lang w:val="en-US"/>
        </w:rPr>
        <w:t xml:space="preserve">received </w:t>
      </w:r>
      <w:r>
        <w:rPr>
          <w:noProof/>
        </w:rPr>
        <w:t>"adc-stream-id-</w:t>
      </w:r>
      <w:r w:rsidRPr="006C3306">
        <w:rPr>
          <w:lang w:val="en-US"/>
        </w:rPr>
        <w:t>end</w:t>
      </w:r>
      <w:r>
        <w:rPr>
          <w:lang w:val="en-US"/>
        </w:rPr>
        <w:t>p</w:t>
      </w:r>
      <w:r w:rsidRPr="006C3306">
        <w:rPr>
          <w:lang w:val="en-US"/>
        </w:rPr>
        <w:t>oint</w:t>
      </w:r>
      <w:r>
        <w:rPr>
          <w:lang w:val="en-US"/>
        </w:rPr>
        <w:t>" parameter</w:t>
      </w:r>
      <w:r w:rsidRPr="006C3306">
        <w:rPr>
          <w:lang w:val="en-US"/>
        </w:rPr>
        <w:t xml:space="preserve"> </w:t>
      </w:r>
      <w:r>
        <w:rPr>
          <w:lang w:val="en-US"/>
        </w:rPr>
        <w:t xml:space="preserve">variant of the "app-dc-info" parameter </w:t>
      </w:r>
      <w:r w:rsidRPr="006C3306">
        <w:rPr>
          <w:lang w:val="en-US"/>
        </w:rPr>
        <w:t xml:space="preserve">to know which </w:t>
      </w:r>
      <w:r>
        <w:rPr>
          <w:lang w:val="en-US"/>
        </w:rPr>
        <w:t>application</w:t>
      </w:r>
      <w:r w:rsidRPr="006C3306">
        <w:rPr>
          <w:lang w:val="en-US"/>
        </w:rPr>
        <w:t xml:space="preserve"> data channels to use for the media directed to the respective en</w:t>
      </w:r>
      <w:r>
        <w:rPr>
          <w:lang w:val="en-US"/>
        </w:rPr>
        <w:t xml:space="preserve">d </w:t>
      </w:r>
      <w:r w:rsidRPr="006C3306">
        <w:rPr>
          <w:lang w:val="en-US"/>
        </w:rPr>
        <w:t>points.</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57B889A5" w:rsidR="00FC7E52"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5B8842B2" w14:textId="77777777" w:rsidR="00175862" w:rsidRDefault="00175862" w:rsidP="00175862">
      <w:pPr>
        <w:rPr>
          <w:lang w:val="en-US"/>
        </w:rPr>
      </w:pPr>
      <w:r>
        <w:rPr>
          <w:rFonts w:eastAsia="Malgun Gothic" w:hint="eastAsia"/>
          <w:lang w:val="en-US" w:eastAsia="zh-CN"/>
        </w:rPr>
        <w:t xml:space="preserve">An answering DCMTSI client that </w:t>
      </w:r>
      <w:r>
        <w:rPr>
          <w:rFonts w:hint="eastAsia"/>
          <w:lang w:val="en-US" w:eastAsia="zh-CN"/>
        </w:rPr>
        <w:t xml:space="preserve">intends </w:t>
      </w:r>
      <w:r>
        <w:t xml:space="preserve">to accept an offer for the data channel media description </w:t>
      </w:r>
      <w:r>
        <w:rPr>
          <w:rFonts w:eastAsia="Malgun Gothic" w:hint="eastAsia"/>
          <w:lang w:val="en-US" w:eastAsia="zh-CN"/>
        </w:rPr>
        <w:t xml:space="preserve">including </w:t>
      </w:r>
      <w:r>
        <w:t xml:space="preserve">the </w:t>
      </w:r>
      <w:r>
        <w:rPr>
          <w:rFonts w:hint="eastAsia"/>
          <w:lang w:val="en-US" w:eastAsia="zh-CN"/>
        </w:rPr>
        <w:t xml:space="preserve">SDP direction attribute </w:t>
      </w:r>
      <w:r>
        <w:rPr>
          <w:lang w:val="en-US" w:eastAsia="zh-CN"/>
        </w:rPr>
        <w:t xml:space="preserve">as either "a=sendrecv" (or, equivalently, omitted) or "a=inactive" </w:t>
      </w:r>
      <w:r>
        <w:rPr>
          <w:rFonts w:eastAsia="SimSun" w:hint="eastAsia"/>
          <w:lang w:val="en-US" w:eastAsia="zh-CN"/>
        </w:rPr>
        <w:t xml:space="preserve">shall </w:t>
      </w:r>
      <w:r>
        <w:t xml:space="preserve">include the same </w:t>
      </w:r>
      <w:r>
        <w:rPr>
          <w:rFonts w:hint="eastAsia"/>
          <w:lang w:val="en-US" w:eastAsia="zh-CN"/>
        </w:rPr>
        <w:t xml:space="preserve">attribute </w:t>
      </w:r>
      <w:r>
        <w:t>value for</w:t>
      </w:r>
      <w:r>
        <w:rPr>
          <w:rFonts w:hint="eastAsia"/>
          <w:lang w:val="en-US" w:eastAsia="zh-CN"/>
        </w:rPr>
        <w:t xml:space="preserve"> the </w:t>
      </w:r>
      <w:r>
        <w:rPr>
          <w:rFonts w:eastAsia="Malgun Gothic"/>
        </w:rPr>
        <w:t xml:space="preserve">corresponding data channel media description </w:t>
      </w:r>
      <w:r>
        <w:rPr>
          <w:rFonts w:hint="eastAsia"/>
          <w:lang w:val="en-US" w:eastAsia="zh-CN"/>
        </w:rPr>
        <w:t>f</w:t>
      </w:r>
      <w:r>
        <w:rPr>
          <w:lang w:val="en-US"/>
        </w:rPr>
        <w:t>rom the offer.</w:t>
      </w:r>
    </w:p>
    <w:p w14:paraId="62B6471C" w14:textId="23BD073F" w:rsidR="00175862" w:rsidRPr="00175862" w:rsidRDefault="00175862" w:rsidP="00175862">
      <w:pPr>
        <w:pStyle w:val="NO"/>
        <w:rPr>
          <w:lang w:val="en-US"/>
        </w:rPr>
      </w:pPr>
      <w:r>
        <w:rPr>
          <w:lang w:val="en-US"/>
        </w:rPr>
        <w:t>NOTE:</w:t>
      </w:r>
      <w:r>
        <w:rPr>
          <w:lang w:val="en-US"/>
        </w:rPr>
        <w:tab/>
        <w:t>The meaning of "a=sendonly" and "a=recvonly" SDP direction attributes are undefined for data channel media descriptions.</w:t>
      </w:r>
    </w:p>
    <w:p w14:paraId="3269335C" w14:textId="77777777" w:rsidR="00FC7E52" w:rsidRPr="00567618" w:rsidRDefault="00FC7E52" w:rsidP="00FC7E52">
      <w:pPr>
        <w:pStyle w:val="Heading4"/>
      </w:pPr>
      <w:bookmarkStart w:id="709" w:name="_Toc170382621"/>
      <w:r w:rsidRPr="00443A17">
        <w:t>6.2.10.4</w:t>
      </w:r>
      <w:r w:rsidRPr="00443A17">
        <w:tab/>
        <w:t>Receiving SDP answer</w:t>
      </w:r>
      <w:bookmarkEnd w:id="709"/>
    </w:p>
    <w:p w14:paraId="08E41463" w14:textId="5D8574BA"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r w:rsidR="00735F32">
        <w:rPr>
          <w:rFonts w:eastAsia="Malgun Gothic"/>
        </w:rPr>
        <w:t xml:space="preserve">The </w:t>
      </w:r>
      <w:r w:rsidR="00735F32">
        <w:t xml:space="preserve">"req-app-id" parameter </w:t>
      </w:r>
      <w:r w:rsidR="00735F32">
        <w:rPr>
          <w:rFonts w:eastAsia="Malgun Gothic"/>
        </w:rPr>
        <w:t>of the "a=3gpp-req-app" attribute is used to identify the application for which the application data channels are added/updated</w:t>
      </w:r>
      <w:r w:rsidR="00735F32">
        <w:t>.</w:t>
      </w:r>
    </w:p>
    <w:p w14:paraId="30EEC3C7" w14:textId="77777777" w:rsidR="00FC7E52" w:rsidRPr="00567618" w:rsidRDefault="00FC7E52" w:rsidP="00FC7E52">
      <w:pPr>
        <w:pStyle w:val="Heading3"/>
        <w:rPr>
          <w:rFonts w:cs="Arial"/>
          <w:szCs w:val="28"/>
        </w:rPr>
      </w:pPr>
      <w:bookmarkStart w:id="710" w:name="_Toc99466492"/>
      <w:bookmarkStart w:id="711" w:name="_Toc26369249"/>
      <w:bookmarkStart w:id="712" w:name="_Toc36227131"/>
      <w:bookmarkStart w:id="713" w:name="_Toc36228146"/>
      <w:bookmarkStart w:id="714" w:name="_Toc36228773"/>
      <w:bookmarkStart w:id="715" w:name="_Toc68847092"/>
      <w:bookmarkStart w:id="716" w:name="_Toc74611027"/>
      <w:bookmarkStart w:id="717" w:name="_Toc75566306"/>
      <w:bookmarkStart w:id="718" w:name="_Toc89789857"/>
      <w:bookmarkStart w:id="719" w:name="_Toc170382622"/>
      <w:r w:rsidRPr="00567618">
        <w:t>6.2.11</w:t>
      </w:r>
      <w:r w:rsidRPr="00567618">
        <w:tab/>
        <w:t>Still Images</w:t>
      </w:r>
      <w:bookmarkEnd w:id="710"/>
      <w:bookmarkEnd w:id="719"/>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w:t>
      </w:r>
      <w:r w:rsidRPr="00567618">
        <w:lastRenderedPageBreak/>
        <w:t xml:space="preserve">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371FEEA8" w14:textId="34D8145E" w:rsidR="00914437" w:rsidRDefault="00914437" w:rsidP="00914437">
      <w:pPr>
        <w:pStyle w:val="Heading3"/>
        <w:rPr>
          <w:rFonts w:cs="Arial"/>
          <w:szCs w:val="28"/>
        </w:rPr>
      </w:pPr>
      <w:bookmarkStart w:id="720" w:name="_Toc114648550"/>
      <w:bookmarkStart w:id="721" w:name="_Toc99466493"/>
      <w:bookmarkStart w:id="722" w:name="_Toc170382623"/>
      <w:r>
        <w:t>6.2.12</w:t>
      </w:r>
      <w:r>
        <w:tab/>
      </w:r>
      <w:bookmarkEnd w:id="720"/>
      <w:r>
        <w:t>The a=3gpp-bdc-used-by SDP attribute</w:t>
      </w:r>
      <w:bookmarkEnd w:id="722"/>
      <w:r>
        <w:t xml:space="preserve"> </w:t>
      </w:r>
    </w:p>
    <w:p w14:paraId="5F137C0B" w14:textId="52F28F51" w:rsidR="00914437" w:rsidRDefault="00914437" w:rsidP="00914437">
      <w:pPr>
        <w:pStyle w:val="Heading4"/>
      </w:pPr>
      <w:bookmarkStart w:id="723" w:name="_Toc170382624"/>
      <w:r>
        <w:rPr>
          <w:rFonts w:cs="Arial"/>
          <w:sz w:val="22"/>
          <w:szCs w:val="22"/>
          <w:lang w:val="en-US" w:eastAsia="en-GB"/>
        </w:rPr>
        <w:t>6.2.12.1</w:t>
      </w:r>
      <w:r>
        <w:rPr>
          <w:rFonts w:cs="Arial"/>
          <w:sz w:val="22"/>
          <w:szCs w:val="22"/>
          <w:lang w:val="en-US" w:eastAsia="en-GB"/>
        </w:rPr>
        <w:tab/>
        <w:t>General</w:t>
      </w:r>
      <w:bookmarkEnd w:id="723"/>
    </w:p>
    <w:p w14:paraId="098AAA1C" w14:textId="77777777" w:rsidR="00914437" w:rsidRDefault="00914437" w:rsidP="00914437">
      <w:pPr>
        <w:rPr>
          <w:rFonts w:eastAsia="DengXian"/>
          <w:noProof/>
          <w:lang w:val="x-none" w:eastAsia="zh-CN"/>
        </w:rPr>
      </w:pPr>
      <w:r>
        <w:rPr>
          <w:rFonts w:eastAsia="DengXian" w:hint="eastAsia"/>
          <w:noProof/>
          <w:lang w:val="x-none" w:eastAsia="zh-CN"/>
        </w:rPr>
        <w:t>T</w:t>
      </w:r>
      <w:r>
        <w:rPr>
          <w:rFonts w:eastAsia="DengXian"/>
          <w:noProof/>
          <w:lang w:val="x-none" w:eastAsia="zh-CN"/>
        </w:rPr>
        <w:t xml:space="preserve">he </w:t>
      </w:r>
      <w:r w:rsidRPr="00567618">
        <w:t>"</w:t>
      </w:r>
      <w:r>
        <w:rPr>
          <w:rFonts w:eastAsia="DengXian"/>
          <w:noProof/>
          <w:lang w:val="x-none" w:eastAsia="zh-CN"/>
        </w:rPr>
        <w:t>a=3gpp-bdc-used-by</w:t>
      </w:r>
      <w:r w:rsidRPr="00567618">
        <w:t>"</w:t>
      </w:r>
      <w:r>
        <w:t xml:space="preserve"> attribute indicates which party uses the bootstrap data channel(s) in the media description. It’s a media level attribute, and each data channel SDP media description has at most one </w:t>
      </w:r>
      <w:r w:rsidRPr="00567618">
        <w:t>"</w:t>
      </w:r>
      <w:r>
        <w:t>a=3gpp-bdc-used-by</w:t>
      </w:r>
      <w:r w:rsidRPr="00567618">
        <w:t>"</w:t>
      </w:r>
      <w:r>
        <w:t xml:space="preserve"> attribute.</w:t>
      </w:r>
    </w:p>
    <w:p w14:paraId="27ACAE2B" w14:textId="77777777" w:rsidR="00914437" w:rsidRDefault="00914437" w:rsidP="00914437">
      <w:pPr>
        <w:rPr>
          <w:rFonts w:eastAsia="DengXian"/>
          <w:noProof/>
          <w:lang w:val="x-none" w:eastAsia="zh-CN"/>
        </w:rPr>
      </w:pPr>
      <w:r>
        <w:rPr>
          <w:rFonts w:eastAsia="DengXian" w:hint="eastAsia"/>
          <w:noProof/>
          <w:lang w:val="x-none" w:eastAsia="zh-CN"/>
        </w:rPr>
        <w:t>B</w:t>
      </w:r>
      <w:r>
        <w:rPr>
          <w:rFonts w:eastAsia="DengXian"/>
          <w:noProof/>
          <w:lang w:val="x-none" w:eastAsia="zh-CN"/>
        </w:rPr>
        <w:t>efore the SDP offerer</w:t>
      </w:r>
      <w:r w:rsidRPr="006C7DC3">
        <w:rPr>
          <w:rFonts w:eastAsia="DengXian"/>
          <w:noProof/>
          <w:lang w:val="x-none" w:eastAsia="zh-CN"/>
        </w:rPr>
        <w:t>'</w:t>
      </w:r>
      <w:r>
        <w:rPr>
          <w:rFonts w:eastAsia="DengXian"/>
          <w:noProof/>
          <w:lang w:val="x-none" w:eastAsia="zh-CN"/>
        </w:rPr>
        <w:t xml:space="preserve">s network sends the SDP offer to its peer network, it should add the </w:t>
      </w:r>
      <w:r w:rsidRPr="00567618">
        <w:t>"</w:t>
      </w:r>
      <w:r>
        <w:t>a=3gpp-bdc-used-by</w:t>
      </w:r>
      <w:r w:rsidRPr="00567618">
        <w:t>"</w:t>
      </w:r>
      <w:r>
        <w:t xml:space="preserve"> </w:t>
      </w:r>
      <w:r>
        <w:rPr>
          <w:rFonts w:eastAsia="DengXian"/>
          <w:noProof/>
          <w:lang w:val="x-none" w:eastAsia="zh-CN"/>
        </w:rPr>
        <w:t>attribute into the media description(s) to help the SDP answerer</w:t>
      </w:r>
      <w:r w:rsidRPr="00E4074E">
        <w:rPr>
          <w:rFonts w:eastAsia="DengXian"/>
          <w:noProof/>
          <w:lang w:val="x-none" w:eastAsia="zh-CN"/>
        </w:rPr>
        <w:t>'</w:t>
      </w:r>
      <w:r>
        <w:rPr>
          <w:rFonts w:eastAsia="DengXian"/>
          <w:noProof/>
          <w:lang w:val="x-none" w:eastAsia="zh-CN"/>
        </w:rPr>
        <w:t>s network to distinguish m= lines containing the bootstrap data channels with the same stream ID.</w:t>
      </w:r>
    </w:p>
    <w:p w14:paraId="26A271BA" w14:textId="0CB0877E" w:rsidR="00914437" w:rsidRDefault="00914437" w:rsidP="00914437">
      <w:pPr>
        <w:pStyle w:val="Heading4"/>
      </w:pPr>
      <w:bookmarkStart w:id="724" w:name="_Toc170382625"/>
      <w:r>
        <w:rPr>
          <w:rFonts w:cs="Arial"/>
          <w:sz w:val="22"/>
          <w:szCs w:val="22"/>
          <w:lang w:val="en-US" w:eastAsia="en-GB"/>
        </w:rPr>
        <w:t>6.2.12.2</w:t>
      </w:r>
      <w:r>
        <w:rPr>
          <w:rFonts w:cs="Arial"/>
          <w:sz w:val="22"/>
          <w:szCs w:val="22"/>
          <w:lang w:val="en-US" w:eastAsia="en-GB"/>
        </w:rPr>
        <w:tab/>
        <w:t>3gpp-bdc-used-by ABNF syntax and semantics</w:t>
      </w:r>
      <w:bookmarkEnd w:id="724"/>
    </w:p>
    <w:p w14:paraId="40F1B8B3" w14:textId="77777777" w:rsidR="00914437" w:rsidRDefault="00914437" w:rsidP="00914437">
      <w:pPr>
        <w:rPr>
          <w:rFonts w:eastAsia="DengXian"/>
          <w:noProof/>
          <w:lang w:val="x-none" w:eastAsia="zh-CN"/>
        </w:rPr>
      </w:pPr>
      <w:r>
        <w:rPr>
          <w:rFonts w:eastAsia="DengXian" w:hint="eastAsia"/>
          <w:noProof/>
          <w:lang w:val="x-none" w:eastAsia="zh-CN"/>
        </w:rPr>
        <w:t>3</w:t>
      </w:r>
      <w:r>
        <w:rPr>
          <w:rFonts w:eastAsia="DengXian"/>
          <w:noProof/>
          <w:lang w:val="x-none" w:eastAsia="zh-CN"/>
        </w:rPr>
        <w:t>gpp-bdc-used-by-value = bdc-used-by</w:t>
      </w:r>
    </w:p>
    <w:p w14:paraId="1447737C" w14:textId="77777777" w:rsidR="00914437" w:rsidRDefault="00914437" w:rsidP="00914437">
      <w:pPr>
        <w:rPr>
          <w:rFonts w:eastAsia="DengXian"/>
          <w:noProof/>
          <w:lang w:val="x-none" w:eastAsia="zh-CN"/>
        </w:rPr>
      </w:pPr>
      <w:r>
        <w:rPr>
          <w:rFonts w:eastAsia="DengXian"/>
          <w:noProof/>
          <w:lang w:val="x-none" w:eastAsia="zh-CN"/>
        </w:rPr>
        <w:t>bdc-</w:t>
      </w:r>
      <w:r>
        <w:rPr>
          <w:rFonts w:eastAsia="DengXian" w:hint="eastAsia"/>
          <w:noProof/>
          <w:lang w:val="x-none" w:eastAsia="zh-CN"/>
        </w:rPr>
        <w:t>u</w:t>
      </w:r>
      <w:r>
        <w:rPr>
          <w:rFonts w:eastAsia="DengXian"/>
          <w:noProof/>
          <w:lang w:val="x-none" w:eastAsia="zh-CN"/>
        </w:rPr>
        <w:t xml:space="preserve">sed-by = </w:t>
      </w:r>
      <w:r w:rsidRPr="00A476AA">
        <w:rPr>
          <w:rFonts w:eastAsia="DengXian"/>
          <w:noProof/>
          <w:lang w:val="x-none" w:eastAsia="zh-CN"/>
        </w:rPr>
        <w:t>"</w:t>
      </w:r>
      <w:r>
        <w:rPr>
          <w:rFonts w:eastAsia="DengXian"/>
          <w:noProof/>
          <w:lang w:val="x-none" w:eastAsia="zh-CN"/>
        </w:rPr>
        <w:t>sender</w:t>
      </w:r>
      <w:r w:rsidRPr="00A476AA">
        <w:rPr>
          <w:rFonts w:eastAsia="DengXian"/>
          <w:noProof/>
          <w:lang w:val="x-none" w:eastAsia="zh-CN"/>
        </w:rPr>
        <w:t>"</w:t>
      </w:r>
      <w:r>
        <w:rPr>
          <w:rFonts w:eastAsia="DengXian"/>
          <w:noProof/>
          <w:lang w:val="x-none" w:eastAsia="zh-CN"/>
        </w:rPr>
        <w:t xml:space="preserve"> / </w:t>
      </w:r>
      <w:r w:rsidRPr="00A476AA">
        <w:rPr>
          <w:rFonts w:eastAsia="DengXian"/>
          <w:noProof/>
          <w:lang w:val="x-none" w:eastAsia="zh-CN"/>
        </w:rPr>
        <w:t>"</w:t>
      </w:r>
      <w:r>
        <w:rPr>
          <w:rFonts w:eastAsia="DengXian"/>
          <w:noProof/>
          <w:lang w:val="x-none" w:eastAsia="zh-CN"/>
        </w:rPr>
        <w:t>receiver</w:t>
      </w:r>
      <w:r w:rsidRPr="00A476AA">
        <w:rPr>
          <w:rFonts w:eastAsia="DengXian"/>
          <w:noProof/>
          <w:lang w:val="x-none" w:eastAsia="zh-CN"/>
        </w:rPr>
        <w:t>"</w:t>
      </w:r>
    </w:p>
    <w:p w14:paraId="14262854" w14:textId="77777777" w:rsidR="00914437" w:rsidRDefault="00914437" w:rsidP="00914437">
      <w:pPr>
        <w:rPr>
          <w:rFonts w:eastAsia="DengXian"/>
          <w:noProof/>
          <w:lang w:eastAsia="zh-CN"/>
        </w:rPr>
      </w:pPr>
    </w:p>
    <w:p w14:paraId="16E5CE8C" w14:textId="77777777" w:rsidR="00914437" w:rsidRDefault="00914437" w:rsidP="00914437">
      <w:pPr>
        <w:rPr>
          <w:rFonts w:eastAsia="DengXian"/>
          <w:noProof/>
          <w:lang w:eastAsia="zh-CN"/>
        </w:rPr>
      </w:pPr>
      <w:r>
        <w:rPr>
          <w:rFonts w:eastAsia="DengXian"/>
          <w:noProof/>
          <w:lang w:eastAsia="zh-CN"/>
        </w:rPr>
        <w:t>The bdc-used-by parameter indicates which party uses the bootstrap data channel(s) in the media description. The following bdc-used-by values are defined:</w:t>
      </w:r>
    </w:p>
    <w:p w14:paraId="093194E6" w14:textId="77777777" w:rsidR="00914437" w:rsidRDefault="00914437" w:rsidP="00914437">
      <w:pPr>
        <w:pStyle w:val="B1"/>
      </w:pPr>
      <w:r>
        <w:rPr>
          <w:rFonts w:eastAsia="DengXian"/>
          <w:noProof/>
          <w:lang w:eastAsia="zh-CN"/>
        </w:rPr>
        <w:t>-</w:t>
      </w:r>
      <w:r>
        <w:rPr>
          <w:rFonts w:eastAsia="DengXian"/>
          <w:noProof/>
          <w:lang w:eastAsia="zh-CN"/>
        </w:rPr>
        <w:tab/>
      </w:r>
      <w:r w:rsidRPr="00567618">
        <w:t>"</w:t>
      </w:r>
      <w:r>
        <w:t>sender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sending this SDP</w:t>
      </w:r>
      <w:r w:rsidRPr="007A6D95">
        <w:t>.</w:t>
      </w:r>
      <w:r>
        <w:t xml:space="preserve"> It means that the bootstrap data channel(s) are used by the UE sending this SDP. Thus the bootstrap data channel(s) are established between the UE sending this SDP and the remote network of the UE sending this SDP and need to be terminated by the remote network of the UE sending this SDP. </w:t>
      </w:r>
    </w:p>
    <w:p w14:paraId="4E29EC55" w14:textId="77777777" w:rsidR="00914437" w:rsidRPr="00381D31" w:rsidRDefault="00914437" w:rsidP="00914437">
      <w:pPr>
        <w:pStyle w:val="B1"/>
        <w:rPr>
          <w:rFonts w:eastAsia="DengXian"/>
          <w:noProof/>
          <w:lang w:eastAsia="zh-CN"/>
        </w:rPr>
      </w:pPr>
      <w:r>
        <w:rPr>
          <w:rFonts w:eastAsia="DengXian"/>
          <w:noProof/>
          <w:lang w:eastAsia="zh-CN"/>
        </w:rPr>
        <w:t>-</w:t>
      </w:r>
      <w:r>
        <w:rPr>
          <w:rFonts w:eastAsia="DengXian"/>
          <w:noProof/>
          <w:lang w:eastAsia="zh-CN"/>
        </w:rPr>
        <w:tab/>
      </w:r>
      <w:r w:rsidRPr="00567618">
        <w:t>"</w:t>
      </w:r>
      <w:r>
        <w:t>receiver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receiving this SDP</w:t>
      </w:r>
      <w:r w:rsidRPr="007A6D95">
        <w:t>.</w:t>
      </w:r>
      <w:r>
        <w:t xml:space="preserve"> It means that the bootstrap data channel(s) are used by the UE receiving this SDP. Thus the bootstrap data channel(s) are established between the UE receiving this SDP and the local network of the UE sending this SDP, and need to be terminated by the UE receiving the SDP.</w:t>
      </w:r>
      <w:r>
        <w:rPr>
          <w:rFonts w:eastAsia="DengXian"/>
          <w:noProof/>
          <w:lang w:eastAsia="zh-CN"/>
        </w:rPr>
        <w:t xml:space="preserve"> </w:t>
      </w:r>
    </w:p>
    <w:p w14:paraId="4743E74A" w14:textId="77777777" w:rsidR="00735F32" w:rsidRPr="006C3306" w:rsidRDefault="00735F32" w:rsidP="00735F32">
      <w:pPr>
        <w:pStyle w:val="Heading3"/>
        <w:rPr>
          <w:rFonts w:cs="Arial"/>
          <w:szCs w:val="28"/>
        </w:rPr>
      </w:pPr>
      <w:bookmarkStart w:id="725" w:name="_Toc170382626"/>
      <w:r w:rsidRPr="00567618">
        <w:t>6.2.1</w:t>
      </w:r>
      <w:r>
        <w:t>3</w:t>
      </w:r>
      <w:r w:rsidRPr="00567618">
        <w:tab/>
      </w:r>
      <w:r w:rsidRPr="006C3306">
        <w:t>The a=3gpp-req-app SDP attribute</w:t>
      </w:r>
      <w:bookmarkEnd w:id="725"/>
      <w:r w:rsidRPr="006C3306">
        <w:t xml:space="preserve"> </w:t>
      </w:r>
    </w:p>
    <w:p w14:paraId="130CDD4C" w14:textId="77777777" w:rsidR="00735F32" w:rsidRPr="006C3306" w:rsidRDefault="00735F32" w:rsidP="00735F32">
      <w:pPr>
        <w:pStyle w:val="Heading4"/>
      </w:pPr>
      <w:bookmarkStart w:id="726" w:name="_Toc170382627"/>
      <w:r w:rsidRPr="00BE3FDE">
        <w:t>6.2.1</w:t>
      </w:r>
      <w:r>
        <w:t>3</w:t>
      </w:r>
      <w:r w:rsidRPr="00BE3FDE">
        <w:t>.1</w:t>
      </w:r>
      <w:r>
        <w:tab/>
      </w:r>
      <w:r w:rsidRPr="00BE3FDE">
        <w:t>General</w:t>
      </w:r>
      <w:bookmarkEnd w:id="726"/>
    </w:p>
    <w:p w14:paraId="6F927729" w14:textId="77777777" w:rsidR="00735F32" w:rsidRPr="006C3306" w:rsidRDefault="00735F32" w:rsidP="00735F32">
      <w:r w:rsidRPr="006C3306">
        <w:t xml:space="preserve">When a DCMTSI client initiates the addition of </w:t>
      </w:r>
      <w:r>
        <w:t xml:space="preserve">application </w:t>
      </w:r>
      <w:r w:rsidRPr="006C3306">
        <w:t xml:space="preserve">data channel(s) to a call with a peer DCMTSI client for different applications, the SDP offer/answer shall identify the applications and which data channels are to be created for them by signalling the identification for that application via the </w:t>
      </w:r>
      <w:r>
        <w:t xml:space="preserve">media level </w:t>
      </w:r>
      <w:r w:rsidRPr="006C3306">
        <w:rPr>
          <w:noProof/>
        </w:rPr>
        <w:t>"</w:t>
      </w:r>
      <w:r w:rsidRPr="006C3306">
        <w:t>a=3gpp-req-app</w:t>
      </w:r>
      <w:r w:rsidRPr="006C3306">
        <w:rPr>
          <w:noProof/>
        </w:rPr>
        <w:t>"</w:t>
      </w:r>
      <w:r>
        <w:rPr>
          <w:noProof/>
        </w:rPr>
        <w:t xml:space="preserve"> </w:t>
      </w:r>
      <w:r w:rsidRPr="006C3306">
        <w:t xml:space="preserve">attribute </w:t>
      </w:r>
      <w:r>
        <w:t xml:space="preserve">added </w:t>
      </w:r>
      <w:r w:rsidRPr="006C3306">
        <w:t xml:space="preserve">to the media lines describing </w:t>
      </w:r>
      <w:r>
        <w:t xml:space="preserve">application </w:t>
      </w:r>
      <w:r w:rsidRPr="006C3306">
        <w:t>data channels for the application as discussed in section 6.2.10.1.</w:t>
      </w:r>
      <w:r>
        <w:t xml:space="preserve"> The application identification can be included in the data channel application.</w:t>
      </w:r>
    </w:p>
    <w:p w14:paraId="60F255D4" w14:textId="77777777" w:rsidR="00735F32" w:rsidRPr="006C3306" w:rsidRDefault="00735F32" w:rsidP="00735F32">
      <w:pPr>
        <w:rPr>
          <w:noProof/>
        </w:rPr>
      </w:pPr>
      <w:r w:rsidRPr="006C3306">
        <w:lastRenderedPageBreak/>
        <w:t xml:space="preserve">Both DCMTSI clients negotiating </w:t>
      </w:r>
      <w:r>
        <w:t xml:space="preserve">application </w:t>
      </w:r>
      <w:r w:rsidRPr="006C3306">
        <w:t>data channels for a call between the</w:t>
      </w:r>
      <w:r>
        <w:t>m</w:t>
      </w:r>
      <w:r w:rsidRPr="006C3306">
        <w:t xml:space="preserve"> shall identify the application requesting </w:t>
      </w:r>
      <w:r>
        <w:t xml:space="preserve">application </w:t>
      </w:r>
      <w:r w:rsidRPr="006C3306">
        <w:t xml:space="preserve">data channel(s) to be established via the </w:t>
      </w:r>
      <w:r>
        <w:t>"re</w:t>
      </w:r>
      <w:r>
        <w:rPr>
          <w:rFonts w:hint="eastAsia"/>
          <w:lang w:eastAsia="zh-CN"/>
        </w:rPr>
        <w:t>q</w:t>
      </w:r>
      <w:r>
        <w:t xml:space="preserve">-app-id" parameter of an </w:t>
      </w:r>
      <w:r w:rsidRPr="006C3306">
        <w:rPr>
          <w:noProof/>
        </w:rPr>
        <w:t>"</w:t>
      </w:r>
      <w:r w:rsidRPr="006C3306">
        <w:t>a=3gpp-req-app</w:t>
      </w:r>
      <w:r w:rsidRPr="006C3306">
        <w:rPr>
          <w:noProof/>
        </w:rPr>
        <w:t>" media-level SDP attribute</w:t>
      </w:r>
      <w:r>
        <w:rPr>
          <w:noProof/>
        </w:rPr>
        <w:t xml:space="preserve"> </w:t>
      </w:r>
      <w:r w:rsidRPr="006C3306">
        <w:rPr>
          <w:noProof/>
        </w:rPr>
        <w:t xml:space="preserve">that conveys a value set by the application launched on a UE, and configured on that application when it is made available for retreival via a bootstrap data channel. </w:t>
      </w:r>
      <w:r w:rsidRPr="006C3306">
        <w:rPr>
          <w:lang w:val="en-US"/>
        </w:rPr>
        <w:t>The "a=</w:t>
      </w:r>
      <w:r w:rsidRPr="006C3306">
        <w:t>3gpp-req-app</w:t>
      </w:r>
      <w:r w:rsidRPr="006C3306">
        <w:rPr>
          <w:lang w:val="en-US"/>
        </w:rPr>
        <w:t xml:space="preserve">" attribute may also include an </w:t>
      </w:r>
      <w:r>
        <w:rPr>
          <w:lang w:val="en-US"/>
        </w:rPr>
        <w:t>"adc-stream-id-</w:t>
      </w:r>
      <w:r w:rsidRPr="006C3306">
        <w:rPr>
          <w:lang w:val="en-US"/>
        </w:rPr>
        <w:t>end</w:t>
      </w:r>
      <w:r>
        <w:rPr>
          <w:lang w:val="en-US"/>
        </w:rPr>
        <w:t>p</w:t>
      </w:r>
      <w:r w:rsidRPr="006C3306">
        <w:rPr>
          <w:lang w:val="en-US"/>
        </w:rPr>
        <w:t>oint</w:t>
      </w:r>
      <w:r>
        <w:rPr>
          <w:lang w:val="en-US"/>
        </w:rPr>
        <w:t>"</w:t>
      </w:r>
      <w:r w:rsidRPr="006C3306">
        <w:rPr>
          <w:lang w:val="en-US"/>
        </w:rPr>
        <w:t xml:space="preserve"> </w:t>
      </w:r>
      <w:r>
        <w:rPr>
          <w:lang w:val="en-US"/>
        </w:rPr>
        <w:t>variant of the "app-dc-info" parameter</w:t>
      </w:r>
      <w:r w:rsidRPr="00300C10">
        <w:rPr>
          <w:lang w:val="en-US"/>
        </w:rPr>
        <w:t xml:space="preserve"> </w:t>
      </w:r>
      <w:r w:rsidRPr="006C3306">
        <w:rPr>
          <w:lang w:val="en-US"/>
        </w:rPr>
        <w:t>to allow the UEs to identify the endpoints for the application data channels used for communication to a network server or to the remote UE. The combination of "</w:t>
      </w:r>
      <w:r>
        <w:t>req-app-id</w:t>
      </w:r>
      <w:r w:rsidRPr="006C3306">
        <w:rPr>
          <w:lang w:val="en-US"/>
        </w:rPr>
        <w:t xml:space="preserve">" and </w:t>
      </w:r>
      <w:r>
        <w:rPr>
          <w:noProof/>
        </w:rPr>
        <w:t>"app-dc-info</w:t>
      </w:r>
      <w:r>
        <w:rPr>
          <w:lang w:val="en-US"/>
        </w:rPr>
        <w:t>" parameters</w:t>
      </w:r>
      <w:r w:rsidRPr="00300C10">
        <w:rPr>
          <w:lang w:val="en-US"/>
        </w:rPr>
        <w:t xml:space="preserve"> </w:t>
      </w:r>
      <w:r w:rsidRPr="006C3306">
        <w:rPr>
          <w:lang w:val="en-US"/>
        </w:rPr>
        <w:t xml:space="preserve">allows the communicating UEs to bind the offers and answers for each data channel being negotiated </w:t>
      </w:r>
      <w:r w:rsidRPr="006C3306">
        <w:rPr>
          <w:noProof/>
        </w:rPr>
        <w:t xml:space="preserve">for the identified application.  </w:t>
      </w:r>
    </w:p>
    <w:p w14:paraId="4BD3A29F" w14:textId="77777777" w:rsidR="00735F32" w:rsidRPr="006C3306" w:rsidRDefault="00735F32" w:rsidP="00735F32">
      <w:pPr>
        <w:pStyle w:val="Heading4"/>
      </w:pPr>
      <w:bookmarkStart w:id="727" w:name="_Toc114648536"/>
      <w:bookmarkStart w:id="728" w:name="_Toc170382628"/>
      <w:r w:rsidRPr="006C3306">
        <w:t>6.2.1</w:t>
      </w:r>
      <w:r>
        <w:t>3</w:t>
      </w:r>
      <w:r w:rsidRPr="006C3306">
        <w:t>.2</w:t>
      </w:r>
      <w:r w:rsidRPr="006C3306">
        <w:tab/>
        <w:t>3gpp-req-app</w:t>
      </w:r>
      <w:r w:rsidRPr="006C3306" w:rsidDel="00B47F27">
        <w:t xml:space="preserve"> </w:t>
      </w:r>
      <w:r w:rsidRPr="006C3306">
        <w:t>ABNF syntax and semantics</w:t>
      </w:r>
      <w:bookmarkEnd w:id="728"/>
      <w:r w:rsidRPr="006C3306">
        <w:t xml:space="preserve"> </w:t>
      </w:r>
      <w:bookmarkEnd w:id="727"/>
    </w:p>
    <w:p w14:paraId="11128A3A" w14:textId="77777777" w:rsidR="00735F32" w:rsidRPr="006C3306" w:rsidRDefault="00735F32" w:rsidP="00735F32">
      <w:pPr>
        <w:rPr>
          <w:noProof/>
        </w:rPr>
      </w:pPr>
      <w:r w:rsidRPr="006C3306">
        <w:t>3gpp-req-app</w:t>
      </w:r>
      <w:r w:rsidRPr="006C3306">
        <w:rPr>
          <w:noProof/>
        </w:rPr>
        <w:t xml:space="preserve">-value = </w:t>
      </w:r>
      <w:r w:rsidRPr="006C3306">
        <w:t>req-app</w:t>
      </w:r>
      <w:r w:rsidRPr="006C3306">
        <w:rPr>
          <w:noProof/>
        </w:rPr>
        <w:t xml:space="preserve">-id </w:t>
      </w:r>
      <w:r>
        <w:rPr>
          <w:noProof/>
        </w:rPr>
        <w:t>[";"</w:t>
      </w:r>
      <w:r w:rsidRPr="006C3306">
        <w:rPr>
          <w:noProof/>
        </w:rPr>
        <w:t xml:space="preserve"> </w:t>
      </w:r>
      <w:r>
        <w:rPr>
          <w:noProof/>
        </w:rPr>
        <w:t>app-dc-info]</w:t>
      </w:r>
      <w:r w:rsidRPr="006C3306">
        <w:rPr>
          <w:noProof/>
        </w:rPr>
        <w:t xml:space="preserve"> *(";" </w:t>
      </w:r>
      <w:r w:rsidRPr="006C3306">
        <w:t>3gpp-req-app</w:t>
      </w:r>
      <w:r w:rsidRPr="006C3306">
        <w:rPr>
          <w:noProof/>
        </w:rPr>
        <w:t>-opt)</w:t>
      </w:r>
    </w:p>
    <w:p w14:paraId="0F4D8C18" w14:textId="77777777" w:rsidR="00735F32" w:rsidRDefault="00735F32" w:rsidP="00735F32">
      <w:pPr>
        <w:rPr>
          <w:noProof/>
        </w:rPr>
      </w:pPr>
      <w:r w:rsidRPr="006C3306">
        <w:t>req-app</w:t>
      </w:r>
      <w:r w:rsidRPr="006C3306">
        <w:rPr>
          <w:noProof/>
        </w:rPr>
        <w:t>-id = quoted-string</w:t>
      </w:r>
    </w:p>
    <w:p w14:paraId="2D0430F6" w14:textId="77777777" w:rsidR="00735F32" w:rsidRDefault="00735F32" w:rsidP="00735F32">
      <w:pPr>
        <w:rPr>
          <w:noProof/>
        </w:rPr>
      </w:pPr>
      <w:r>
        <w:rPr>
          <w:noProof/>
        </w:rPr>
        <w:t>app-dc-info = adc-info *[ SP adc-info]</w:t>
      </w:r>
    </w:p>
    <w:p w14:paraId="14D728B5" w14:textId="77777777" w:rsidR="00735F32" w:rsidRDefault="00735F32" w:rsidP="00735F32">
      <w:pPr>
        <w:rPr>
          <w:noProof/>
        </w:rPr>
      </w:pPr>
      <w:r>
        <w:rPr>
          <w:noProof/>
        </w:rPr>
        <w:t>adc-info = adc-stream-id / adc-stream-id-endpoint</w:t>
      </w:r>
    </w:p>
    <w:p w14:paraId="1D416B57" w14:textId="77777777" w:rsidR="00735F32" w:rsidRDefault="00735F32" w:rsidP="00735F32">
      <w:pPr>
        <w:rPr>
          <w:noProof/>
        </w:rPr>
      </w:pPr>
      <w:r>
        <w:rPr>
          <w:noProof/>
        </w:rPr>
        <w:t>adc-stream-id = 4*5DIGIT</w:t>
      </w:r>
    </w:p>
    <w:p w14:paraId="71BFBC4C" w14:textId="77777777" w:rsidR="00735F32" w:rsidRPr="00C830D1" w:rsidRDefault="00735F32" w:rsidP="00735F32">
      <w:pPr>
        <w:rPr>
          <w:noProof/>
        </w:rPr>
      </w:pPr>
      <w:r>
        <w:rPr>
          <w:noProof/>
        </w:rPr>
        <w:t>adc-stream-id-endpoint = adc-stream-id "-" endpoint-type</w:t>
      </w:r>
    </w:p>
    <w:p w14:paraId="63A7ABB0" w14:textId="77777777" w:rsidR="00735F32" w:rsidRPr="006C3306" w:rsidRDefault="00735F32" w:rsidP="00735F32">
      <w:pPr>
        <w:rPr>
          <w:noProof/>
        </w:rPr>
      </w:pPr>
      <w:r w:rsidRPr="006C3306">
        <w:rPr>
          <w:noProof/>
        </w:rPr>
        <w:t>endpoint-</w:t>
      </w:r>
      <w:r>
        <w:rPr>
          <w:noProof/>
        </w:rPr>
        <w:t>type</w:t>
      </w:r>
      <w:r w:rsidRPr="006C3306">
        <w:rPr>
          <w:noProof/>
        </w:rPr>
        <w:t xml:space="preserve"> = </w:t>
      </w:r>
      <w:r>
        <w:rPr>
          <w:noProof/>
        </w:rPr>
        <w:t>"UE" / "Server"</w:t>
      </w:r>
    </w:p>
    <w:p w14:paraId="32727759" w14:textId="77777777" w:rsidR="00735F32" w:rsidRPr="006C3306" w:rsidRDefault="00735F32" w:rsidP="00735F32">
      <w:pPr>
        <w:rPr>
          <w:noProof/>
        </w:rPr>
      </w:pPr>
      <w:r w:rsidRPr="006C3306">
        <w:t>3gpp-req-app</w:t>
      </w:r>
      <w:r w:rsidRPr="006C3306">
        <w:rPr>
          <w:noProof/>
        </w:rPr>
        <w:t>-opt = token</w:t>
      </w:r>
    </w:p>
    <w:p w14:paraId="6C596733" w14:textId="77777777" w:rsidR="00735F32" w:rsidRPr="006C3306" w:rsidRDefault="00735F32" w:rsidP="00735F32">
      <w:pPr>
        <w:rPr>
          <w:noProof/>
        </w:rPr>
      </w:pPr>
      <w:r w:rsidRPr="006C3306">
        <w:rPr>
          <w:noProof/>
        </w:rPr>
        <w:t>quoted-string = DQUOTE *(quoted-char / escaped-char) DQUOTE</w:t>
      </w:r>
    </w:p>
    <w:p w14:paraId="3CD8EF83" w14:textId="77777777" w:rsidR="00735F32" w:rsidRPr="006C3306" w:rsidRDefault="00735F32" w:rsidP="00735F32">
      <w:pPr>
        <w:rPr>
          <w:noProof/>
        </w:rPr>
      </w:pPr>
      <w:r w:rsidRPr="006C3306">
        <w:rPr>
          <w:noProof/>
        </w:rPr>
        <w:t>quoted-char = SP / quoted-visible</w:t>
      </w:r>
    </w:p>
    <w:p w14:paraId="6969424A" w14:textId="77777777" w:rsidR="00735F32" w:rsidRPr="006C3306" w:rsidRDefault="00735F32" w:rsidP="00735F32">
      <w:pPr>
        <w:rPr>
          <w:noProof/>
        </w:rPr>
      </w:pPr>
      <w:r w:rsidRPr="006C3306">
        <w:rPr>
          <w:noProof/>
        </w:rPr>
        <w:t>quoted-visible = %x21 / %x23-24 / %x26-7E ; VCHAR without " or %</w:t>
      </w:r>
    </w:p>
    <w:p w14:paraId="0620F896" w14:textId="77777777" w:rsidR="00735F32" w:rsidRPr="006C3306" w:rsidRDefault="00735F32" w:rsidP="00735F32">
      <w:pPr>
        <w:rPr>
          <w:noProof/>
        </w:rPr>
      </w:pPr>
      <w:r w:rsidRPr="006C3306">
        <w:rPr>
          <w:noProof/>
        </w:rPr>
        <w:t>escaped-char = "%" HEXDIG HEXDIG</w:t>
      </w:r>
    </w:p>
    <w:p w14:paraId="39ED54F4" w14:textId="77777777" w:rsidR="00735F32" w:rsidRPr="006C3306" w:rsidRDefault="00735F32" w:rsidP="00735F32">
      <w:pPr>
        <w:rPr>
          <w:noProof/>
        </w:rPr>
      </w:pPr>
      <w:r w:rsidRPr="006C3306">
        <w:rPr>
          <w:noProof/>
        </w:rPr>
        <w:t>DQUOTE = &lt;from RFC 5234&gt;</w:t>
      </w:r>
    </w:p>
    <w:p w14:paraId="60E0F2E6" w14:textId="77777777" w:rsidR="00735F32" w:rsidRDefault="00735F32" w:rsidP="00735F32">
      <w:pPr>
        <w:rPr>
          <w:noProof/>
        </w:rPr>
      </w:pPr>
      <w:r w:rsidRPr="006C3306">
        <w:rPr>
          <w:noProof/>
        </w:rPr>
        <w:t>token = &lt;from RFC 4566&gt;</w:t>
      </w:r>
    </w:p>
    <w:p w14:paraId="30D34EBA" w14:textId="77777777" w:rsidR="00735F32" w:rsidRDefault="00735F32" w:rsidP="00735F32">
      <w:pPr>
        <w:rPr>
          <w:rFonts w:eastAsia="SimSun"/>
          <w:lang w:eastAsia="zh-CN"/>
        </w:rPr>
      </w:pPr>
      <w:r>
        <w:rPr>
          <w:rFonts w:eastAsia="SimSun"/>
          <w:lang w:eastAsia="zh-CN"/>
        </w:rPr>
        <w:t>The "req-app-id" parameter identifies the application in a way that is sufficiently unique to avoid ambiguity in the context where it is used.</w:t>
      </w:r>
    </w:p>
    <w:p w14:paraId="35800200" w14:textId="77777777" w:rsidR="00735F32" w:rsidRDefault="00735F32" w:rsidP="00735F32">
      <w:pPr>
        <w:rPr>
          <w:rFonts w:eastAsia="SimSun"/>
          <w:lang w:eastAsia="zh-CN"/>
        </w:rPr>
      </w:pPr>
      <w:r>
        <w:rPr>
          <w:rFonts w:eastAsia="SimSun"/>
          <w:lang w:eastAsia="zh-CN"/>
        </w:rPr>
        <w:t>The "</w:t>
      </w:r>
      <w:r>
        <w:rPr>
          <w:noProof/>
        </w:rPr>
        <w:t>app-dc-info</w:t>
      </w:r>
      <w:r>
        <w:rPr>
          <w:rFonts w:eastAsia="SimSun"/>
          <w:lang w:eastAsia="zh-CN"/>
        </w:rPr>
        <w:t xml:space="preserve">" parameter indicates the application data channels used by the application identified by "req-app-id" parameter and the type of the remote endpoint of every application data channel. By including </w:t>
      </w:r>
      <w:r w:rsidRPr="00E91379">
        <w:rPr>
          <w:rFonts w:eastAsia="SimSun"/>
          <w:lang w:eastAsia="zh-CN"/>
        </w:rPr>
        <w:t>"</w:t>
      </w:r>
      <w:r>
        <w:rPr>
          <w:rFonts w:eastAsia="SimSun"/>
          <w:lang w:eastAsia="zh-CN"/>
        </w:rPr>
        <w:t>adc-stream-id-</w:t>
      </w:r>
      <w:r w:rsidRPr="00E91379">
        <w:rPr>
          <w:rFonts w:eastAsia="SimSun"/>
          <w:lang w:eastAsia="zh-CN"/>
        </w:rPr>
        <w:t>endpoint"</w:t>
      </w:r>
      <w:r>
        <w:rPr>
          <w:rFonts w:eastAsia="SimSun"/>
          <w:lang w:eastAsia="zh-CN"/>
        </w:rPr>
        <w:t xml:space="preserve"> parameter, the SDP sender indicates to the network if the corresponding data channel stream is intended to be established towards a server or the remote UE. The application is responsible for distinguishing which data channel stream is towards a server or remote UE.</w:t>
      </w:r>
    </w:p>
    <w:p w14:paraId="0CAB5BF1" w14:textId="77777777" w:rsidR="00FC7E52" w:rsidRPr="00567618" w:rsidRDefault="00FC7E52" w:rsidP="00FC7E52">
      <w:pPr>
        <w:pStyle w:val="Heading2"/>
      </w:pPr>
      <w:bookmarkStart w:id="729" w:name="_Toc170382629"/>
      <w:r w:rsidRPr="00567618">
        <w:t>6.3</w:t>
      </w:r>
      <w:r w:rsidRPr="00567618">
        <w:tab/>
        <w:t>Session control procedures</w:t>
      </w:r>
      <w:bookmarkEnd w:id="711"/>
      <w:bookmarkEnd w:id="712"/>
      <w:bookmarkEnd w:id="713"/>
      <w:bookmarkEnd w:id="714"/>
      <w:bookmarkEnd w:id="715"/>
      <w:bookmarkEnd w:id="716"/>
      <w:bookmarkEnd w:id="717"/>
      <w:bookmarkEnd w:id="718"/>
      <w:bookmarkEnd w:id="721"/>
      <w:bookmarkEnd w:id="729"/>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lastRenderedPageBreak/>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30" w:name="_Toc26369250"/>
      <w:bookmarkStart w:id="731" w:name="_Toc36227132"/>
      <w:bookmarkStart w:id="732" w:name="_Toc36228147"/>
      <w:bookmarkStart w:id="733" w:name="_Toc36228774"/>
      <w:bookmarkStart w:id="734" w:name="_Toc68847093"/>
      <w:bookmarkStart w:id="735" w:name="_Toc74611028"/>
      <w:bookmarkStart w:id="736" w:name="_Toc75566307"/>
      <w:bookmarkStart w:id="737" w:name="_Toc89789858"/>
      <w:bookmarkStart w:id="738" w:name="_Toc99466494"/>
      <w:bookmarkStart w:id="739" w:name="_Toc170382630"/>
      <w:r w:rsidRPr="00567618">
        <w:t>7</w:t>
      </w:r>
      <w:r w:rsidRPr="00567618">
        <w:tab/>
        <w:t>Data transport</w:t>
      </w:r>
      <w:bookmarkEnd w:id="730"/>
      <w:bookmarkEnd w:id="731"/>
      <w:bookmarkEnd w:id="732"/>
      <w:bookmarkEnd w:id="733"/>
      <w:bookmarkEnd w:id="734"/>
      <w:bookmarkEnd w:id="735"/>
      <w:bookmarkEnd w:id="736"/>
      <w:bookmarkEnd w:id="737"/>
      <w:bookmarkEnd w:id="738"/>
      <w:bookmarkEnd w:id="739"/>
    </w:p>
    <w:p w14:paraId="56700730" w14:textId="77777777" w:rsidR="00FC7E52" w:rsidRPr="00567618" w:rsidRDefault="00FC7E52" w:rsidP="00FC7E52">
      <w:pPr>
        <w:pStyle w:val="Heading2"/>
      </w:pPr>
      <w:bookmarkStart w:id="740" w:name="_Toc26369251"/>
      <w:bookmarkStart w:id="741" w:name="_Toc36227133"/>
      <w:bookmarkStart w:id="742" w:name="_Toc36228148"/>
      <w:bookmarkStart w:id="743" w:name="_Toc36228775"/>
      <w:bookmarkStart w:id="744" w:name="_Toc68847094"/>
      <w:bookmarkStart w:id="745" w:name="_Toc74611029"/>
      <w:bookmarkStart w:id="746" w:name="_Toc75566308"/>
      <w:bookmarkStart w:id="747" w:name="_Toc89789859"/>
      <w:bookmarkStart w:id="748" w:name="_Toc99466495"/>
      <w:bookmarkStart w:id="749" w:name="_Toc170382631"/>
      <w:r w:rsidRPr="00567618">
        <w:t>7.1</w:t>
      </w:r>
      <w:r w:rsidRPr="00567618">
        <w:tab/>
        <w:t>General</w:t>
      </w:r>
      <w:bookmarkEnd w:id="740"/>
      <w:bookmarkEnd w:id="741"/>
      <w:bookmarkEnd w:id="742"/>
      <w:bookmarkEnd w:id="743"/>
      <w:bookmarkEnd w:id="744"/>
      <w:bookmarkEnd w:id="745"/>
      <w:bookmarkEnd w:id="746"/>
      <w:bookmarkEnd w:id="747"/>
      <w:bookmarkEnd w:id="748"/>
      <w:bookmarkEnd w:id="749"/>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50" w:name="_Toc26369252"/>
      <w:bookmarkStart w:id="751" w:name="_Toc36227134"/>
      <w:bookmarkStart w:id="752" w:name="_Toc36228149"/>
      <w:bookmarkStart w:id="753" w:name="_Toc36228776"/>
      <w:bookmarkStart w:id="754" w:name="_Toc68847095"/>
      <w:bookmarkStart w:id="755" w:name="_Toc74611030"/>
      <w:bookmarkStart w:id="756" w:name="_Toc75566309"/>
      <w:bookmarkStart w:id="757" w:name="_Toc89789860"/>
      <w:bookmarkStart w:id="758" w:name="_Toc99466496"/>
      <w:bookmarkStart w:id="759" w:name="_Toc170382632"/>
      <w:r w:rsidRPr="00567618">
        <w:t>7.2</w:t>
      </w:r>
      <w:r w:rsidRPr="00567618">
        <w:tab/>
        <w:t>RTP profiles</w:t>
      </w:r>
      <w:bookmarkEnd w:id="750"/>
      <w:bookmarkEnd w:id="751"/>
      <w:bookmarkEnd w:id="752"/>
      <w:bookmarkEnd w:id="753"/>
      <w:bookmarkEnd w:id="754"/>
      <w:bookmarkEnd w:id="755"/>
      <w:bookmarkEnd w:id="756"/>
      <w:bookmarkEnd w:id="757"/>
      <w:bookmarkEnd w:id="758"/>
      <w:bookmarkEnd w:id="759"/>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60" w:name="_Toc26369253"/>
      <w:bookmarkStart w:id="761" w:name="_Toc36227135"/>
      <w:bookmarkStart w:id="762" w:name="_Toc36228150"/>
      <w:bookmarkStart w:id="763" w:name="_Toc36228777"/>
      <w:bookmarkStart w:id="764" w:name="_Toc68847096"/>
      <w:bookmarkStart w:id="765" w:name="_Toc74611031"/>
      <w:bookmarkStart w:id="766" w:name="_Toc75566310"/>
      <w:bookmarkStart w:id="767" w:name="_Toc89789861"/>
      <w:bookmarkStart w:id="768" w:name="_Toc99466497"/>
      <w:bookmarkStart w:id="769" w:name="_Toc170382633"/>
      <w:r w:rsidRPr="00567618">
        <w:t>7.3</w:t>
      </w:r>
      <w:r w:rsidRPr="00567618">
        <w:tab/>
        <w:t>RTCP usage</w:t>
      </w:r>
      <w:bookmarkEnd w:id="760"/>
      <w:bookmarkEnd w:id="761"/>
      <w:bookmarkEnd w:id="762"/>
      <w:bookmarkEnd w:id="763"/>
      <w:bookmarkEnd w:id="764"/>
      <w:bookmarkEnd w:id="765"/>
      <w:bookmarkEnd w:id="766"/>
      <w:bookmarkEnd w:id="767"/>
      <w:bookmarkEnd w:id="768"/>
      <w:bookmarkEnd w:id="769"/>
    </w:p>
    <w:p w14:paraId="14118460" w14:textId="77777777" w:rsidR="00FC7E52" w:rsidRPr="00567618" w:rsidRDefault="00FC7E52" w:rsidP="00FC7E52">
      <w:pPr>
        <w:pStyle w:val="Heading3"/>
      </w:pPr>
      <w:bookmarkStart w:id="770" w:name="_Toc26369254"/>
      <w:bookmarkStart w:id="771" w:name="_Toc36227136"/>
      <w:bookmarkStart w:id="772" w:name="_Toc36228151"/>
      <w:bookmarkStart w:id="773" w:name="_Toc36228778"/>
      <w:bookmarkStart w:id="774" w:name="_Toc68847097"/>
      <w:bookmarkStart w:id="775" w:name="_Toc74611032"/>
      <w:bookmarkStart w:id="776" w:name="_Toc75566311"/>
      <w:bookmarkStart w:id="777" w:name="_Toc89789862"/>
      <w:bookmarkStart w:id="778" w:name="_Toc99466498"/>
      <w:bookmarkStart w:id="779" w:name="_Toc170382634"/>
      <w:r w:rsidRPr="00567618">
        <w:t>7.3.1</w:t>
      </w:r>
      <w:r w:rsidRPr="00567618">
        <w:tab/>
        <w:t>General</w:t>
      </w:r>
      <w:bookmarkEnd w:id="770"/>
      <w:bookmarkEnd w:id="771"/>
      <w:bookmarkEnd w:id="772"/>
      <w:bookmarkEnd w:id="773"/>
      <w:bookmarkEnd w:id="774"/>
      <w:bookmarkEnd w:id="775"/>
      <w:bookmarkEnd w:id="776"/>
      <w:bookmarkEnd w:id="777"/>
      <w:bookmarkEnd w:id="778"/>
      <w:bookmarkEnd w:id="779"/>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lastRenderedPageBreak/>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80" w:name="_Toc26369255"/>
      <w:bookmarkStart w:id="781" w:name="_Toc36227137"/>
      <w:bookmarkStart w:id="782" w:name="_Toc36228152"/>
      <w:bookmarkStart w:id="783" w:name="_Toc36228779"/>
      <w:bookmarkStart w:id="784" w:name="_Toc68847098"/>
      <w:bookmarkStart w:id="785" w:name="_Toc74611033"/>
      <w:bookmarkStart w:id="786" w:name="_Toc75566312"/>
      <w:bookmarkStart w:id="787" w:name="_Toc89789863"/>
      <w:bookmarkStart w:id="788" w:name="_Toc99466499"/>
      <w:bookmarkStart w:id="789" w:name="_Toc170382635"/>
      <w:r w:rsidRPr="00567618">
        <w:t>7.3.2</w:t>
      </w:r>
      <w:r w:rsidRPr="00567618">
        <w:tab/>
        <w:t>Speech</w:t>
      </w:r>
      <w:bookmarkEnd w:id="780"/>
      <w:bookmarkEnd w:id="781"/>
      <w:bookmarkEnd w:id="782"/>
      <w:bookmarkEnd w:id="783"/>
      <w:bookmarkEnd w:id="784"/>
      <w:bookmarkEnd w:id="785"/>
      <w:bookmarkEnd w:id="786"/>
      <w:bookmarkEnd w:id="787"/>
      <w:bookmarkEnd w:id="788"/>
      <w:bookmarkEnd w:id="789"/>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lastRenderedPageBreak/>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90" w:name="_Toc26369256"/>
      <w:bookmarkStart w:id="791" w:name="_Toc36227138"/>
      <w:bookmarkStart w:id="792" w:name="_Toc36228153"/>
      <w:bookmarkStart w:id="793" w:name="_Toc36228780"/>
      <w:bookmarkStart w:id="794" w:name="_Toc68847099"/>
      <w:bookmarkStart w:id="795" w:name="_Toc74611034"/>
      <w:bookmarkStart w:id="796" w:name="_Toc75566313"/>
      <w:bookmarkStart w:id="797" w:name="_Toc89789864"/>
      <w:bookmarkStart w:id="798" w:name="_Toc99466500"/>
      <w:bookmarkStart w:id="799" w:name="_Toc170382636"/>
      <w:r w:rsidRPr="00567618">
        <w:t>7.3.3</w:t>
      </w:r>
      <w:r w:rsidRPr="00567618">
        <w:tab/>
        <w:t>Video</w:t>
      </w:r>
      <w:bookmarkEnd w:id="790"/>
      <w:bookmarkEnd w:id="791"/>
      <w:bookmarkEnd w:id="792"/>
      <w:bookmarkEnd w:id="793"/>
      <w:bookmarkEnd w:id="794"/>
      <w:bookmarkEnd w:id="795"/>
      <w:bookmarkEnd w:id="796"/>
      <w:bookmarkEnd w:id="797"/>
      <w:bookmarkEnd w:id="798"/>
      <w:bookmarkEnd w:id="799"/>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lastRenderedPageBreak/>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800" w:name="_Toc26369257"/>
      <w:bookmarkStart w:id="801" w:name="_Toc36227139"/>
      <w:bookmarkStart w:id="802" w:name="_Toc36228154"/>
      <w:bookmarkStart w:id="803" w:name="_Toc36228781"/>
      <w:bookmarkStart w:id="804" w:name="_Toc68847100"/>
      <w:bookmarkStart w:id="805" w:name="_Toc74611035"/>
      <w:bookmarkStart w:id="806" w:name="_Toc75566314"/>
      <w:bookmarkStart w:id="807" w:name="_Toc89789865"/>
      <w:bookmarkStart w:id="808" w:name="_Toc99466501"/>
      <w:bookmarkStart w:id="809" w:name="_Toc170382637"/>
      <w:r w:rsidRPr="00567618">
        <w:t>7.3.4</w:t>
      </w:r>
      <w:r w:rsidRPr="00567618">
        <w:tab/>
        <w:t>Real-time text</w:t>
      </w:r>
      <w:bookmarkEnd w:id="800"/>
      <w:bookmarkEnd w:id="801"/>
      <w:bookmarkEnd w:id="802"/>
      <w:bookmarkEnd w:id="803"/>
      <w:bookmarkEnd w:id="804"/>
      <w:bookmarkEnd w:id="805"/>
      <w:bookmarkEnd w:id="806"/>
      <w:bookmarkEnd w:id="807"/>
      <w:bookmarkEnd w:id="808"/>
      <w:bookmarkEnd w:id="809"/>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810" w:name="_Toc26369258"/>
      <w:bookmarkStart w:id="811" w:name="_Toc36227140"/>
      <w:bookmarkStart w:id="812" w:name="_Toc36228155"/>
      <w:bookmarkStart w:id="813" w:name="_Toc36228782"/>
      <w:bookmarkStart w:id="814" w:name="_Toc68847101"/>
      <w:bookmarkStart w:id="815" w:name="_Toc74611036"/>
      <w:bookmarkStart w:id="816" w:name="_Toc75566315"/>
      <w:bookmarkStart w:id="817" w:name="_Toc89789866"/>
      <w:bookmarkStart w:id="818" w:name="_Toc99466502"/>
      <w:bookmarkStart w:id="819" w:name="_Toc170382638"/>
      <w:r w:rsidRPr="00567618">
        <w:t>7.3.5</w:t>
      </w:r>
      <w:r w:rsidRPr="00567618">
        <w:tab/>
        <w:t>Void</w:t>
      </w:r>
      <w:bookmarkEnd w:id="810"/>
      <w:bookmarkEnd w:id="811"/>
      <w:bookmarkEnd w:id="812"/>
      <w:bookmarkEnd w:id="813"/>
      <w:bookmarkEnd w:id="814"/>
      <w:bookmarkEnd w:id="815"/>
      <w:bookmarkEnd w:id="816"/>
      <w:bookmarkEnd w:id="817"/>
      <w:bookmarkEnd w:id="818"/>
      <w:bookmarkEnd w:id="819"/>
    </w:p>
    <w:p w14:paraId="5251520F" w14:textId="77777777" w:rsidR="00FC7E52" w:rsidRPr="00567618" w:rsidRDefault="00FC7E52" w:rsidP="00FC7E52">
      <w:pPr>
        <w:pStyle w:val="Heading3"/>
        <w:rPr>
          <w:noProof/>
        </w:rPr>
      </w:pPr>
      <w:bookmarkStart w:id="820" w:name="_Toc26369259"/>
      <w:bookmarkStart w:id="821" w:name="_Toc36227141"/>
      <w:bookmarkStart w:id="822" w:name="_Toc36228156"/>
      <w:bookmarkStart w:id="823" w:name="_Toc36228783"/>
      <w:bookmarkStart w:id="824" w:name="_Toc68847102"/>
      <w:bookmarkStart w:id="825" w:name="_Toc74611037"/>
      <w:bookmarkStart w:id="826" w:name="_Toc75566316"/>
      <w:bookmarkStart w:id="827" w:name="_Toc89789867"/>
      <w:bookmarkStart w:id="828" w:name="_Toc99466503"/>
      <w:bookmarkStart w:id="829" w:name="_Toc170382639"/>
      <w:r w:rsidRPr="00567618">
        <w:rPr>
          <w:noProof/>
        </w:rPr>
        <w:t>7.3.6</w:t>
      </w:r>
      <w:r w:rsidRPr="00567618">
        <w:rPr>
          <w:noProof/>
        </w:rPr>
        <w:tab/>
        <w:t>Reduced-Size RTCP</w:t>
      </w:r>
      <w:bookmarkEnd w:id="820"/>
      <w:bookmarkEnd w:id="821"/>
      <w:bookmarkEnd w:id="822"/>
      <w:bookmarkEnd w:id="823"/>
      <w:bookmarkEnd w:id="824"/>
      <w:bookmarkEnd w:id="825"/>
      <w:bookmarkEnd w:id="826"/>
      <w:bookmarkEnd w:id="827"/>
      <w:bookmarkEnd w:id="828"/>
      <w:bookmarkEnd w:id="829"/>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lastRenderedPageBreak/>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30" w:name="_Toc26369260"/>
      <w:bookmarkStart w:id="831" w:name="_Toc36227142"/>
      <w:bookmarkStart w:id="832" w:name="_Toc36228157"/>
      <w:bookmarkStart w:id="833" w:name="_Toc36228784"/>
      <w:bookmarkStart w:id="834" w:name="_Toc68847103"/>
      <w:bookmarkStart w:id="835" w:name="_Toc74611038"/>
      <w:bookmarkStart w:id="836" w:name="_Toc75566317"/>
      <w:bookmarkStart w:id="837" w:name="_Toc89789868"/>
      <w:bookmarkStart w:id="838" w:name="_Toc99466504"/>
      <w:bookmarkStart w:id="839" w:name="_Toc170382640"/>
      <w:r w:rsidRPr="00567618">
        <w:t>7.3.7</w:t>
      </w:r>
      <w:r w:rsidRPr="00567618">
        <w:tab/>
        <w:t>Video Region-of-Interest (ROI) Signaling</w:t>
      </w:r>
      <w:bookmarkEnd w:id="830"/>
      <w:bookmarkEnd w:id="831"/>
      <w:bookmarkEnd w:id="832"/>
      <w:bookmarkEnd w:id="833"/>
      <w:bookmarkEnd w:id="834"/>
      <w:bookmarkEnd w:id="835"/>
      <w:bookmarkEnd w:id="836"/>
      <w:bookmarkEnd w:id="837"/>
      <w:bookmarkEnd w:id="838"/>
      <w:bookmarkEnd w:id="839"/>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40"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lastRenderedPageBreak/>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40"/>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lastRenderedPageBreak/>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41" w:name="_Toc26369261"/>
      <w:bookmarkStart w:id="842" w:name="_Toc36227143"/>
      <w:bookmarkStart w:id="843" w:name="_Toc36228158"/>
      <w:bookmarkStart w:id="844" w:name="_Toc36228785"/>
      <w:bookmarkStart w:id="845" w:name="_Toc68847104"/>
      <w:bookmarkStart w:id="846" w:name="_Toc74611039"/>
      <w:bookmarkStart w:id="847" w:name="_Toc75566318"/>
      <w:bookmarkStart w:id="848" w:name="_Toc89789869"/>
      <w:bookmarkStart w:id="849" w:name="_Toc99466505"/>
      <w:bookmarkStart w:id="850" w:name="_Toc170382641"/>
      <w:r w:rsidRPr="00567618">
        <w:t>7.3.8</w:t>
      </w:r>
      <w:r w:rsidRPr="00567618">
        <w:tab/>
        <w:t>Delay Budget Information (DBI) Signaling</w:t>
      </w:r>
      <w:bookmarkEnd w:id="841"/>
      <w:bookmarkEnd w:id="842"/>
      <w:bookmarkEnd w:id="843"/>
      <w:bookmarkEnd w:id="844"/>
      <w:bookmarkEnd w:id="845"/>
      <w:bookmarkEnd w:id="846"/>
      <w:bookmarkEnd w:id="847"/>
      <w:bookmarkEnd w:id="848"/>
      <w:bookmarkEnd w:id="849"/>
      <w:bookmarkEnd w:id="850"/>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 xml:space="preserve">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w:t>
      </w:r>
      <w:r w:rsidRPr="00567618">
        <w:lastRenderedPageBreak/>
        <w:t>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51"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51"/>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52"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52"/>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53" w:name="_MCCTEMPBM_CRPT86940073___7"/>
      <w:r w:rsidRPr="00567618">
        <w:lastRenderedPageBreak/>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53"/>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lastRenderedPageBreak/>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54" w:name="_Toc26369262"/>
      <w:bookmarkStart w:id="855" w:name="_Toc36227144"/>
      <w:bookmarkStart w:id="856" w:name="_Toc36228159"/>
      <w:bookmarkStart w:id="857" w:name="_Toc36228786"/>
      <w:bookmarkStart w:id="858" w:name="_Toc68847105"/>
      <w:bookmarkStart w:id="859" w:name="_Toc74611040"/>
      <w:bookmarkStart w:id="860" w:name="_Toc75566319"/>
      <w:bookmarkStart w:id="861" w:name="_Toc89789870"/>
      <w:bookmarkStart w:id="862" w:name="_Toc99466506"/>
      <w:bookmarkStart w:id="863" w:name="_Toc170382642"/>
      <w:r w:rsidRPr="00567618">
        <w:t>7.4</w:t>
      </w:r>
      <w:r w:rsidRPr="00567618">
        <w:tab/>
        <w:t>RTP payload formats for MTSI clients</w:t>
      </w:r>
      <w:bookmarkEnd w:id="854"/>
      <w:bookmarkEnd w:id="855"/>
      <w:bookmarkEnd w:id="856"/>
      <w:bookmarkEnd w:id="857"/>
      <w:bookmarkEnd w:id="858"/>
      <w:bookmarkEnd w:id="859"/>
      <w:bookmarkEnd w:id="860"/>
      <w:bookmarkEnd w:id="861"/>
      <w:bookmarkEnd w:id="862"/>
      <w:bookmarkEnd w:id="863"/>
    </w:p>
    <w:p w14:paraId="73508838" w14:textId="77777777" w:rsidR="00FC7E52" w:rsidRPr="00567618" w:rsidRDefault="00FC7E52" w:rsidP="00FC7E52">
      <w:pPr>
        <w:pStyle w:val="Heading3"/>
      </w:pPr>
      <w:bookmarkStart w:id="864" w:name="_Toc26369263"/>
      <w:bookmarkStart w:id="865" w:name="_Toc36227145"/>
      <w:bookmarkStart w:id="866" w:name="_Toc36228160"/>
      <w:bookmarkStart w:id="867" w:name="_Toc36228787"/>
      <w:bookmarkStart w:id="868" w:name="_Toc68847106"/>
      <w:bookmarkStart w:id="869" w:name="_Toc74611041"/>
      <w:bookmarkStart w:id="870" w:name="_Toc75566320"/>
      <w:bookmarkStart w:id="871" w:name="_Toc89789871"/>
      <w:bookmarkStart w:id="872" w:name="_Toc99466507"/>
      <w:bookmarkStart w:id="873" w:name="_Toc170382643"/>
      <w:r w:rsidRPr="00567618">
        <w:t>7.4.1</w:t>
      </w:r>
      <w:r w:rsidRPr="00567618">
        <w:tab/>
        <w:t>General</w:t>
      </w:r>
      <w:bookmarkEnd w:id="864"/>
      <w:bookmarkEnd w:id="865"/>
      <w:bookmarkEnd w:id="866"/>
      <w:bookmarkEnd w:id="867"/>
      <w:bookmarkEnd w:id="868"/>
      <w:bookmarkEnd w:id="869"/>
      <w:bookmarkEnd w:id="870"/>
      <w:bookmarkEnd w:id="871"/>
      <w:bookmarkEnd w:id="872"/>
      <w:bookmarkEnd w:id="873"/>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74" w:name="_Toc26369264"/>
      <w:bookmarkStart w:id="875" w:name="_Toc36227146"/>
      <w:bookmarkStart w:id="876" w:name="_Toc36228161"/>
      <w:bookmarkStart w:id="877" w:name="_Toc36228788"/>
      <w:bookmarkStart w:id="878" w:name="_Toc68847107"/>
      <w:bookmarkStart w:id="879" w:name="_Toc74611042"/>
      <w:bookmarkStart w:id="880" w:name="_Toc75566321"/>
      <w:bookmarkStart w:id="881" w:name="_Toc89789872"/>
      <w:bookmarkStart w:id="882" w:name="_Toc99466508"/>
      <w:bookmarkStart w:id="883" w:name="_Toc170382644"/>
      <w:r w:rsidRPr="00567618">
        <w:t>7.4.2</w:t>
      </w:r>
      <w:r w:rsidRPr="00567618">
        <w:tab/>
        <w:t>Speech</w:t>
      </w:r>
      <w:bookmarkEnd w:id="874"/>
      <w:bookmarkEnd w:id="875"/>
      <w:bookmarkEnd w:id="876"/>
      <w:bookmarkEnd w:id="877"/>
      <w:bookmarkEnd w:id="878"/>
      <w:bookmarkEnd w:id="879"/>
      <w:bookmarkEnd w:id="880"/>
      <w:bookmarkEnd w:id="881"/>
      <w:bookmarkEnd w:id="882"/>
      <w:bookmarkEnd w:id="883"/>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7F4E7CFC" w14:textId="405A5F7C" w:rsidR="003B0BD9" w:rsidRDefault="003B0BD9" w:rsidP="003B0BD9">
      <w:r w:rsidRPr="00BC6856">
        <w:t xml:space="preserve">When the IVAS codec is selected in the SDP offer-answer negotiation the IVAS payload format </w:t>
      </w:r>
      <w:r w:rsidR="00501814">
        <w:t>[188]</w:t>
      </w:r>
      <w:r w:rsidRPr="00BC6856">
        <w:t xml:space="preserve"> shall be used between the RTP termination points.</w:t>
      </w:r>
    </w:p>
    <w:p w14:paraId="011DBC92" w14:textId="77777777" w:rsidR="003B0BD9" w:rsidRPr="00BC6856" w:rsidRDefault="003B0BD9" w:rsidP="003B0BD9">
      <w:r w:rsidRPr="00BC6856">
        <w:t>In case of ambiguity the present specification shall take precedence over RFC 4867 [28].</w:t>
      </w:r>
    </w:p>
    <w:p w14:paraId="6CD7EB9A" w14:textId="77777777" w:rsidR="003B0BD9" w:rsidRPr="00BC6856" w:rsidRDefault="003B0BD9" w:rsidP="003B0BD9">
      <w:r w:rsidRPr="00BC6856">
        <w:t>MTSI clients (except MTSI MGW) shall support both the bandwidth-efficient and the octet-aligned payload format of the AMR/AMR-WB payload format [28]. The bandwidth</w:t>
      </w:r>
      <w:r w:rsidRPr="00BC6856">
        <w:noBreakHyphen/>
        <w:t>efficient payload format shall be preferred over the octet-aligned payload format.</w:t>
      </w:r>
    </w:p>
    <w:p w14:paraId="3276667D" w14:textId="411956B9" w:rsidR="003B0BD9" w:rsidRPr="00BC6856" w:rsidRDefault="003B0BD9" w:rsidP="003B0BD9">
      <w:r w:rsidRPr="00BC6856">
        <w:t>When sending AMR or AMR-WB encoded media, the RTP Marker Bit shall be set according to Section 4.1 of the AMR/AMR-WB payload format [28]. When sending EVS encoded media, the RTP Marker Bit shall be set as described in the EVS payload format [125].</w:t>
      </w:r>
      <w:r w:rsidRPr="00BC6856">
        <w:t xml:space="preserve"> When sending IVAS encoded media, the RTP Marker Bit shall be set as described in the IVAS payload format </w:t>
      </w:r>
      <w:r w:rsidR="00501814">
        <w:t>[188]</w:t>
      </w:r>
      <w:r w:rsidRPr="00BC6856">
        <w:t>.</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w:t>
      </w:r>
      <w:r w:rsidRPr="00567618">
        <w:lastRenderedPageBreak/>
        <w:t>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84" w:name="_Toc26369265"/>
      <w:bookmarkStart w:id="885" w:name="_Toc36227147"/>
      <w:bookmarkStart w:id="886" w:name="_Toc36228162"/>
      <w:bookmarkStart w:id="887" w:name="_Toc36228789"/>
      <w:bookmarkStart w:id="888" w:name="_Toc68847108"/>
      <w:bookmarkStart w:id="889" w:name="_Toc74611043"/>
      <w:bookmarkStart w:id="890" w:name="_Toc75566322"/>
      <w:bookmarkStart w:id="891" w:name="_Toc89789873"/>
      <w:bookmarkStart w:id="892" w:name="_Toc99466509"/>
      <w:bookmarkStart w:id="893" w:name="_Toc170382645"/>
      <w:r w:rsidRPr="00567618">
        <w:t>7.4.3</w:t>
      </w:r>
      <w:r w:rsidRPr="00567618">
        <w:tab/>
        <w:t>Video</w:t>
      </w:r>
      <w:bookmarkEnd w:id="884"/>
      <w:bookmarkEnd w:id="885"/>
      <w:bookmarkEnd w:id="886"/>
      <w:bookmarkEnd w:id="887"/>
      <w:bookmarkEnd w:id="888"/>
      <w:bookmarkEnd w:id="889"/>
      <w:bookmarkEnd w:id="890"/>
      <w:bookmarkEnd w:id="891"/>
      <w:bookmarkEnd w:id="892"/>
      <w:bookmarkEnd w:id="893"/>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94" w:name="_Toc26369266"/>
      <w:bookmarkStart w:id="895" w:name="_Toc36227148"/>
      <w:bookmarkStart w:id="896" w:name="_Toc36228163"/>
      <w:bookmarkStart w:id="897" w:name="_Toc36228790"/>
      <w:bookmarkStart w:id="898" w:name="_Toc68847109"/>
      <w:bookmarkStart w:id="899" w:name="_Toc74611044"/>
      <w:bookmarkStart w:id="900" w:name="_Toc75566323"/>
      <w:bookmarkStart w:id="901" w:name="_Toc89789874"/>
      <w:bookmarkStart w:id="902" w:name="_Toc99466510"/>
      <w:bookmarkStart w:id="903" w:name="_Toc170382646"/>
      <w:r w:rsidRPr="00567618">
        <w:t>7.4.4</w:t>
      </w:r>
      <w:r w:rsidRPr="00567618">
        <w:tab/>
        <w:t>Real-time text</w:t>
      </w:r>
      <w:bookmarkEnd w:id="894"/>
      <w:bookmarkEnd w:id="895"/>
      <w:bookmarkEnd w:id="896"/>
      <w:bookmarkEnd w:id="897"/>
      <w:bookmarkEnd w:id="898"/>
      <w:bookmarkEnd w:id="899"/>
      <w:bookmarkEnd w:id="900"/>
      <w:bookmarkEnd w:id="901"/>
      <w:bookmarkEnd w:id="902"/>
      <w:bookmarkEnd w:id="903"/>
    </w:p>
    <w:p w14:paraId="3CB4EE92" w14:textId="77777777" w:rsidR="00FC7E52" w:rsidRPr="00567618" w:rsidRDefault="00FC7E52" w:rsidP="00FC7E52">
      <w:r w:rsidRPr="00567618">
        <w:t>The following RTP payload format shall be used:</w:t>
      </w:r>
    </w:p>
    <w:p w14:paraId="043118FB" w14:textId="37B63700"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r w:rsidR="00E169B7">
        <w:t xml:space="preserve"> including the updates from RFC 9071 [185] when the negotiation for support of multiparty real-time text is successful</w:t>
      </w:r>
      <w:r w:rsidRPr="00567618">
        <w:t>.</w:t>
      </w:r>
    </w:p>
    <w:p w14:paraId="6A9802AA" w14:textId="77777777" w:rsidR="00FC7E52" w:rsidRPr="00567618" w:rsidRDefault="00FC7E52" w:rsidP="00FC7E52">
      <w:r w:rsidRPr="00567618">
        <w:lastRenderedPageBreak/>
        <w:t>Real-time text shall be the only payload type in its RTP stream because the RTP sequence numbers are used for loss detection and recovery. The redundant transmission format shall be used for keeping the effect of packet loss low.</w:t>
      </w:r>
    </w:p>
    <w:p w14:paraId="64AB1769" w14:textId="5528FDDC" w:rsidR="00FC7E52" w:rsidRPr="00567618" w:rsidRDefault="00FC7E52" w:rsidP="00FC7E52">
      <w:r w:rsidRPr="00567618">
        <w:t xml:space="preserve">Media type signalling for usage in SDP is specified in section 10 of </w:t>
      </w:r>
      <w:r>
        <w:t>RFC </w:t>
      </w:r>
      <w:r w:rsidRPr="00567618">
        <w:t>4103</w:t>
      </w:r>
      <w:r>
        <w:t> </w:t>
      </w:r>
      <w:r w:rsidRPr="00567618">
        <w:t>[31]</w:t>
      </w:r>
      <w:r w:rsidR="00E169B7">
        <w:t>,</w:t>
      </w:r>
      <w:r w:rsidRPr="00567618">
        <w:t xml:space="preserve"> section 3 of </w:t>
      </w:r>
      <w:r>
        <w:t>RFC </w:t>
      </w:r>
      <w:r w:rsidRPr="00567618">
        <w:t>4102</w:t>
      </w:r>
      <w:r>
        <w:t> </w:t>
      </w:r>
      <w:r w:rsidRPr="00567618">
        <w:t>[49]</w:t>
      </w:r>
      <w:r w:rsidR="00E169B7" w:rsidRPr="00E169B7">
        <w:t xml:space="preserve"> </w:t>
      </w:r>
      <w:r w:rsidR="00E169B7" w:rsidRPr="007A74CB">
        <w:t>and section 2.3 of RFC 9071 [18</w:t>
      </w:r>
      <w:r w:rsidR="00E169B7">
        <w:t>5</w:t>
      </w:r>
      <w:r w:rsidR="00E169B7" w:rsidRPr="007A74CB">
        <w:t>]</w:t>
      </w:r>
      <w:r w:rsidRPr="00567618">
        <w:t>.</w:t>
      </w:r>
    </w:p>
    <w:p w14:paraId="203991CA" w14:textId="77777777" w:rsidR="00E169B7" w:rsidRDefault="00E169B7" w:rsidP="00E169B7">
      <w:bookmarkStart w:id="904" w:name="_Toc26369267"/>
      <w:bookmarkStart w:id="905" w:name="_Toc36227149"/>
      <w:bookmarkStart w:id="906" w:name="_Toc36228164"/>
      <w:bookmarkStart w:id="907" w:name="_Toc36228791"/>
      <w:bookmarkStart w:id="908" w:name="_Toc68847110"/>
      <w:bookmarkStart w:id="909" w:name="_Toc74611045"/>
      <w:bookmarkStart w:id="910" w:name="_Toc75566324"/>
      <w:bookmarkStart w:id="911" w:name="_Toc89789875"/>
      <w:bookmarkStart w:id="912" w:name="_Toc99466511"/>
      <w:r>
        <w:t>Negotiation of support for mixing real-time text for multiparty-aware MTSI clients shall be done by using</w:t>
      </w:r>
      <w:r>
        <w:rPr>
          <w:rFonts w:hint="eastAsia"/>
        </w:rPr>
        <w:t xml:space="preserve"> </w:t>
      </w:r>
      <w:r>
        <w:t>"a=rtt-mixer" to SDP attribute specified in RFC 9071. When the negotiation fails in a multiparty call, mixing for multiparty unaware endpoints shall be done by a mixer capable of handling multiparty mixing of real-time text as specified in RFC 9071 [185].</w:t>
      </w:r>
    </w:p>
    <w:p w14:paraId="5B9AC3E7" w14:textId="77777777" w:rsidR="00E169B7" w:rsidRPr="00ED2AC4" w:rsidRDefault="00E169B7" w:rsidP="00E169B7">
      <w:r>
        <w:t>Note: multiparty unaware endpoints is define in RFC9071[185].</w:t>
      </w:r>
    </w:p>
    <w:p w14:paraId="12AE0751" w14:textId="77777777" w:rsidR="00FC7E52" w:rsidRPr="00567618" w:rsidRDefault="00FC7E52" w:rsidP="00FC7E52">
      <w:pPr>
        <w:pStyle w:val="Heading3"/>
      </w:pPr>
      <w:bookmarkStart w:id="913" w:name="_Toc170382647"/>
      <w:r w:rsidRPr="00567618">
        <w:t>7.4.5</w:t>
      </w:r>
      <w:r w:rsidRPr="00567618">
        <w:tab/>
        <w:t>Coordination of Video Orientation</w:t>
      </w:r>
      <w:bookmarkEnd w:id="904"/>
      <w:bookmarkEnd w:id="905"/>
      <w:bookmarkEnd w:id="906"/>
      <w:bookmarkEnd w:id="907"/>
      <w:bookmarkEnd w:id="908"/>
      <w:bookmarkEnd w:id="909"/>
      <w:bookmarkEnd w:id="910"/>
      <w:bookmarkEnd w:id="911"/>
      <w:bookmarkEnd w:id="912"/>
      <w:bookmarkEnd w:id="913"/>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14"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14"/>
    <w:p w14:paraId="020DE115" w14:textId="77777777" w:rsidR="00FC7E52" w:rsidRPr="00567618" w:rsidRDefault="00FC7E52" w:rsidP="00FC7E52">
      <w:pPr>
        <w:pStyle w:val="TH"/>
      </w:pPr>
      <w:r w:rsidRPr="00567618">
        <w:lastRenderedPageBreak/>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w:t>
      </w:r>
      <w:r w:rsidRPr="00567618">
        <w:lastRenderedPageBreak/>
        <w:t xml:space="preserve">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15" w:name="_Toc26369268"/>
      <w:bookmarkStart w:id="916" w:name="_Toc36227150"/>
      <w:bookmarkStart w:id="917" w:name="_Toc36228165"/>
      <w:bookmarkStart w:id="918" w:name="_Toc36228792"/>
      <w:bookmarkStart w:id="919" w:name="_Toc68847111"/>
      <w:bookmarkStart w:id="920" w:name="_Toc74611046"/>
      <w:bookmarkStart w:id="921" w:name="_Toc75566325"/>
      <w:bookmarkStart w:id="922" w:name="_Toc89789876"/>
      <w:bookmarkStart w:id="923" w:name="_Toc99466512"/>
      <w:bookmarkStart w:id="924" w:name="_Toc170382648"/>
      <w:r w:rsidRPr="00567618">
        <w:t>7.4.6</w:t>
      </w:r>
      <w:r w:rsidRPr="00567618">
        <w:tab/>
        <w:t>RTP Retransmission</w:t>
      </w:r>
      <w:bookmarkEnd w:id="915"/>
      <w:bookmarkEnd w:id="916"/>
      <w:bookmarkEnd w:id="917"/>
      <w:bookmarkEnd w:id="918"/>
      <w:bookmarkEnd w:id="919"/>
      <w:bookmarkEnd w:id="920"/>
      <w:bookmarkEnd w:id="921"/>
      <w:bookmarkEnd w:id="922"/>
      <w:bookmarkEnd w:id="923"/>
      <w:bookmarkEnd w:id="924"/>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25" w:name="_Toc26369269"/>
      <w:bookmarkStart w:id="926" w:name="_Toc36227151"/>
      <w:bookmarkStart w:id="927" w:name="_Toc36228166"/>
      <w:bookmarkStart w:id="928" w:name="_Toc36228793"/>
      <w:bookmarkStart w:id="929" w:name="_Toc68847112"/>
      <w:bookmarkStart w:id="930" w:name="_Toc74611047"/>
      <w:bookmarkStart w:id="931" w:name="_Toc75566326"/>
      <w:bookmarkStart w:id="932" w:name="_Toc89789877"/>
      <w:bookmarkStart w:id="933" w:name="_Toc99466513"/>
      <w:bookmarkStart w:id="934" w:name="_Toc170382649"/>
      <w:r w:rsidRPr="00567618">
        <w:t>7.4.7</w:t>
      </w:r>
      <w:r w:rsidRPr="00567618">
        <w:tab/>
        <w:t>Forward Error Correction (FEC)</w:t>
      </w:r>
      <w:bookmarkEnd w:id="925"/>
      <w:bookmarkEnd w:id="926"/>
      <w:bookmarkEnd w:id="927"/>
      <w:bookmarkEnd w:id="928"/>
      <w:bookmarkEnd w:id="929"/>
      <w:bookmarkEnd w:id="930"/>
      <w:bookmarkEnd w:id="931"/>
      <w:bookmarkEnd w:id="932"/>
      <w:bookmarkEnd w:id="933"/>
      <w:bookmarkEnd w:id="934"/>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35" w:name="_Toc99466514"/>
      <w:bookmarkStart w:id="936" w:name="_Toc170382650"/>
      <w:r w:rsidRPr="00567618">
        <w:t>7.4.8</w:t>
      </w:r>
      <w:r w:rsidRPr="00567618">
        <w:tab/>
        <w:t>Still Images</w:t>
      </w:r>
      <w:bookmarkEnd w:id="935"/>
      <w:bookmarkEnd w:id="936"/>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37" w:name="_Toc26369270"/>
      <w:bookmarkStart w:id="938" w:name="_Toc36227152"/>
      <w:bookmarkStart w:id="939" w:name="_Toc36228167"/>
      <w:bookmarkStart w:id="940" w:name="_Toc36228794"/>
      <w:bookmarkStart w:id="941" w:name="_Toc68847113"/>
      <w:bookmarkStart w:id="942" w:name="_Toc74611048"/>
      <w:bookmarkStart w:id="943" w:name="_Toc75566327"/>
      <w:bookmarkStart w:id="944" w:name="_Toc89789878"/>
      <w:bookmarkStart w:id="945" w:name="_Toc99466515"/>
      <w:bookmarkStart w:id="946" w:name="_Toc170382651"/>
      <w:r w:rsidRPr="00567618">
        <w:t>7.5</w:t>
      </w:r>
      <w:r w:rsidRPr="00567618">
        <w:tab/>
        <w:t>Media flow</w:t>
      </w:r>
      <w:bookmarkEnd w:id="937"/>
      <w:bookmarkEnd w:id="938"/>
      <w:bookmarkEnd w:id="939"/>
      <w:bookmarkEnd w:id="940"/>
      <w:bookmarkEnd w:id="941"/>
      <w:bookmarkEnd w:id="942"/>
      <w:bookmarkEnd w:id="943"/>
      <w:bookmarkEnd w:id="944"/>
      <w:bookmarkEnd w:id="945"/>
      <w:bookmarkEnd w:id="946"/>
    </w:p>
    <w:p w14:paraId="4C42DD44" w14:textId="77777777" w:rsidR="00FC7E52" w:rsidRPr="00567618" w:rsidRDefault="00FC7E52" w:rsidP="00FC7E52">
      <w:pPr>
        <w:pStyle w:val="Heading3"/>
      </w:pPr>
      <w:bookmarkStart w:id="947" w:name="_Toc26369271"/>
      <w:bookmarkStart w:id="948" w:name="_Toc36227153"/>
      <w:bookmarkStart w:id="949" w:name="_Toc36228168"/>
      <w:bookmarkStart w:id="950" w:name="_Toc36228795"/>
      <w:bookmarkStart w:id="951" w:name="_Toc68847114"/>
      <w:bookmarkStart w:id="952" w:name="_Toc74611049"/>
      <w:bookmarkStart w:id="953" w:name="_Toc75566328"/>
      <w:bookmarkStart w:id="954" w:name="_Toc89789879"/>
      <w:bookmarkStart w:id="955" w:name="_Toc99466516"/>
      <w:bookmarkStart w:id="956" w:name="_Toc170382652"/>
      <w:r w:rsidRPr="00567618">
        <w:t>7.5.1</w:t>
      </w:r>
      <w:r w:rsidRPr="00567618">
        <w:tab/>
        <w:t>General</w:t>
      </w:r>
      <w:bookmarkEnd w:id="947"/>
      <w:bookmarkEnd w:id="948"/>
      <w:bookmarkEnd w:id="949"/>
      <w:bookmarkEnd w:id="950"/>
      <w:bookmarkEnd w:id="951"/>
      <w:bookmarkEnd w:id="952"/>
      <w:bookmarkEnd w:id="953"/>
      <w:bookmarkEnd w:id="954"/>
      <w:bookmarkEnd w:id="955"/>
      <w:bookmarkEnd w:id="956"/>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57" w:name="_Toc26369272"/>
      <w:bookmarkStart w:id="958" w:name="_Toc36227154"/>
      <w:bookmarkStart w:id="959" w:name="_Toc36228169"/>
      <w:bookmarkStart w:id="960" w:name="_Toc36228796"/>
      <w:bookmarkStart w:id="961" w:name="_Toc68847115"/>
      <w:bookmarkStart w:id="962" w:name="_Toc74611050"/>
      <w:bookmarkStart w:id="963" w:name="_Toc75566329"/>
      <w:bookmarkStart w:id="964" w:name="_Toc89789880"/>
      <w:bookmarkStart w:id="965" w:name="_Toc99466517"/>
      <w:bookmarkStart w:id="966" w:name="_Toc170382653"/>
      <w:r w:rsidRPr="00567618">
        <w:t>7.5.2</w:t>
      </w:r>
      <w:r w:rsidRPr="00567618">
        <w:tab/>
        <w:t>Media specific</w:t>
      </w:r>
      <w:bookmarkEnd w:id="957"/>
      <w:bookmarkEnd w:id="958"/>
      <w:bookmarkEnd w:id="959"/>
      <w:bookmarkEnd w:id="960"/>
      <w:bookmarkEnd w:id="961"/>
      <w:bookmarkEnd w:id="962"/>
      <w:bookmarkEnd w:id="963"/>
      <w:bookmarkEnd w:id="964"/>
      <w:bookmarkEnd w:id="965"/>
      <w:bookmarkEnd w:id="966"/>
    </w:p>
    <w:p w14:paraId="6920B633" w14:textId="77777777" w:rsidR="00FC7E52" w:rsidRPr="00567618" w:rsidRDefault="00FC7E52" w:rsidP="00FC7E52">
      <w:pPr>
        <w:pStyle w:val="Heading4"/>
      </w:pPr>
      <w:bookmarkStart w:id="967" w:name="_Toc26369273"/>
      <w:bookmarkStart w:id="968" w:name="_Toc36227155"/>
      <w:bookmarkStart w:id="969" w:name="_Toc36228170"/>
      <w:bookmarkStart w:id="970" w:name="_Toc36228797"/>
      <w:bookmarkStart w:id="971" w:name="_Toc68847116"/>
      <w:bookmarkStart w:id="972" w:name="_Toc74611051"/>
      <w:bookmarkStart w:id="973" w:name="_Toc75566330"/>
      <w:bookmarkStart w:id="974" w:name="_Toc89789881"/>
      <w:bookmarkStart w:id="975" w:name="_Toc99466518"/>
      <w:bookmarkStart w:id="976" w:name="_Toc170382654"/>
      <w:r w:rsidRPr="00567618">
        <w:t>7.5.2.1</w:t>
      </w:r>
      <w:r w:rsidRPr="00567618">
        <w:tab/>
        <w:t>Speech</w:t>
      </w:r>
      <w:bookmarkEnd w:id="967"/>
      <w:bookmarkEnd w:id="968"/>
      <w:bookmarkEnd w:id="969"/>
      <w:bookmarkEnd w:id="970"/>
      <w:bookmarkEnd w:id="971"/>
      <w:bookmarkEnd w:id="972"/>
      <w:bookmarkEnd w:id="973"/>
      <w:bookmarkEnd w:id="974"/>
      <w:bookmarkEnd w:id="975"/>
      <w:bookmarkEnd w:id="976"/>
    </w:p>
    <w:p w14:paraId="26FAAD87" w14:textId="77777777" w:rsidR="00FC7E52" w:rsidRPr="00567618" w:rsidRDefault="00FC7E52" w:rsidP="00FC7E52">
      <w:pPr>
        <w:pStyle w:val="Heading5"/>
      </w:pPr>
      <w:bookmarkStart w:id="977" w:name="_Toc26369274"/>
      <w:bookmarkStart w:id="978" w:name="_Toc36227156"/>
      <w:bookmarkStart w:id="979" w:name="_Toc36228171"/>
      <w:bookmarkStart w:id="980" w:name="_Toc36228798"/>
      <w:bookmarkStart w:id="981" w:name="_Toc68847117"/>
      <w:bookmarkStart w:id="982" w:name="_Toc74611052"/>
      <w:bookmarkStart w:id="983" w:name="_Toc75566331"/>
      <w:bookmarkStart w:id="984" w:name="_Toc89789882"/>
      <w:bookmarkStart w:id="985" w:name="_Toc99466519"/>
      <w:bookmarkStart w:id="986" w:name="_Toc170382655"/>
      <w:r w:rsidRPr="00567618">
        <w:t>7.5.2.1.1</w:t>
      </w:r>
      <w:r w:rsidRPr="00567618">
        <w:tab/>
        <w:t>General</w:t>
      </w:r>
      <w:bookmarkEnd w:id="977"/>
      <w:bookmarkEnd w:id="978"/>
      <w:bookmarkEnd w:id="979"/>
      <w:bookmarkEnd w:id="980"/>
      <w:bookmarkEnd w:id="981"/>
      <w:bookmarkEnd w:id="982"/>
      <w:bookmarkEnd w:id="983"/>
      <w:bookmarkEnd w:id="984"/>
      <w:bookmarkEnd w:id="985"/>
      <w:bookmarkEnd w:id="986"/>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87" w:name="_Toc26369275"/>
      <w:bookmarkStart w:id="988" w:name="_Toc36227157"/>
      <w:bookmarkStart w:id="989" w:name="_Toc36228172"/>
      <w:bookmarkStart w:id="990" w:name="_Toc36228799"/>
      <w:bookmarkStart w:id="991" w:name="_Toc68847118"/>
      <w:bookmarkStart w:id="992" w:name="_Toc74611053"/>
      <w:bookmarkStart w:id="993" w:name="_Toc75566332"/>
      <w:bookmarkStart w:id="994" w:name="_Toc89789883"/>
      <w:bookmarkStart w:id="995" w:name="_Toc99466520"/>
      <w:bookmarkStart w:id="996" w:name="_Toc170382656"/>
      <w:r w:rsidRPr="00567618">
        <w:lastRenderedPageBreak/>
        <w:t>7.5.2.1.2</w:t>
      </w:r>
      <w:r w:rsidRPr="00567618">
        <w:tab/>
        <w:t>Default operation</w:t>
      </w:r>
      <w:bookmarkEnd w:id="987"/>
      <w:bookmarkEnd w:id="988"/>
      <w:bookmarkEnd w:id="989"/>
      <w:bookmarkEnd w:id="990"/>
      <w:bookmarkEnd w:id="991"/>
      <w:bookmarkEnd w:id="992"/>
      <w:bookmarkEnd w:id="993"/>
      <w:bookmarkEnd w:id="994"/>
      <w:bookmarkEnd w:id="995"/>
      <w:bookmarkEnd w:id="996"/>
    </w:p>
    <w:p w14:paraId="407E30AF" w14:textId="77777777" w:rsidR="00FC7E52" w:rsidRPr="00567618" w:rsidRDefault="00FC7E52" w:rsidP="00FC7E52">
      <w:pPr>
        <w:pStyle w:val="H6"/>
      </w:pPr>
      <w:bookmarkStart w:id="997" w:name="_Toc26369276"/>
      <w:bookmarkStart w:id="998" w:name="_Toc36227158"/>
      <w:bookmarkStart w:id="999" w:name="_Toc36228173"/>
      <w:bookmarkStart w:id="1000" w:name="_Toc36228800"/>
      <w:bookmarkStart w:id="1001" w:name="_Toc68847119"/>
      <w:bookmarkStart w:id="1002" w:name="_Toc74611054"/>
      <w:bookmarkStart w:id="1003" w:name="_Toc75566333"/>
      <w:bookmarkStart w:id="1004" w:name="_Toc89789884"/>
      <w:bookmarkStart w:id="1005" w:name="_Toc99466521"/>
      <w:r w:rsidRPr="00567618">
        <w:t>7.5.2.1.2.1</w:t>
      </w:r>
      <w:r w:rsidRPr="00567618">
        <w:tab/>
        <w:t>General</w:t>
      </w:r>
      <w:bookmarkEnd w:id="997"/>
      <w:bookmarkEnd w:id="998"/>
      <w:bookmarkEnd w:id="999"/>
      <w:bookmarkEnd w:id="1000"/>
      <w:bookmarkEnd w:id="1001"/>
      <w:bookmarkEnd w:id="1002"/>
      <w:bookmarkEnd w:id="1003"/>
      <w:bookmarkEnd w:id="1004"/>
      <w:bookmarkEnd w:id="1005"/>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1006" w:name="_Toc26369277"/>
      <w:bookmarkStart w:id="1007" w:name="_Toc36227159"/>
      <w:bookmarkStart w:id="1008" w:name="_Toc36228174"/>
      <w:bookmarkStart w:id="1009" w:name="_Toc36228801"/>
      <w:bookmarkStart w:id="1010" w:name="_Toc68847120"/>
      <w:bookmarkStart w:id="1011" w:name="_Toc74611055"/>
      <w:bookmarkStart w:id="1012" w:name="_Toc75566334"/>
      <w:bookmarkStart w:id="1013" w:name="_Toc89789885"/>
      <w:bookmarkStart w:id="1014" w:name="_Toc99466522"/>
      <w:r w:rsidRPr="00567618">
        <w:t>7.5.2.1.2.2</w:t>
      </w:r>
      <w:r w:rsidRPr="00567618">
        <w:tab/>
        <w:t>Codec Mode Requests</w:t>
      </w:r>
      <w:bookmarkEnd w:id="1006"/>
      <w:bookmarkEnd w:id="1007"/>
      <w:bookmarkEnd w:id="1008"/>
      <w:bookmarkEnd w:id="1009"/>
      <w:bookmarkEnd w:id="1010"/>
      <w:bookmarkEnd w:id="1011"/>
      <w:bookmarkEnd w:id="1012"/>
      <w:bookmarkEnd w:id="1013"/>
      <w:bookmarkEnd w:id="1014"/>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15" w:name="_Toc26369278"/>
      <w:bookmarkStart w:id="1016" w:name="_Toc36227160"/>
      <w:bookmarkStart w:id="1017" w:name="_Toc36228175"/>
      <w:bookmarkStart w:id="1018" w:name="_Toc36228802"/>
      <w:bookmarkStart w:id="1019" w:name="_Toc68847121"/>
      <w:bookmarkStart w:id="1020" w:name="_Toc74611056"/>
      <w:bookmarkStart w:id="1021" w:name="_Toc75566335"/>
      <w:bookmarkStart w:id="1022" w:name="_Toc89789886"/>
      <w:bookmarkStart w:id="1023" w:name="_Toc99466523"/>
      <w:r w:rsidRPr="00567618">
        <w:t>7.5.2.1.2.3</w:t>
      </w:r>
      <w:r w:rsidRPr="00567618">
        <w:tab/>
        <w:t>Frame aggregation and redundancy</w:t>
      </w:r>
      <w:bookmarkEnd w:id="1015"/>
      <w:bookmarkEnd w:id="1016"/>
      <w:bookmarkEnd w:id="1017"/>
      <w:bookmarkEnd w:id="1018"/>
      <w:bookmarkEnd w:id="1019"/>
      <w:bookmarkEnd w:id="1020"/>
      <w:bookmarkEnd w:id="1021"/>
      <w:bookmarkEnd w:id="1022"/>
      <w:bookmarkEnd w:id="1023"/>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24" w:name="_Toc26369279"/>
      <w:bookmarkStart w:id="1025" w:name="_Toc36227161"/>
      <w:bookmarkStart w:id="1026" w:name="_Toc36228176"/>
      <w:bookmarkStart w:id="1027" w:name="_Toc36228803"/>
      <w:bookmarkStart w:id="1028" w:name="_Toc68847122"/>
      <w:bookmarkStart w:id="1029" w:name="_Toc74611057"/>
      <w:bookmarkStart w:id="1030" w:name="_Toc75566336"/>
      <w:bookmarkStart w:id="1031" w:name="_Toc89789887"/>
      <w:bookmarkStart w:id="1032" w:name="_Toc99466524"/>
      <w:bookmarkStart w:id="1033" w:name="_Toc170382657"/>
      <w:r w:rsidRPr="00567618">
        <w:lastRenderedPageBreak/>
        <w:t>7.5.2.1.3</w:t>
      </w:r>
      <w:r w:rsidRPr="00567618">
        <w:tab/>
        <w:t>HSPA</w:t>
      </w:r>
      <w:bookmarkEnd w:id="1024"/>
      <w:bookmarkEnd w:id="1025"/>
      <w:bookmarkEnd w:id="1026"/>
      <w:bookmarkEnd w:id="1027"/>
      <w:bookmarkEnd w:id="1028"/>
      <w:bookmarkEnd w:id="1029"/>
      <w:bookmarkEnd w:id="1030"/>
      <w:bookmarkEnd w:id="1031"/>
      <w:bookmarkEnd w:id="1032"/>
      <w:bookmarkEnd w:id="1033"/>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34" w:name="_Toc26369280"/>
      <w:bookmarkStart w:id="1035" w:name="_Toc36227162"/>
      <w:bookmarkStart w:id="1036" w:name="_Toc36228177"/>
      <w:bookmarkStart w:id="1037" w:name="_Toc36228804"/>
      <w:bookmarkStart w:id="1038" w:name="_Toc68847123"/>
      <w:bookmarkStart w:id="1039" w:name="_Toc74611058"/>
      <w:bookmarkStart w:id="1040" w:name="_Toc75566337"/>
      <w:bookmarkStart w:id="1041" w:name="_Toc89789888"/>
      <w:bookmarkStart w:id="1042" w:name="_Toc99466525"/>
      <w:bookmarkStart w:id="1043" w:name="_Toc170382658"/>
      <w:r w:rsidRPr="00567618">
        <w:t>7.5.2.1.4</w:t>
      </w:r>
      <w:r w:rsidRPr="00567618">
        <w:tab/>
        <w:t>EGPRS</w:t>
      </w:r>
      <w:bookmarkEnd w:id="1034"/>
      <w:bookmarkEnd w:id="1035"/>
      <w:bookmarkEnd w:id="1036"/>
      <w:bookmarkEnd w:id="1037"/>
      <w:bookmarkEnd w:id="1038"/>
      <w:bookmarkEnd w:id="1039"/>
      <w:bookmarkEnd w:id="1040"/>
      <w:bookmarkEnd w:id="1041"/>
      <w:bookmarkEnd w:id="1042"/>
      <w:bookmarkEnd w:id="1043"/>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44" w:name="_Toc26369281"/>
      <w:bookmarkStart w:id="1045" w:name="_Toc36227163"/>
      <w:bookmarkStart w:id="1046" w:name="_Toc36228178"/>
      <w:bookmarkStart w:id="1047" w:name="_Toc36228805"/>
      <w:bookmarkStart w:id="1048" w:name="_Toc68847124"/>
      <w:bookmarkStart w:id="1049" w:name="_Toc74611059"/>
      <w:bookmarkStart w:id="1050" w:name="_Toc75566338"/>
      <w:bookmarkStart w:id="1051" w:name="_Toc89789889"/>
      <w:bookmarkStart w:id="1052" w:name="_Toc99466526"/>
      <w:bookmarkStart w:id="1053" w:name="_Toc170382659"/>
      <w:r w:rsidRPr="00567618">
        <w:t>7.5.2.1.5</w:t>
      </w:r>
      <w:r w:rsidRPr="00567618">
        <w:tab/>
        <w:t>GIP</w:t>
      </w:r>
      <w:bookmarkEnd w:id="1044"/>
      <w:bookmarkEnd w:id="1045"/>
      <w:bookmarkEnd w:id="1046"/>
      <w:bookmarkEnd w:id="1047"/>
      <w:bookmarkEnd w:id="1048"/>
      <w:bookmarkEnd w:id="1049"/>
      <w:bookmarkEnd w:id="1050"/>
      <w:bookmarkEnd w:id="1051"/>
      <w:bookmarkEnd w:id="1052"/>
      <w:bookmarkEnd w:id="1053"/>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54" w:name="_Toc26369282"/>
      <w:bookmarkStart w:id="1055" w:name="_Toc36227164"/>
      <w:bookmarkStart w:id="1056" w:name="_Toc36228179"/>
      <w:bookmarkStart w:id="1057" w:name="_Toc36228806"/>
      <w:bookmarkStart w:id="1058" w:name="_Toc68847125"/>
      <w:bookmarkStart w:id="1059" w:name="_Toc74611060"/>
      <w:bookmarkStart w:id="1060" w:name="_Toc75566339"/>
      <w:bookmarkStart w:id="1061" w:name="_Toc89789890"/>
      <w:bookmarkStart w:id="1062" w:name="_Toc99466527"/>
      <w:bookmarkStart w:id="1063" w:name="_Toc170382660"/>
      <w:r w:rsidRPr="00567618">
        <w:t>7.5.2.1.6</w:t>
      </w:r>
      <w:r w:rsidRPr="00567618">
        <w:tab/>
        <w:t>Initial codec mode for AMR and AMR-WB</w:t>
      </w:r>
      <w:bookmarkEnd w:id="1054"/>
      <w:bookmarkEnd w:id="1055"/>
      <w:bookmarkEnd w:id="1056"/>
      <w:bookmarkEnd w:id="1057"/>
      <w:bookmarkEnd w:id="1058"/>
      <w:bookmarkEnd w:id="1059"/>
      <w:bookmarkEnd w:id="1060"/>
      <w:bookmarkEnd w:id="1061"/>
      <w:bookmarkEnd w:id="1062"/>
      <w:bookmarkEnd w:id="1063"/>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lastRenderedPageBreak/>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64" w:name="_Toc26369283"/>
      <w:bookmarkStart w:id="1065" w:name="_Toc36227165"/>
      <w:bookmarkStart w:id="1066" w:name="_Toc36228180"/>
      <w:bookmarkStart w:id="1067" w:name="_Toc36228807"/>
      <w:bookmarkStart w:id="1068" w:name="_Toc68847126"/>
      <w:bookmarkStart w:id="1069" w:name="_Toc74611061"/>
      <w:bookmarkStart w:id="1070" w:name="_Toc75566340"/>
      <w:bookmarkStart w:id="1071" w:name="_Toc89789891"/>
      <w:bookmarkStart w:id="1072" w:name="_Toc99466528"/>
      <w:bookmarkStart w:id="1073" w:name="_Toc170382661"/>
      <w:r w:rsidRPr="00567618">
        <w:rPr>
          <w:noProof/>
        </w:rPr>
        <w:t>7.5.2.1.7</w:t>
      </w:r>
      <w:r w:rsidRPr="00567618">
        <w:rPr>
          <w:noProof/>
        </w:rPr>
        <w:tab/>
        <w:t>E-UTRAN and NR</w:t>
      </w:r>
      <w:bookmarkEnd w:id="1064"/>
      <w:bookmarkEnd w:id="1065"/>
      <w:bookmarkEnd w:id="1066"/>
      <w:bookmarkEnd w:id="1067"/>
      <w:bookmarkEnd w:id="1068"/>
      <w:bookmarkEnd w:id="1069"/>
      <w:bookmarkEnd w:id="1070"/>
      <w:bookmarkEnd w:id="1071"/>
      <w:bookmarkEnd w:id="1072"/>
      <w:bookmarkEnd w:id="1073"/>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74" w:name="_Toc26369284"/>
      <w:bookmarkStart w:id="1075" w:name="_Toc36227166"/>
      <w:bookmarkStart w:id="1076" w:name="_Toc36228181"/>
      <w:bookmarkStart w:id="1077" w:name="_Toc36228808"/>
      <w:bookmarkStart w:id="1078" w:name="_Toc68847127"/>
      <w:bookmarkStart w:id="1079" w:name="_Toc74611062"/>
      <w:bookmarkStart w:id="1080" w:name="_Toc75566341"/>
      <w:bookmarkStart w:id="1081" w:name="_Toc89789892"/>
      <w:bookmarkStart w:id="1082" w:name="_Toc99466529"/>
      <w:bookmarkStart w:id="1083" w:name="_Toc170382662"/>
      <w:r w:rsidRPr="00567618">
        <w:rPr>
          <w:lang w:eastAsia="ko-KR"/>
        </w:rPr>
        <w:t>7.5.2.1.8</w:t>
      </w:r>
      <w:r w:rsidRPr="00567618">
        <w:rPr>
          <w:lang w:eastAsia="ko-KR"/>
        </w:rPr>
        <w:tab/>
        <w:t>Initial codec mode for EVS</w:t>
      </w:r>
      <w:bookmarkEnd w:id="1074"/>
      <w:bookmarkEnd w:id="1075"/>
      <w:bookmarkEnd w:id="1076"/>
      <w:bookmarkEnd w:id="1077"/>
      <w:bookmarkEnd w:id="1078"/>
      <w:bookmarkEnd w:id="1079"/>
      <w:bookmarkEnd w:id="1080"/>
      <w:bookmarkEnd w:id="1081"/>
      <w:bookmarkEnd w:id="1082"/>
      <w:bookmarkEnd w:id="1083"/>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84" w:name="_Toc26369285"/>
      <w:bookmarkStart w:id="1085" w:name="_Toc36227167"/>
      <w:bookmarkStart w:id="1086" w:name="_Toc36228182"/>
      <w:bookmarkStart w:id="1087" w:name="_Toc36228809"/>
      <w:bookmarkStart w:id="1088" w:name="_Toc68847128"/>
      <w:bookmarkStart w:id="1089" w:name="_Toc74611063"/>
      <w:bookmarkStart w:id="1090" w:name="_Toc75566342"/>
      <w:bookmarkStart w:id="1091" w:name="_Toc89789893"/>
      <w:bookmarkStart w:id="1092" w:name="_Toc99466530"/>
      <w:bookmarkStart w:id="1093" w:name="_Toc170382663"/>
      <w:r w:rsidRPr="00567618">
        <w:rPr>
          <w:lang w:eastAsia="ko-KR"/>
        </w:rPr>
        <w:t>7.5.2.1.9</w:t>
      </w:r>
      <w:r w:rsidRPr="00567618">
        <w:rPr>
          <w:lang w:eastAsia="ko-KR"/>
        </w:rPr>
        <w:tab/>
        <w:t>Dual-mono</w:t>
      </w:r>
      <w:bookmarkEnd w:id="1084"/>
      <w:bookmarkEnd w:id="1085"/>
      <w:bookmarkEnd w:id="1086"/>
      <w:bookmarkEnd w:id="1087"/>
      <w:bookmarkEnd w:id="1088"/>
      <w:bookmarkEnd w:id="1089"/>
      <w:bookmarkEnd w:id="1090"/>
      <w:bookmarkEnd w:id="1091"/>
      <w:bookmarkEnd w:id="1092"/>
      <w:bookmarkEnd w:id="1093"/>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FA438FF" w14:textId="6E89A64E" w:rsidR="003B0BD9" w:rsidRDefault="003B0BD9" w:rsidP="003B0BD9">
      <w:pPr>
        <w:pStyle w:val="Heading5"/>
        <w:rPr>
          <w:noProof/>
        </w:rPr>
      </w:pPr>
      <w:bookmarkStart w:id="1094" w:name="_Toc26369286"/>
      <w:bookmarkStart w:id="1095" w:name="_Toc36227168"/>
      <w:bookmarkStart w:id="1096" w:name="_Toc36228183"/>
      <w:bookmarkStart w:id="1097" w:name="_Toc36228810"/>
      <w:bookmarkStart w:id="1098" w:name="_Toc68847129"/>
      <w:bookmarkStart w:id="1099" w:name="_Toc74611064"/>
      <w:bookmarkStart w:id="1100" w:name="_Toc75566343"/>
      <w:bookmarkStart w:id="1101" w:name="_Toc89789894"/>
      <w:bookmarkStart w:id="1102" w:name="_Toc99466531"/>
      <w:bookmarkStart w:id="1103" w:name="_Toc170382664"/>
      <w:r>
        <w:rPr>
          <w:noProof/>
        </w:rPr>
        <w:t>7.5.2.1.</w:t>
      </w:r>
      <w:r>
        <w:rPr>
          <w:noProof/>
        </w:rPr>
        <w:t>10</w:t>
      </w:r>
      <w:r>
        <w:rPr>
          <w:noProof/>
        </w:rPr>
        <w:tab/>
        <w:t>Initial codec mode for IVAS</w:t>
      </w:r>
      <w:bookmarkEnd w:id="1103"/>
    </w:p>
    <w:p w14:paraId="2A2B5718" w14:textId="77777777" w:rsidR="003B0BD9" w:rsidRDefault="003B0BD9" w:rsidP="003B0BD9">
      <w:pPr>
        <w:rPr>
          <w:noProof/>
        </w:rPr>
      </w:pPr>
      <w:r>
        <w:rPr>
          <w:noProof/>
        </w:rPr>
        <w:t>When the EVS codec embedded in the IVAS is used from the start of the session, then clause 7.5.2.1.8 applies.</w:t>
      </w:r>
    </w:p>
    <w:p w14:paraId="5BB8FFFF" w14:textId="77777777" w:rsidR="003B0BD9" w:rsidRDefault="003B0BD9" w:rsidP="003B0BD9">
      <w:pPr>
        <w:rPr>
          <w:noProof/>
        </w:rPr>
      </w:pPr>
      <w:r>
        <w:rPr>
          <w:noProof/>
        </w:rPr>
        <w:t>When the IVAS Immersive mode is used from the start of the session, the following principles apply for the selection of the Initial Codec Mode bit-rate (ICMbr):</w:t>
      </w:r>
    </w:p>
    <w:p w14:paraId="6341B007" w14:textId="77777777" w:rsidR="003B0BD9" w:rsidRDefault="003B0BD9" w:rsidP="003B0BD9">
      <w:pPr>
        <w:pStyle w:val="B1"/>
        <w:rPr>
          <w:noProof/>
        </w:rPr>
      </w:pPr>
      <w:r>
        <w:rPr>
          <w:noProof/>
        </w:rPr>
        <w:t>-</w:t>
      </w:r>
      <w:r>
        <w:rPr>
          <w:noProof/>
        </w:rPr>
        <w:tab/>
        <w:t>If GBR is known and if GBR is less than MBR, the ICMbr should be aligned with the GBR or should be lower than the GBR.</w:t>
      </w:r>
    </w:p>
    <w:p w14:paraId="6A0AE6F0" w14:textId="77777777" w:rsidR="003B0BD9" w:rsidRPr="008732A0" w:rsidRDefault="003B0BD9" w:rsidP="003B0BD9">
      <w:r>
        <w:t>When IVAS Immersive mode is used from the start of the session, the Initial IVAS Coded Format (ICMicf) should be the most preferred immersive format negotiated for the session and the Initial Codec Mode audio bandwidth (ICMab) should be the highest audio bandwidth negotiated for the Initial Codec Mode bit-rate (ICMbr).</w:t>
      </w:r>
    </w:p>
    <w:p w14:paraId="081D4298" w14:textId="77777777" w:rsidR="00FC7E52" w:rsidRPr="00567618" w:rsidRDefault="00FC7E52" w:rsidP="00FC7E52">
      <w:pPr>
        <w:pStyle w:val="Heading4"/>
      </w:pPr>
      <w:bookmarkStart w:id="1104" w:name="_Toc170382665"/>
      <w:r w:rsidRPr="00567618">
        <w:t>7.5.2.2</w:t>
      </w:r>
      <w:r w:rsidRPr="00567618">
        <w:tab/>
        <w:t>Video</w:t>
      </w:r>
      <w:bookmarkEnd w:id="1094"/>
      <w:bookmarkEnd w:id="1095"/>
      <w:bookmarkEnd w:id="1096"/>
      <w:bookmarkEnd w:id="1097"/>
      <w:bookmarkEnd w:id="1098"/>
      <w:bookmarkEnd w:id="1099"/>
      <w:bookmarkEnd w:id="1100"/>
      <w:bookmarkEnd w:id="1101"/>
      <w:bookmarkEnd w:id="1102"/>
      <w:bookmarkEnd w:id="1104"/>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lastRenderedPageBreak/>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105" w:name="_Toc26369287"/>
      <w:bookmarkStart w:id="1106" w:name="_Toc36227169"/>
      <w:bookmarkStart w:id="1107" w:name="_Toc36228184"/>
      <w:bookmarkStart w:id="1108" w:name="_Toc36228811"/>
      <w:bookmarkStart w:id="1109" w:name="_Toc68847130"/>
      <w:bookmarkStart w:id="1110" w:name="_Toc74611065"/>
      <w:bookmarkStart w:id="1111" w:name="_Toc75566344"/>
      <w:bookmarkStart w:id="1112" w:name="_Toc89789895"/>
      <w:bookmarkStart w:id="1113" w:name="_Toc99466532"/>
      <w:bookmarkStart w:id="1114" w:name="_Toc170382666"/>
      <w:r w:rsidRPr="00567618">
        <w:t>7.5.2.3</w:t>
      </w:r>
      <w:r w:rsidRPr="00567618">
        <w:tab/>
        <w:t>Text</w:t>
      </w:r>
      <w:bookmarkEnd w:id="1105"/>
      <w:bookmarkEnd w:id="1106"/>
      <w:bookmarkEnd w:id="1107"/>
      <w:bookmarkEnd w:id="1108"/>
      <w:bookmarkEnd w:id="1109"/>
      <w:bookmarkEnd w:id="1110"/>
      <w:bookmarkEnd w:id="1111"/>
      <w:bookmarkEnd w:id="1112"/>
      <w:bookmarkEnd w:id="1113"/>
      <w:bookmarkEnd w:id="1114"/>
    </w:p>
    <w:p w14:paraId="2B6B2E60" w14:textId="16593051"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r w:rsidR="00E169B7">
        <w:t xml:space="preserve"> </w:t>
      </w:r>
      <w:r w:rsidR="00E169B7" w:rsidRPr="007A74CB">
        <w:t>from an MTSI client in terminal</w:t>
      </w:r>
      <w:r w:rsidR="00E169B7" w:rsidRPr="00567618">
        <w:t>.</w:t>
      </w:r>
      <w:r w:rsidR="00E169B7">
        <w:t xml:space="preserve"> A text-capable MTSI client may be able to receive text with cps set up to 90 in order to be prepared to handle text received in a multiparty session, with multiple parties sending at a rate of 30 characters per second. This shall be indicated by the cps parameter in the sdp fmtp attribute for the "t140" format</w:t>
      </w:r>
      <w:r w:rsidRPr="00567618">
        <w:t>.</w:t>
      </w:r>
    </w:p>
    <w:p w14:paraId="49DEE287" w14:textId="77777777" w:rsidR="00FC7E52" w:rsidRPr="00567618" w:rsidRDefault="00FC7E52" w:rsidP="00FC7E52">
      <w:pPr>
        <w:pStyle w:val="Heading3"/>
      </w:pPr>
      <w:bookmarkStart w:id="1115" w:name="_Toc26369288"/>
      <w:bookmarkStart w:id="1116" w:name="_Toc36227170"/>
      <w:bookmarkStart w:id="1117" w:name="_Toc36228185"/>
      <w:bookmarkStart w:id="1118" w:name="_Toc36228812"/>
      <w:bookmarkStart w:id="1119" w:name="_Toc68847131"/>
      <w:bookmarkStart w:id="1120" w:name="_Toc74611066"/>
      <w:bookmarkStart w:id="1121" w:name="_Toc75566345"/>
      <w:bookmarkStart w:id="1122" w:name="_Toc89789896"/>
      <w:bookmarkStart w:id="1123" w:name="_Toc99466533"/>
      <w:bookmarkStart w:id="1124" w:name="_Toc170382667"/>
      <w:r w:rsidRPr="00567618">
        <w:t>7.5.3</w:t>
      </w:r>
      <w:r w:rsidRPr="00567618">
        <w:tab/>
        <w:t>Media synchronization</w:t>
      </w:r>
      <w:bookmarkEnd w:id="1115"/>
      <w:bookmarkEnd w:id="1116"/>
      <w:bookmarkEnd w:id="1117"/>
      <w:bookmarkEnd w:id="1118"/>
      <w:bookmarkEnd w:id="1119"/>
      <w:bookmarkEnd w:id="1120"/>
      <w:bookmarkEnd w:id="1121"/>
      <w:bookmarkEnd w:id="1122"/>
      <w:bookmarkEnd w:id="1123"/>
      <w:bookmarkEnd w:id="1124"/>
    </w:p>
    <w:p w14:paraId="06A54417" w14:textId="77777777" w:rsidR="00FC7E52" w:rsidRPr="00567618" w:rsidRDefault="00FC7E52" w:rsidP="00FC7E52">
      <w:pPr>
        <w:pStyle w:val="Heading4"/>
      </w:pPr>
      <w:bookmarkStart w:id="1125" w:name="_Toc26369289"/>
      <w:bookmarkStart w:id="1126" w:name="_Toc36227171"/>
      <w:bookmarkStart w:id="1127" w:name="_Toc36228186"/>
      <w:bookmarkStart w:id="1128" w:name="_Toc36228813"/>
      <w:bookmarkStart w:id="1129" w:name="_Toc68847132"/>
      <w:bookmarkStart w:id="1130" w:name="_Toc74611067"/>
      <w:bookmarkStart w:id="1131" w:name="_Toc75566346"/>
      <w:bookmarkStart w:id="1132" w:name="_Toc89789897"/>
      <w:bookmarkStart w:id="1133" w:name="_Toc99466534"/>
      <w:bookmarkStart w:id="1134" w:name="_Toc170382668"/>
      <w:r w:rsidRPr="00567618">
        <w:t>7.5.3.1</w:t>
      </w:r>
      <w:r w:rsidRPr="00567618">
        <w:tab/>
        <w:t>General</w:t>
      </w:r>
      <w:bookmarkEnd w:id="1125"/>
      <w:bookmarkEnd w:id="1126"/>
      <w:bookmarkEnd w:id="1127"/>
      <w:bookmarkEnd w:id="1128"/>
      <w:bookmarkEnd w:id="1129"/>
      <w:bookmarkEnd w:id="1130"/>
      <w:bookmarkEnd w:id="1131"/>
      <w:bookmarkEnd w:id="1132"/>
      <w:bookmarkEnd w:id="1133"/>
      <w:bookmarkEnd w:id="1134"/>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35" w:name="_Toc26369290"/>
      <w:bookmarkStart w:id="1136" w:name="_Toc36227172"/>
      <w:bookmarkStart w:id="1137" w:name="_Toc36228187"/>
      <w:bookmarkStart w:id="1138" w:name="_Toc36228814"/>
      <w:bookmarkStart w:id="1139" w:name="_Toc68847133"/>
      <w:bookmarkStart w:id="1140" w:name="_Toc74611068"/>
      <w:bookmarkStart w:id="1141" w:name="_Toc75566347"/>
      <w:bookmarkStart w:id="1142" w:name="_Toc89789898"/>
      <w:bookmarkStart w:id="1143" w:name="_Toc99466535"/>
      <w:bookmarkStart w:id="1144" w:name="_Toc170382669"/>
      <w:r w:rsidRPr="00567618">
        <w:t>7.5.3.2</w:t>
      </w:r>
      <w:r w:rsidRPr="00567618">
        <w:tab/>
        <w:t>Text</w:t>
      </w:r>
      <w:bookmarkEnd w:id="1135"/>
      <w:bookmarkEnd w:id="1136"/>
      <w:bookmarkEnd w:id="1137"/>
      <w:bookmarkEnd w:id="1138"/>
      <w:bookmarkEnd w:id="1139"/>
      <w:bookmarkEnd w:id="1140"/>
      <w:bookmarkEnd w:id="1141"/>
      <w:bookmarkEnd w:id="1142"/>
      <w:bookmarkEnd w:id="1143"/>
      <w:bookmarkEnd w:id="1144"/>
    </w:p>
    <w:p w14:paraId="541A98A1" w14:textId="77777777" w:rsidR="00FC7E52" w:rsidRPr="00567618" w:rsidRDefault="00FC7E52" w:rsidP="00FC7E52">
      <w:pPr>
        <w:rPr>
          <w:color w:val="000000"/>
        </w:rPr>
      </w:pPr>
      <w:bookmarkStart w:id="1145"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46" w:name="_Toc26369291"/>
      <w:bookmarkStart w:id="1147" w:name="_Toc36227173"/>
      <w:bookmarkStart w:id="1148" w:name="_Toc36228188"/>
      <w:bookmarkStart w:id="1149" w:name="_Toc36228815"/>
      <w:bookmarkStart w:id="1150" w:name="_Toc68847134"/>
      <w:bookmarkStart w:id="1151" w:name="_Toc74611069"/>
      <w:bookmarkStart w:id="1152" w:name="_Toc75566348"/>
      <w:bookmarkStart w:id="1153" w:name="_Toc89789899"/>
      <w:bookmarkStart w:id="1154" w:name="_Toc99466536"/>
      <w:bookmarkStart w:id="1155" w:name="_Toc170382670"/>
      <w:bookmarkEnd w:id="1145"/>
      <w:r w:rsidRPr="00567618">
        <w:rPr>
          <w:noProof/>
        </w:rPr>
        <w:t>7.5.4</w:t>
      </w:r>
      <w:r w:rsidRPr="00567618">
        <w:rPr>
          <w:noProof/>
        </w:rPr>
        <w:tab/>
        <w:t>ECN usage in RTP sessions</w:t>
      </w:r>
      <w:bookmarkEnd w:id="1146"/>
      <w:bookmarkEnd w:id="1147"/>
      <w:bookmarkEnd w:id="1148"/>
      <w:bookmarkEnd w:id="1149"/>
      <w:bookmarkEnd w:id="1150"/>
      <w:bookmarkEnd w:id="1151"/>
      <w:bookmarkEnd w:id="1152"/>
      <w:bookmarkEnd w:id="1153"/>
      <w:bookmarkEnd w:id="1154"/>
      <w:bookmarkEnd w:id="1155"/>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56" w:name="_Toc26369292"/>
      <w:bookmarkStart w:id="1157" w:name="_Toc36227174"/>
      <w:bookmarkStart w:id="1158" w:name="_Toc36228189"/>
      <w:bookmarkStart w:id="1159" w:name="_Toc36228816"/>
      <w:bookmarkStart w:id="1160" w:name="_Toc68847135"/>
      <w:bookmarkStart w:id="1161" w:name="_Toc74611070"/>
      <w:bookmarkStart w:id="1162" w:name="_Toc75566349"/>
      <w:bookmarkStart w:id="1163" w:name="_Toc89789900"/>
      <w:bookmarkStart w:id="1164" w:name="_Toc99466537"/>
      <w:bookmarkStart w:id="1165" w:name="_Toc170382671"/>
      <w:r w:rsidRPr="00567618">
        <w:rPr>
          <w:noProof/>
        </w:rPr>
        <w:t>7.5.5</w:t>
      </w:r>
      <w:r w:rsidRPr="00567618">
        <w:rPr>
          <w:noProof/>
        </w:rPr>
        <w:tab/>
        <w:t>Handling of bit-rate variations</w:t>
      </w:r>
      <w:bookmarkEnd w:id="1156"/>
      <w:bookmarkEnd w:id="1157"/>
      <w:bookmarkEnd w:id="1158"/>
      <w:bookmarkEnd w:id="1159"/>
      <w:bookmarkEnd w:id="1160"/>
      <w:bookmarkEnd w:id="1161"/>
      <w:bookmarkEnd w:id="1162"/>
      <w:bookmarkEnd w:id="1163"/>
      <w:bookmarkEnd w:id="1164"/>
      <w:bookmarkEnd w:id="1165"/>
    </w:p>
    <w:p w14:paraId="23CD73B8" w14:textId="77777777" w:rsidR="00FC7E52" w:rsidRPr="00567618" w:rsidRDefault="00FC7E52" w:rsidP="00FC7E52">
      <w:pPr>
        <w:pStyle w:val="Heading4"/>
        <w:rPr>
          <w:noProof/>
        </w:rPr>
      </w:pPr>
      <w:bookmarkStart w:id="1166" w:name="_Toc26369293"/>
      <w:bookmarkStart w:id="1167" w:name="_Toc36227175"/>
      <w:bookmarkStart w:id="1168" w:name="_Toc36228190"/>
      <w:bookmarkStart w:id="1169" w:name="_Toc36228817"/>
      <w:bookmarkStart w:id="1170" w:name="_Toc68847136"/>
      <w:bookmarkStart w:id="1171" w:name="_Toc74611071"/>
      <w:bookmarkStart w:id="1172" w:name="_Toc75566350"/>
      <w:bookmarkStart w:id="1173" w:name="_Toc89789901"/>
      <w:bookmarkStart w:id="1174" w:name="_Toc99466538"/>
      <w:bookmarkStart w:id="1175" w:name="_Toc170382672"/>
      <w:r w:rsidRPr="00567618">
        <w:rPr>
          <w:noProof/>
        </w:rPr>
        <w:t>7.5.5.1</w:t>
      </w:r>
      <w:r w:rsidRPr="00567618">
        <w:rPr>
          <w:noProof/>
        </w:rPr>
        <w:tab/>
        <w:t>General</w:t>
      </w:r>
      <w:bookmarkEnd w:id="1166"/>
      <w:bookmarkEnd w:id="1167"/>
      <w:bookmarkEnd w:id="1168"/>
      <w:bookmarkEnd w:id="1169"/>
      <w:bookmarkEnd w:id="1170"/>
      <w:bookmarkEnd w:id="1171"/>
      <w:bookmarkEnd w:id="1172"/>
      <w:bookmarkEnd w:id="1173"/>
      <w:bookmarkEnd w:id="1174"/>
      <w:bookmarkEnd w:id="1175"/>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lastRenderedPageBreak/>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76" w:name="_Toc26369294"/>
      <w:bookmarkStart w:id="1177" w:name="_Toc36227176"/>
      <w:bookmarkStart w:id="1178" w:name="_Toc36228191"/>
      <w:bookmarkStart w:id="1179" w:name="_Toc36228818"/>
      <w:bookmarkStart w:id="1180" w:name="_Toc68847137"/>
      <w:bookmarkStart w:id="1181" w:name="_Toc74611072"/>
      <w:bookmarkStart w:id="1182" w:name="_Toc75566351"/>
      <w:bookmarkStart w:id="1183" w:name="_Toc89789902"/>
      <w:bookmarkStart w:id="1184" w:name="_Toc99466539"/>
      <w:bookmarkStart w:id="1185" w:name="_Toc170382673"/>
      <w:r w:rsidRPr="00567618">
        <w:rPr>
          <w:noProof/>
        </w:rPr>
        <w:t>7.5.5.2</w:t>
      </w:r>
      <w:r w:rsidRPr="00567618">
        <w:rPr>
          <w:noProof/>
        </w:rPr>
        <w:tab/>
        <w:t>Video</w:t>
      </w:r>
      <w:bookmarkEnd w:id="1176"/>
      <w:bookmarkEnd w:id="1177"/>
      <w:bookmarkEnd w:id="1178"/>
      <w:bookmarkEnd w:id="1179"/>
      <w:bookmarkEnd w:id="1180"/>
      <w:bookmarkEnd w:id="1181"/>
      <w:bookmarkEnd w:id="1182"/>
      <w:bookmarkEnd w:id="1183"/>
      <w:bookmarkEnd w:id="1184"/>
      <w:bookmarkEnd w:id="1185"/>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86" w:name="_Toc26369295"/>
      <w:bookmarkStart w:id="1187" w:name="_Toc36227177"/>
      <w:bookmarkStart w:id="1188" w:name="_Toc36228192"/>
      <w:bookmarkStart w:id="1189" w:name="_Toc36228819"/>
      <w:bookmarkStart w:id="1190" w:name="_Toc68847138"/>
      <w:bookmarkStart w:id="1191" w:name="_Toc74611073"/>
      <w:bookmarkStart w:id="1192" w:name="_Toc75566352"/>
      <w:bookmarkStart w:id="1193" w:name="_Toc89789903"/>
      <w:bookmarkStart w:id="1194" w:name="_Toc99466540"/>
      <w:bookmarkStart w:id="1195" w:name="_Toc170382674"/>
      <w:r w:rsidRPr="00567618">
        <w:rPr>
          <w:noProof/>
        </w:rPr>
        <w:t>7.5.5.3</w:t>
      </w:r>
      <w:r w:rsidRPr="00567618">
        <w:rPr>
          <w:noProof/>
        </w:rPr>
        <w:tab/>
        <w:t>Speech</w:t>
      </w:r>
      <w:bookmarkEnd w:id="1186"/>
      <w:bookmarkEnd w:id="1187"/>
      <w:bookmarkEnd w:id="1188"/>
      <w:bookmarkEnd w:id="1189"/>
      <w:bookmarkEnd w:id="1190"/>
      <w:bookmarkEnd w:id="1191"/>
      <w:bookmarkEnd w:id="1192"/>
      <w:bookmarkEnd w:id="1193"/>
      <w:bookmarkEnd w:id="1194"/>
      <w:bookmarkEnd w:id="1195"/>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96" w:name="_Toc26369296"/>
      <w:bookmarkStart w:id="1197" w:name="_Toc36227178"/>
      <w:bookmarkStart w:id="1198" w:name="_Toc36228193"/>
      <w:bookmarkStart w:id="1199" w:name="_Toc36228820"/>
      <w:bookmarkStart w:id="1200" w:name="_Toc68847139"/>
      <w:bookmarkStart w:id="1201" w:name="_Toc74611074"/>
      <w:bookmarkStart w:id="1202" w:name="_Toc75566353"/>
      <w:bookmarkStart w:id="1203" w:name="_Toc89789904"/>
      <w:bookmarkStart w:id="1204" w:name="_Toc99466541"/>
      <w:bookmarkStart w:id="1205" w:name="_Toc170382675"/>
      <w:r w:rsidRPr="00567618">
        <w:lastRenderedPageBreak/>
        <w:t>8</w:t>
      </w:r>
      <w:r w:rsidRPr="00567618">
        <w:tab/>
        <w:t>Jitter buffer management in MTSI clients in terminals</w:t>
      </w:r>
      <w:bookmarkEnd w:id="1196"/>
      <w:bookmarkEnd w:id="1197"/>
      <w:bookmarkEnd w:id="1198"/>
      <w:bookmarkEnd w:id="1199"/>
      <w:bookmarkEnd w:id="1200"/>
      <w:bookmarkEnd w:id="1201"/>
      <w:bookmarkEnd w:id="1202"/>
      <w:bookmarkEnd w:id="1203"/>
      <w:bookmarkEnd w:id="1204"/>
      <w:bookmarkEnd w:id="1205"/>
    </w:p>
    <w:p w14:paraId="25F9D502" w14:textId="77777777" w:rsidR="00FC7E52" w:rsidRPr="00567618" w:rsidRDefault="00FC7E52" w:rsidP="00FC7E52">
      <w:pPr>
        <w:pStyle w:val="Heading2"/>
      </w:pPr>
      <w:bookmarkStart w:id="1206" w:name="_Toc26369297"/>
      <w:bookmarkStart w:id="1207" w:name="_Toc36227179"/>
      <w:bookmarkStart w:id="1208" w:name="_Toc36228194"/>
      <w:bookmarkStart w:id="1209" w:name="_Toc36228821"/>
      <w:bookmarkStart w:id="1210" w:name="_Toc68847140"/>
      <w:bookmarkStart w:id="1211" w:name="_Toc74611075"/>
      <w:bookmarkStart w:id="1212" w:name="_Toc75566354"/>
      <w:bookmarkStart w:id="1213" w:name="_Toc89789905"/>
      <w:bookmarkStart w:id="1214" w:name="_Toc99466542"/>
      <w:bookmarkStart w:id="1215" w:name="_Toc170382676"/>
      <w:r w:rsidRPr="00567618">
        <w:t>8.1</w:t>
      </w:r>
      <w:r w:rsidRPr="00567618">
        <w:tab/>
        <w:t>General</w:t>
      </w:r>
      <w:bookmarkEnd w:id="1206"/>
      <w:bookmarkEnd w:id="1207"/>
      <w:bookmarkEnd w:id="1208"/>
      <w:bookmarkEnd w:id="1209"/>
      <w:bookmarkEnd w:id="1210"/>
      <w:bookmarkEnd w:id="1211"/>
      <w:bookmarkEnd w:id="1212"/>
      <w:bookmarkEnd w:id="1213"/>
      <w:bookmarkEnd w:id="1214"/>
      <w:bookmarkEnd w:id="1215"/>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16" w:name="_Toc26369298"/>
      <w:bookmarkStart w:id="1217" w:name="_Toc36227180"/>
      <w:bookmarkStart w:id="1218" w:name="_Toc36228195"/>
      <w:bookmarkStart w:id="1219" w:name="_Toc36228822"/>
      <w:bookmarkStart w:id="1220" w:name="_Toc68847141"/>
      <w:bookmarkStart w:id="1221" w:name="_Toc74611076"/>
      <w:bookmarkStart w:id="1222" w:name="_Toc75566355"/>
      <w:bookmarkStart w:id="1223" w:name="_Toc89789906"/>
      <w:bookmarkStart w:id="1224" w:name="_Toc99466543"/>
      <w:bookmarkStart w:id="1225" w:name="_Toc170382677"/>
      <w:r w:rsidRPr="00567618">
        <w:t>8.2</w:t>
      </w:r>
      <w:r w:rsidRPr="00567618">
        <w:tab/>
        <w:t>Speech</w:t>
      </w:r>
      <w:bookmarkEnd w:id="1216"/>
      <w:bookmarkEnd w:id="1217"/>
      <w:bookmarkEnd w:id="1218"/>
      <w:bookmarkEnd w:id="1219"/>
      <w:bookmarkEnd w:id="1220"/>
      <w:bookmarkEnd w:id="1221"/>
      <w:bookmarkEnd w:id="1222"/>
      <w:bookmarkEnd w:id="1223"/>
      <w:bookmarkEnd w:id="1224"/>
      <w:bookmarkEnd w:id="1225"/>
    </w:p>
    <w:p w14:paraId="164BCE5F" w14:textId="77777777" w:rsidR="00FC7E52" w:rsidRPr="00567618" w:rsidRDefault="00FC7E52" w:rsidP="00FC7E52">
      <w:pPr>
        <w:pStyle w:val="Heading3"/>
      </w:pPr>
      <w:bookmarkStart w:id="1226" w:name="_Toc26369299"/>
      <w:bookmarkStart w:id="1227" w:name="_Toc36227181"/>
      <w:bookmarkStart w:id="1228" w:name="_Toc36228196"/>
      <w:bookmarkStart w:id="1229" w:name="_Toc36228823"/>
      <w:bookmarkStart w:id="1230" w:name="_Toc68847142"/>
      <w:bookmarkStart w:id="1231" w:name="_Toc74611077"/>
      <w:bookmarkStart w:id="1232" w:name="_Toc75566356"/>
      <w:bookmarkStart w:id="1233" w:name="_Toc89789907"/>
      <w:bookmarkStart w:id="1234" w:name="_Toc99466544"/>
      <w:bookmarkStart w:id="1235" w:name="_Toc170382678"/>
      <w:r w:rsidRPr="00567618">
        <w:t>8.2.1</w:t>
      </w:r>
      <w:r w:rsidRPr="00567618">
        <w:tab/>
        <w:t>Terminology</w:t>
      </w:r>
      <w:bookmarkEnd w:id="1226"/>
      <w:bookmarkEnd w:id="1227"/>
      <w:bookmarkEnd w:id="1228"/>
      <w:bookmarkEnd w:id="1229"/>
      <w:bookmarkEnd w:id="1230"/>
      <w:bookmarkEnd w:id="1231"/>
      <w:bookmarkEnd w:id="1232"/>
      <w:bookmarkEnd w:id="1233"/>
      <w:bookmarkEnd w:id="1234"/>
      <w:bookmarkEnd w:id="1235"/>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36" w:name="_MON_1232870314"/>
    <w:bookmarkEnd w:id="1236"/>
    <w:p w14:paraId="225D3B0D" w14:textId="77777777" w:rsidR="00FC7E52" w:rsidRPr="00567618" w:rsidRDefault="00FC7E52" w:rsidP="00FC7E52">
      <w:pPr>
        <w:pStyle w:val="TH"/>
      </w:pPr>
      <w:r w:rsidRPr="00567618">
        <w:object w:dxaOrig="9797" w:dyaOrig="4999" w14:anchorId="6DF017CF">
          <v:shape id="_x0000_i1033" type="#_x0000_t75" style="width:482pt;height:246pt" o:ole="">
            <v:imagedata r:id="rId27" o:title=""/>
          </v:shape>
          <o:OLEObject Type="Embed" ProgID="Word.Picture.8" ShapeID="_x0000_i1033" DrawAspect="Content" ObjectID="_1780997179" r:id="rId28"/>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w:t>
      </w:r>
      <w:r w:rsidRPr="00567618">
        <w:lastRenderedPageBreak/>
        <w:t>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72A3FF89" w14:textId="79896D1A" w:rsidR="003B0BD9" w:rsidRPr="00BC6856" w:rsidRDefault="003B0BD9" w:rsidP="003B0BD9">
      <w:pPr>
        <w:ind w:left="568" w:hanging="284"/>
      </w:pPr>
      <w:r w:rsidRPr="00BC6856">
        <w:rPr>
          <w:b/>
        </w:rPr>
        <w:t>-</w:t>
      </w:r>
      <w:r w:rsidRPr="00BC6856">
        <w:rPr>
          <w:b/>
        </w:rPr>
        <w:tab/>
        <w:t>Speech decoder:</w:t>
      </w:r>
      <w:r w:rsidRPr="00BC6856">
        <w:t xml:space="preserve"> The standard AMR, AMR-WB</w:t>
      </w:r>
      <w:r>
        <w:t>,</w:t>
      </w:r>
      <w:r w:rsidRPr="00BC6856">
        <w:t xml:space="preserve"> EVS </w:t>
      </w:r>
      <w:r>
        <w:t xml:space="preserve">or IVAS </w:t>
      </w:r>
      <w:r w:rsidRPr="00BC6856">
        <w:t>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37" w:name="_Toc26369300"/>
      <w:bookmarkStart w:id="1238" w:name="_Toc36227182"/>
      <w:bookmarkStart w:id="1239" w:name="_Toc36228197"/>
      <w:bookmarkStart w:id="1240" w:name="_Toc36228824"/>
      <w:bookmarkStart w:id="1241" w:name="_Toc68847143"/>
      <w:bookmarkStart w:id="1242" w:name="_Toc74611078"/>
      <w:bookmarkStart w:id="1243" w:name="_Toc75566357"/>
      <w:bookmarkStart w:id="1244" w:name="_Toc89789908"/>
      <w:bookmarkStart w:id="1245" w:name="_Toc99466545"/>
      <w:bookmarkStart w:id="1246" w:name="_Toc170382679"/>
      <w:r w:rsidRPr="00567618">
        <w:t>8.2.2</w:t>
      </w:r>
      <w:r w:rsidRPr="00567618">
        <w:tab/>
        <w:t>Functional requirements for jitter-buffer management</w:t>
      </w:r>
      <w:bookmarkEnd w:id="1237"/>
      <w:bookmarkEnd w:id="1238"/>
      <w:bookmarkEnd w:id="1239"/>
      <w:bookmarkEnd w:id="1240"/>
      <w:bookmarkEnd w:id="1241"/>
      <w:bookmarkEnd w:id="1242"/>
      <w:bookmarkEnd w:id="1243"/>
      <w:bookmarkEnd w:id="1244"/>
      <w:bookmarkEnd w:id="1245"/>
      <w:bookmarkEnd w:id="1246"/>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47" w:name="_Toc26369301"/>
      <w:bookmarkStart w:id="1248" w:name="_Toc36227183"/>
      <w:bookmarkStart w:id="1249" w:name="_Toc36228198"/>
      <w:bookmarkStart w:id="1250" w:name="_Toc36228825"/>
      <w:bookmarkStart w:id="1251" w:name="_Toc68847144"/>
      <w:bookmarkStart w:id="1252" w:name="_Toc74611079"/>
      <w:bookmarkStart w:id="1253" w:name="_Toc75566358"/>
      <w:bookmarkStart w:id="1254" w:name="_Toc89789909"/>
      <w:bookmarkStart w:id="1255" w:name="_Toc99466546"/>
      <w:bookmarkStart w:id="1256" w:name="_Toc170382680"/>
      <w:r w:rsidRPr="00567618">
        <w:t>8.2.3</w:t>
      </w:r>
      <w:r w:rsidRPr="00567618">
        <w:tab/>
        <w:t>Minimum performance requirements for jitter-buffer management</w:t>
      </w:r>
      <w:bookmarkEnd w:id="1247"/>
      <w:bookmarkEnd w:id="1248"/>
      <w:bookmarkEnd w:id="1249"/>
      <w:bookmarkEnd w:id="1250"/>
      <w:bookmarkEnd w:id="1251"/>
      <w:bookmarkEnd w:id="1252"/>
      <w:bookmarkEnd w:id="1253"/>
      <w:bookmarkEnd w:id="1254"/>
      <w:bookmarkEnd w:id="1255"/>
      <w:bookmarkEnd w:id="1256"/>
      <w:r w:rsidRPr="00567618">
        <w:t xml:space="preserve"> </w:t>
      </w:r>
    </w:p>
    <w:p w14:paraId="24F3EBEA" w14:textId="77777777" w:rsidR="00FC7E52" w:rsidRPr="00567618" w:rsidRDefault="00FC7E52" w:rsidP="00FC7E52">
      <w:pPr>
        <w:pStyle w:val="Heading4"/>
      </w:pPr>
      <w:bookmarkStart w:id="1257" w:name="_Toc26369302"/>
      <w:bookmarkStart w:id="1258" w:name="_Toc36227184"/>
      <w:bookmarkStart w:id="1259" w:name="_Toc36228199"/>
      <w:bookmarkStart w:id="1260" w:name="_Toc36228826"/>
      <w:bookmarkStart w:id="1261" w:name="_Toc68847145"/>
      <w:bookmarkStart w:id="1262" w:name="_Toc74611080"/>
      <w:bookmarkStart w:id="1263" w:name="_Toc75566359"/>
      <w:bookmarkStart w:id="1264" w:name="_Toc89789910"/>
      <w:bookmarkStart w:id="1265" w:name="_Toc99466547"/>
      <w:bookmarkStart w:id="1266" w:name="_Toc170382681"/>
      <w:r w:rsidRPr="00567618">
        <w:t>8.2.3.1</w:t>
      </w:r>
      <w:r w:rsidRPr="00567618">
        <w:tab/>
        <w:t>General</w:t>
      </w:r>
      <w:bookmarkEnd w:id="1257"/>
      <w:bookmarkEnd w:id="1258"/>
      <w:bookmarkEnd w:id="1259"/>
      <w:bookmarkEnd w:id="1260"/>
      <w:bookmarkEnd w:id="1261"/>
      <w:bookmarkEnd w:id="1262"/>
      <w:bookmarkEnd w:id="1263"/>
      <w:bookmarkEnd w:id="1264"/>
      <w:bookmarkEnd w:id="1265"/>
      <w:bookmarkEnd w:id="1266"/>
    </w:p>
    <w:p w14:paraId="34BF5E31" w14:textId="282B6A6B" w:rsidR="003B0BD9" w:rsidRPr="004368A3" w:rsidRDefault="003B0BD9" w:rsidP="003B0BD9">
      <w:r w:rsidRPr="004368A3">
        <w:t xml:space="preserve">An MTSI client in terminal supporting speech shall use a JBM fulfilling the minimum performance requirements defined in this clause. The JBM specified in [128] fulfils these minimum performance requirements and should be used for EVS. </w:t>
      </w:r>
      <w:r>
        <w:t xml:space="preserve">The JBM specified in </w:t>
      </w:r>
      <w:r w:rsidR="00501814">
        <w:t>[188]</w:t>
      </w:r>
      <w:r>
        <w:t xml:space="preserve"> should be used for IVAS.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lastRenderedPageBreak/>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67" w:name="_Toc26369303"/>
      <w:bookmarkStart w:id="1268" w:name="_Toc36227185"/>
      <w:bookmarkStart w:id="1269" w:name="_Toc36228200"/>
      <w:bookmarkStart w:id="1270" w:name="_Toc36228827"/>
      <w:bookmarkStart w:id="1271" w:name="_Toc68847146"/>
      <w:bookmarkStart w:id="1272" w:name="_Toc74611081"/>
      <w:bookmarkStart w:id="1273" w:name="_Toc75566360"/>
      <w:bookmarkStart w:id="1274" w:name="_Toc89789911"/>
      <w:bookmarkStart w:id="1275" w:name="_Toc99466548"/>
      <w:bookmarkStart w:id="1276" w:name="_Toc170382682"/>
      <w:r w:rsidRPr="00567618">
        <w:t>8.2.3.2</w:t>
      </w:r>
      <w:r w:rsidRPr="00567618">
        <w:tab/>
        <w:t>Objective performance requirements</w:t>
      </w:r>
      <w:bookmarkEnd w:id="1267"/>
      <w:bookmarkEnd w:id="1268"/>
      <w:bookmarkEnd w:id="1269"/>
      <w:bookmarkEnd w:id="1270"/>
      <w:bookmarkEnd w:id="1271"/>
      <w:bookmarkEnd w:id="1272"/>
      <w:bookmarkEnd w:id="1273"/>
      <w:bookmarkEnd w:id="1274"/>
      <w:bookmarkEnd w:id="1275"/>
      <w:bookmarkEnd w:id="1276"/>
    </w:p>
    <w:p w14:paraId="3F7DB4EC" w14:textId="77777777" w:rsidR="00FC7E52" w:rsidRPr="00567618" w:rsidRDefault="00FC7E52" w:rsidP="00FC7E52">
      <w:pPr>
        <w:pStyle w:val="Heading5"/>
      </w:pPr>
      <w:bookmarkStart w:id="1277" w:name="_Toc26369304"/>
      <w:bookmarkStart w:id="1278" w:name="_Toc36227186"/>
      <w:bookmarkStart w:id="1279" w:name="_Toc36228201"/>
      <w:bookmarkStart w:id="1280" w:name="_Toc36228828"/>
      <w:bookmarkStart w:id="1281" w:name="_Toc68847147"/>
      <w:bookmarkStart w:id="1282" w:name="_Toc74611082"/>
      <w:bookmarkStart w:id="1283" w:name="_Toc75566361"/>
      <w:bookmarkStart w:id="1284" w:name="_Toc89789912"/>
      <w:bookmarkStart w:id="1285" w:name="_Toc99466549"/>
      <w:bookmarkStart w:id="1286" w:name="_Toc170382683"/>
      <w:r w:rsidRPr="00567618">
        <w:t>8.2.3.2.1</w:t>
      </w:r>
      <w:r w:rsidRPr="00567618">
        <w:tab/>
        <w:t>General</w:t>
      </w:r>
      <w:bookmarkEnd w:id="1277"/>
      <w:bookmarkEnd w:id="1278"/>
      <w:bookmarkEnd w:id="1279"/>
      <w:bookmarkEnd w:id="1280"/>
      <w:bookmarkEnd w:id="1281"/>
      <w:bookmarkEnd w:id="1282"/>
      <w:bookmarkEnd w:id="1283"/>
      <w:bookmarkEnd w:id="1284"/>
      <w:bookmarkEnd w:id="1285"/>
      <w:bookmarkEnd w:id="1286"/>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87" w:name="_Toc26369305"/>
      <w:bookmarkStart w:id="1288" w:name="_Toc36227187"/>
      <w:bookmarkStart w:id="1289" w:name="_Toc36228202"/>
      <w:bookmarkStart w:id="1290" w:name="_Toc36228829"/>
      <w:bookmarkStart w:id="1291" w:name="_Toc68847148"/>
      <w:bookmarkStart w:id="1292" w:name="_Toc74611083"/>
      <w:bookmarkStart w:id="1293" w:name="_Toc75566362"/>
      <w:bookmarkStart w:id="1294" w:name="_Toc89789913"/>
      <w:bookmarkStart w:id="1295" w:name="_Toc99466550"/>
      <w:bookmarkStart w:id="1296" w:name="_Toc170382684"/>
      <w:r w:rsidRPr="00567618">
        <w:t>8.2.3.2.2</w:t>
      </w:r>
      <w:r w:rsidRPr="00567618">
        <w:tab/>
        <w:t>Jitter buffer delay criteria</w:t>
      </w:r>
      <w:bookmarkEnd w:id="1287"/>
      <w:bookmarkEnd w:id="1288"/>
      <w:bookmarkEnd w:id="1289"/>
      <w:bookmarkEnd w:id="1290"/>
      <w:bookmarkEnd w:id="1291"/>
      <w:bookmarkEnd w:id="1292"/>
      <w:bookmarkEnd w:id="1293"/>
      <w:bookmarkEnd w:id="1294"/>
      <w:bookmarkEnd w:id="1295"/>
      <w:bookmarkEnd w:id="1296"/>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5pt;height:281.5pt" o:ole="">
            <v:imagedata r:id="rId29" o:title=""/>
          </v:shape>
          <o:OLEObject Type="Embed" ProgID="Word.Picture.8" ShapeID="_x0000_i1034" DrawAspect="Content" ObjectID="_1780997180" r:id="rId30"/>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97" w:name="_Toc26369306"/>
      <w:bookmarkStart w:id="1298" w:name="_Toc36227188"/>
      <w:bookmarkStart w:id="1299" w:name="_Toc36228203"/>
      <w:bookmarkStart w:id="1300" w:name="_Toc36228830"/>
      <w:bookmarkStart w:id="1301" w:name="_Toc68847149"/>
      <w:bookmarkStart w:id="1302" w:name="_Toc74611084"/>
      <w:bookmarkStart w:id="1303" w:name="_Toc75566363"/>
      <w:bookmarkStart w:id="1304" w:name="_Toc89789914"/>
      <w:bookmarkStart w:id="1305" w:name="_Toc99466551"/>
      <w:bookmarkStart w:id="1306" w:name="_Toc170382685"/>
      <w:r w:rsidRPr="00567618">
        <w:t>8.2.3.2.3</w:t>
      </w:r>
      <w:r w:rsidRPr="00567618">
        <w:tab/>
        <w:t>Jitter induced concealment operations</w:t>
      </w:r>
      <w:bookmarkEnd w:id="1297"/>
      <w:bookmarkEnd w:id="1298"/>
      <w:bookmarkEnd w:id="1299"/>
      <w:bookmarkEnd w:id="1300"/>
      <w:bookmarkEnd w:id="1301"/>
      <w:bookmarkEnd w:id="1302"/>
      <w:bookmarkEnd w:id="1303"/>
      <w:bookmarkEnd w:id="1304"/>
      <w:bookmarkEnd w:id="1305"/>
      <w:bookmarkEnd w:id="1306"/>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307" w:name="_Toc26369307"/>
      <w:bookmarkStart w:id="1308" w:name="_Toc36227189"/>
      <w:bookmarkStart w:id="1309" w:name="_Toc36228204"/>
      <w:bookmarkStart w:id="1310" w:name="_Toc36228831"/>
      <w:bookmarkStart w:id="1311" w:name="_Toc68847150"/>
      <w:bookmarkStart w:id="1312" w:name="_Toc74611085"/>
      <w:bookmarkStart w:id="1313" w:name="_Toc75566364"/>
      <w:bookmarkStart w:id="1314" w:name="_Toc89789915"/>
      <w:bookmarkStart w:id="1315" w:name="_Toc99466552"/>
      <w:bookmarkStart w:id="1316" w:name="_Toc170382686"/>
      <w:r w:rsidRPr="00567618">
        <w:t>8.2.3.3</w:t>
      </w:r>
      <w:r w:rsidRPr="00567618">
        <w:tab/>
        <w:t>Delay and error profiles</w:t>
      </w:r>
      <w:bookmarkEnd w:id="1307"/>
      <w:bookmarkEnd w:id="1308"/>
      <w:bookmarkEnd w:id="1309"/>
      <w:bookmarkEnd w:id="1310"/>
      <w:bookmarkEnd w:id="1311"/>
      <w:bookmarkEnd w:id="1312"/>
      <w:bookmarkEnd w:id="1313"/>
      <w:bookmarkEnd w:id="1314"/>
      <w:bookmarkEnd w:id="1315"/>
      <w:bookmarkEnd w:id="1316"/>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17" w:name="_Toc26369308"/>
      <w:bookmarkStart w:id="1318" w:name="_Toc36227190"/>
      <w:bookmarkStart w:id="1319" w:name="_Toc36228205"/>
      <w:bookmarkStart w:id="1320" w:name="_Toc36228832"/>
      <w:bookmarkStart w:id="1321" w:name="_Toc68847151"/>
      <w:bookmarkStart w:id="1322" w:name="_Toc74611086"/>
      <w:bookmarkStart w:id="1323" w:name="_Toc75566365"/>
      <w:bookmarkStart w:id="1324" w:name="_Toc89789916"/>
      <w:bookmarkStart w:id="1325" w:name="_Toc99466553"/>
      <w:bookmarkStart w:id="1326" w:name="_Toc170382687"/>
      <w:r w:rsidRPr="00567618">
        <w:t>8.2.3.4</w:t>
      </w:r>
      <w:r w:rsidRPr="00567618">
        <w:tab/>
        <w:t>Speech material for JBM minimum performance evaluation</w:t>
      </w:r>
      <w:bookmarkEnd w:id="1317"/>
      <w:bookmarkEnd w:id="1318"/>
      <w:bookmarkEnd w:id="1319"/>
      <w:bookmarkEnd w:id="1320"/>
      <w:bookmarkEnd w:id="1321"/>
      <w:bookmarkEnd w:id="1322"/>
      <w:bookmarkEnd w:id="1323"/>
      <w:bookmarkEnd w:id="1324"/>
      <w:bookmarkEnd w:id="1325"/>
      <w:bookmarkEnd w:id="1326"/>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27" w:name="_Toc26369309"/>
      <w:bookmarkStart w:id="1328" w:name="_Toc36227191"/>
      <w:bookmarkStart w:id="1329" w:name="_Toc36228206"/>
      <w:bookmarkStart w:id="1330" w:name="_Toc36228833"/>
      <w:bookmarkStart w:id="1331" w:name="_Toc68847152"/>
      <w:bookmarkStart w:id="1332" w:name="_Toc74611087"/>
      <w:bookmarkStart w:id="1333" w:name="_Toc75566366"/>
      <w:bookmarkStart w:id="1334" w:name="_Toc89789917"/>
      <w:bookmarkStart w:id="1335" w:name="_Toc99466554"/>
      <w:bookmarkStart w:id="1336" w:name="_Toc170382688"/>
      <w:r w:rsidRPr="00567618">
        <w:t>8.3</w:t>
      </w:r>
      <w:r w:rsidRPr="00567618">
        <w:tab/>
        <w:t>Video</w:t>
      </w:r>
      <w:bookmarkEnd w:id="1327"/>
      <w:bookmarkEnd w:id="1328"/>
      <w:bookmarkEnd w:id="1329"/>
      <w:bookmarkEnd w:id="1330"/>
      <w:bookmarkEnd w:id="1331"/>
      <w:bookmarkEnd w:id="1332"/>
      <w:bookmarkEnd w:id="1333"/>
      <w:bookmarkEnd w:id="1334"/>
      <w:bookmarkEnd w:id="1335"/>
      <w:bookmarkEnd w:id="1336"/>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37" w:name="_Toc26369310"/>
      <w:bookmarkStart w:id="1338" w:name="_Toc36227192"/>
      <w:bookmarkStart w:id="1339" w:name="_Toc36228207"/>
      <w:bookmarkStart w:id="1340" w:name="_Toc36228834"/>
      <w:bookmarkStart w:id="1341" w:name="_Toc68847153"/>
      <w:bookmarkStart w:id="1342" w:name="_Toc74611088"/>
      <w:bookmarkStart w:id="1343" w:name="_Toc75566367"/>
      <w:bookmarkStart w:id="1344" w:name="_Toc89789918"/>
      <w:bookmarkStart w:id="1345" w:name="_Toc99466555"/>
      <w:bookmarkStart w:id="1346" w:name="_Toc170382689"/>
      <w:r w:rsidRPr="00567618">
        <w:t>8.4</w:t>
      </w:r>
      <w:r w:rsidRPr="00567618">
        <w:tab/>
        <w:t>Text</w:t>
      </w:r>
      <w:bookmarkEnd w:id="1337"/>
      <w:bookmarkEnd w:id="1338"/>
      <w:bookmarkEnd w:id="1339"/>
      <w:bookmarkEnd w:id="1340"/>
      <w:bookmarkEnd w:id="1341"/>
      <w:bookmarkEnd w:id="1342"/>
      <w:bookmarkEnd w:id="1343"/>
      <w:bookmarkEnd w:id="1344"/>
      <w:bookmarkEnd w:id="1345"/>
      <w:bookmarkEnd w:id="1346"/>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47" w:name="_Toc26369311"/>
      <w:bookmarkStart w:id="1348" w:name="_Toc36227193"/>
      <w:bookmarkStart w:id="1349" w:name="_Toc36228208"/>
      <w:bookmarkStart w:id="1350" w:name="_Toc36228835"/>
      <w:bookmarkStart w:id="1351" w:name="_Toc68847154"/>
      <w:bookmarkStart w:id="1352" w:name="_Toc74611089"/>
      <w:bookmarkStart w:id="1353" w:name="_Toc75566368"/>
      <w:bookmarkStart w:id="1354" w:name="_Toc89789919"/>
      <w:bookmarkStart w:id="1355" w:name="_Toc99466556"/>
      <w:bookmarkStart w:id="1356" w:name="_Toc170382690"/>
      <w:r w:rsidRPr="00567618">
        <w:t>9</w:t>
      </w:r>
      <w:r w:rsidRPr="00567618">
        <w:tab/>
        <w:t>Packet-loss handling</w:t>
      </w:r>
      <w:bookmarkEnd w:id="1347"/>
      <w:bookmarkEnd w:id="1348"/>
      <w:bookmarkEnd w:id="1349"/>
      <w:bookmarkEnd w:id="1350"/>
      <w:bookmarkEnd w:id="1351"/>
      <w:bookmarkEnd w:id="1352"/>
      <w:bookmarkEnd w:id="1353"/>
      <w:bookmarkEnd w:id="1354"/>
      <w:bookmarkEnd w:id="1355"/>
      <w:bookmarkEnd w:id="1356"/>
    </w:p>
    <w:p w14:paraId="595614AB" w14:textId="77777777" w:rsidR="00FC7E52" w:rsidRPr="00567618" w:rsidRDefault="00FC7E52" w:rsidP="00FC7E52">
      <w:pPr>
        <w:pStyle w:val="Heading2"/>
      </w:pPr>
      <w:bookmarkStart w:id="1357" w:name="_Toc26369312"/>
      <w:bookmarkStart w:id="1358" w:name="_Toc36227194"/>
      <w:bookmarkStart w:id="1359" w:name="_Toc36228209"/>
      <w:bookmarkStart w:id="1360" w:name="_Toc36228836"/>
      <w:bookmarkStart w:id="1361" w:name="_Toc68847155"/>
      <w:bookmarkStart w:id="1362" w:name="_Toc74611090"/>
      <w:bookmarkStart w:id="1363" w:name="_Toc75566369"/>
      <w:bookmarkStart w:id="1364" w:name="_Toc89789920"/>
      <w:bookmarkStart w:id="1365" w:name="_Toc99466557"/>
      <w:bookmarkStart w:id="1366" w:name="_Toc170382691"/>
      <w:r w:rsidRPr="00567618">
        <w:t>9.1</w:t>
      </w:r>
      <w:r w:rsidRPr="00567618">
        <w:tab/>
        <w:t>General</w:t>
      </w:r>
      <w:bookmarkEnd w:id="1357"/>
      <w:bookmarkEnd w:id="1358"/>
      <w:bookmarkEnd w:id="1359"/>
      <w:bookmarkEnd w:id="1360"/>
      <w:bookmarkEnd w:id="1361"/>
      <w:bookmarkEnd w:id="1362"/>
      <w:bookmarkEnd w:id="1363"/>
      <w:bookmarkEnd w:id="1364"/>
      <w:bookmarkEnd w:id="1365"/>
      <w:bookmarkEnd w:id="1366"/>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67" w:name="_Toc26369313"/>
      <w:bookmarkStart w:id="1368" w:name="_Toc36227195"/>
      <w:bookmarkStart w:id="1369" w:name="_Toc36228210"/>
      <w:bookmarkStart w:id="1370" w:name="_Toc36228837"/>
      <w:bookmarkStart w:id="1371" w:name="_Toc68847156"/>
      <w:bookmarkStart w:id="1372" w:name="_Toc74611091"/>
      <w:bookmarkStart w:id="1373" w:name="_Toc75566370"/>
      <w:bookmarkStart w:id="1374" w:name="_Toc89789921"/>
      <w:bookmarkStart w:id="1375" w:name="_Toc99466558"/>
      <w:bookmarkStart w:id="1376" w:name="_Toc170382692"/>
      <w:r w:rsidRPr="00567618">
        <w:t>9.2</w:t>
      </w:r>
      <w:r w:rsidRPr="00567618">
        <w:tab/>
        <w:t>Speech</w:t>
      </w:r>
      <w:bookmarkEnd w:id="1367"/>
      <w:bookmarkEnd w:id="1368"/>
      <w:bookmarkEnd w:id="1369"/>
      <w:bookmarkEnd w:id="1370"/>
      <w:bookmarkEnd w:id="1371"/>
      <w:bookmarkEnd w:id="1372"/>
      <w:bookmarkEnd w:id="1373"/>
      <w:bookmarkEnd w:id="1374"/>
      <w:bookmarkEnd w:id="1375"/>
      <w:bookmarkEnd w:id="1376"/>
    </w:p>
    <w:p w14:paraId="672F3F5C" w14:textId="77777777" w:rsidR="00FC7E52" w:rsidRPr="00567618" w:rsidRDefault="00FC7E52" w:rsidP="00FC7E52">
      <w:pPr>
        <w:pStyle w:val="Heading3"/>
      </w:pPr>
      <w:bookmarkStart w:id="1377" w:name="_Toc26369314"/>
      <w:bookmarkStart w:id="1378" w:name="_Toc36227196"/>
      <w:bookmarkStart w:id="1379" w:name="_Toc36228211"/>
      <w:bookmarkStart w:id="1380" w:name="_Toc36228838"/>
      <w:bookmarkStart w:id="1381" w:name="_Toc68847157"/>
      <w:bookmarkStart w:id="1382" w:name="_Toc74611092"/>
      <w:bookmarkStart w:id="1383" w:name="_Toc75566371"/>
      <w:bookmarkStart w:id="1384" w:name="_Toc89789922"/>
      <w:bookmarkStart w:id="1385" w:name="_Toc99466559"/>
      <w:bookmarkStart w:id="1386" w:name="_Toc170382693"/>
      <w:r w:rsidRPr="00567618">
        <w:t>9.2.1</w:t>
      </w:r>
      <w:r w:rsidRPr="00567618">
        <w:tab/>
        <w:t>General</w:t>
      </w:r>
      <w:bookmarkEnd w:id="1377"/>
      <w:bookmarkEnd w:id="1378"/>
      <w:bookmarkEnd w:id="1379"/>
      <w:bookmarkEnd w:id="1380"/>
      <w:bookmarkEnd w:id="1381"/>
      <w:bookmarkEnd w:id="1382"/>
      <w:bookmarkEnd w:id="1383"/>
      <w:bookmarkEnd w:id="1384"/>
      <w:bookmarkEnd w:id="1385"/>
      <w:bookmarkEnd w:id="1386"/>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87" w:name="_Toc26369315"/>
      <w:bookmarkStart w:id="1388" w:name="_Toc36227197"/>
      <w:bookmarkStart w:id="1389" w:name="_Toc36228212"/>
      <w:bookmarkStart w:id="1390" w:name="_Toc36228839"/>
      <w:bookmarkStart w:id="1391" w:name="_Toc68847158"/>
      <w:bookmarkStart w:id="1392" w:name="_Toc74611093"/>
      <w:bookmarkStart w:id="1393" w:name="_Toc75566372"/>
      <w:bookmarkStart w:id="1394" w:name="_Toc89789923"/>
      <w:bookmarkStart w:id="1395" w:name="_Toc99466560"/>
      <w:bookmarkStart w:id="1396" w:name="_Toc170382694"/>
      <w:r w:rsidRPr="00567618">
        <w:t>9.2.2</w:t>
      </w:r>
      <w:r w:rsidRPr="00567618">
        <w:tab/>
        <w:t>Transmitting redundant frames</w:t>
      </w:r>
      <w:bookmarkEnd w:id="1387"/>
      <w:bookmarkEnd w:id="1388"/>
      <w:bookmarkEnd w:id="1389"/>
      <w:bookmarkEnd w:id="1390"/>
      <w:bookmarkEnd w:id="1391"/>
      <w:bookmarkEnd w:id="1392"/>
      <w:bookmarkEnd w:id="1393"/>
      <w:bookmarkEnd w:id="1394"/>
      <w:bookmarkEnd w:id="1395"/>
      <w:bookmarkEnd w:id="1396"/>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5pt;height:328pt" o:ole="">
            <v:imagedata r:id="rId31" o:title=""/>
          </v:shape>
          <o:OLEObject Type="Embed" ProgID="Word.Picture.8" ShapeID="_x0000_i1035" DrawAspect="Content" ObjectID="_1780997181" r:id="rId32"/>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4.5pt;height:267pt" o:ole="">
            <v:imagedata r:id="rId33" o:title=""/>
          </v:shape>
          <o:OLEObject Type="Embed" ProgID="Word.Picture.8" ShapeID="_x0000_i1036" DrawAspect="Content" ObjectID="_1780997182" r:id="rId34"/>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80pt;height:313pt" o:ole="">
            <v:imagedata r:id="rId35" o:title=""/>
          </v:shape>
          <o:OLEObject Type="Embed" ProgID="Word.Picture.8" ShapeID="_x0000_i1037" DrawAspect="Content" ObjectID="_1780997183" r:id="rId36"/>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97" w:name="_Toc26369316"/>
      <w:bookmarkStart w:id="1398" w:name="_Toc36227198"/>
      <w:bookmarkStart w:id="1399" w:name="_Toc36228213"/>
      <w:bookmarkStart w:id="1400" w:name="_Toc36228840"/>
      <w:bookmarkStart w:id="1401" w:name="_Toc68847159"/>
      <w:bookmarkStart w:id="1402" w:name="_Toc74611094"/>
      <w:bookmarkStart w:id="1403" w:name="_Toc75566373"/>
      <w:bookmarkStart w:id="1404" w:name="_Toc89789924"/>
      <w:bookmarkStart w:id="1405" w:name="_Toc99466561"/>
      <w:bookmarkStart w:id="1406" w:name="_Toc170382695"/>
      <w:r w:rsidRPr="00567618">
        <w:t>9.2.3</w:t>
      </w:r>
      <w:r w:rsidRPr="00567618">
        <w:tab/>
        <w:t>Receiving redundant frames</w:t>
      </w:r>
      <w:bookmarkEnd w:id="1397"/>
      <w:bookmarkEnd w:id="1398"/>
      <w:bookmarkEnd w:id="1399"/>
      <w:bookmarkEnd w:id="1400"/>
      <w:bookmarkEnd w:id="1401"/>
      <w:bookmarkEnd w:id="1402"/>
      <w:bookmarkEnd w:id="1403"/>
      <w:bookmarkEnd w:id="1404"/>
      <w:bookmarkEnd w:id="1405"/>
      <w:bookmarkEnd w:id="1406"/>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407" w:name="_Toc26369317"/>
      <w:bookmarkStart w:id="1408" w:name="_Toc36227199"/>
      <w:bookmarkStart w:id="1409" w:name="_Toc36228214"/>
      <w:bookmarkStart w:id="1410" w:name="_Toc36228841"/>
      <w:bookmarkStart w:id="1411" w:name="_Toc68847160"/>
      <w:bookmarkStart w:id="1412" w:name="_Toc74611095"/>
      <w:bookmarkStart w:id="1413" w:name="_Toc75566374"/>
      <w:bookmarkStart w:id="1414" w:name="_Toc89789925"/>
      <w:bookmarkStart w:id="1415" w:name="_Toc99466562"/>
      <w:bookmarkStart w:id="1416" w:name="_Toc170382696"/>
      <w:r w:rsidRPr="00567618">
        <w:t>9.3</w:t>
      </w:r>
      <w:r w:rsidRPr="00567618">
        <w:tab/>
        <w:t>Video</w:t>
      </w:r>
      <w:bookmarkEnd w:id="1407"/>
      <w:bookmarkEnd w:id="1408"/>
      <w:bookmarkEnd w:id="1409"/>
      <w:bookmarkEnd w:id="1410"/>
      <w:bookmarkEnd w:id="1411"/>
      <w:bookmarkEnd w:id="1412"/>
      <w:bookmarkEnd w:id="1413"/>
      <w:bookmarkEnd w:id="1414"/>
      <w:bookmarkEnd w:id="1415"/>
      <w:bookmarkEnd w:id="1416"/>
    </w:p>
    <w:p w14:paraId="73C4A1FD" w14:textId="77777777" w:rsidR="00FC7E52" w:rsidRPr="00567618" w:rsidRDefault="00FC7E52" w:rsidP="00FC7E52">
      <w:pPr>
        <w:pStyle w:val="Heading3"/>
      </w:pPr>
      <w:bookmarkStart w:id="1417" w:name="_Toc26369318"/>
      <w:bookmarkStart w:id="1418" w:name="_Toc36227200"/>
      <w:bookmarkStart w:id="1419" w:name="_Toc36228215"/>
      <w:bookmarkStart w:id="1420" w:name="_Toc36228842"/>
      <w:bookmarkStart w:id="1421" w:name="_Toc68847161"/>
      <w:bookmarkStart w:id="1422" w:name="_Toc74611096"/>
      <w:bookmarkStart w:id="1423" w:name="_Toc75566375"/>
      <w:bookmarkStart w:id="1424" w:name="_Toc89789926"/>
      <w:bookmarkStart w:id="1425" w:name="_Toc99466563"/>
      <w:bookmarkStart w:id="1426" w:name="_Toc170382697"/>
      <w:r w:rsidRPr="00443A17">
        <w:t>9.3.1</w:t>
      </w:r>
      <w:r w:rsidRPr="00443A17">
        <w:tab/>
        <w:t>General</w:t>
      </w:r>
      <w:bookmarkEnd w:id="1417"/>
      <w:bookmarkEnd w:id="1418"/>
      <w:bookmarkEnd w:id="1419"/>
      <w:bookmarkEnd w:id="1420"/>
      <w:bookmarkEnd w:id="1421"/>
      <w:bookmarkEnd w:id="1422"/>
      <w:bookmarkEnd w:id="1423"/>
      <w:bookmarkEnd w:id="1424"/>
      <w:bookmarkEnd w:id="1425"/>
      <w:bookmarkEnd w:id="1426"/>
    </w:p>
    <w:p w14:paraId="59876696" w14:textId="77777777" w:rsidR="00FC7E52" w:rsidRPr="00567618" w:rsidRDefault="00FC7E52" w:rsidP="00FC7E52">
      <w:pPr>
        <w:rPr>
          <w:rFonts w:ascii="Times Roman" w:hAnsi="Times Roman"/>
          <w:noProof/>
        </w:rPr>
      </w:pPr>
      <w:bookmarkStart w:id="1427" w:name="_MCCTEMPBM_CRPT86940079___7"/>
      <w:r w:rsidRPr="00567618">
        <w:rPr>
          <w:rFonts w:ascii="Times Roman" w:hAnsi="Times Roman"/>
          <w:noProof/>
        </w:rPr>
        <w:t xml:space="preserve">MTSI clients can use the following mechanisms to recover from packet losses: </w:t>
      </w:r>
    </w:p>
    <w:bookmarkEnd w:id="1427"/>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28"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28"/>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29" w:name="_Toc26369319"/>
      <w:bookmarkStart w:id="1430" w:name="_Toc36227201"/>
      <w:bookmarkStart w:id="1431" w:name="_Toc36228216"/>
      <w:bookmarkStart w:id="1432" w:name="_Toc36228843"/>
      <w:bookmarkStart w:id="1433" w:name="_Toc68847162"/>
      <w:bookmarkStart w:id="1434" w:name="_Toc74611097"/>
      <w:bookmarkStart w:id="1435" w:name="_Toc75566376"/>
      <w:bookmarkStart w:id="1436" w:name="_Toc89789927"/>
      <w:bookmarkStart w:id="1437" w:name="_Toc99466564"/>
      <w:bookmarkStart w:id="1438" w:name="_Toc170382698"/>
      <w:r w:rsidRPr="00567618">
        <w:t>9.3.2</w:t>
      </w:r>
      <w:r w:rsidRPr="00567618">
        <w:tab/>
        <w:t>Receiver behaviour</w:t>
      </w:r>
      <w:bookmarkEnd w:id="1429"/>
      <w:bookmarkEnd w:id="1430"/>
      <w:bookmarkEnd w:id="1431"/>
      <w:bookmarkEnd w:id="1432"/>
      <w:bookmarkEnd w:id="1433"/>
      <w:bookmarkEnd w:id="1434"/>
      <w:bookmarkEnd w:id="1435"/>
      <w:bookmarkEnd w:id="1436"/>
      <w:bookmarkEnd w:id="1437"/>
      <w:bookmarkEnd w:id="1438"/>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39" w:name="_Toc26369320"/>
      <w:bookmarkStart w:id="1440" w:name="_Toc36227202"/>
      <w:bookmarkStart w:id="1441" w:name="_Toc36228217"/>
      <w:bookmarkStart w:id="1442" w:name="_Toc36228844"/>
      <w:bookmarkStart w:id="1443" w:name="_Toc68847163"/>
      <w:bookmarkStart w:id="1444" w:name="_Toc74611098"/>
      <w:bookmarkStart w:id="1445" w:name="_Toc75566377"/>
      <w:bookmarkStart w:id="1446" w:name="_Toc89789928"/>
      <w:bookmarkStart w:id="1447" w:name="_Toc99466565"/>
      <w:bookmarkStart w:id="1448" w:name="_Toc170382699"/>
      <w:r w:rsidRPr="00567618">
        <w:t>9.3.3</w:t>
      </w:r>
      <w:r w:rsidRPr="00567618">
        <w:tab/>
        <w:t>Sender behaviour</w:t>
      </w:r>
      <w:bookmarkEnd w:id="1439"/>
      <w:bookmarkEnd w:id="1440"/>
      <w:bookmarkEnd w:id="1441"/>
      <w:bookmarkEnd w:id="1442"/>
      <w:bookmarkEnd w:id="1443"/>
      <w:bookmarkEnd w:id="1444"/>
      <w:bookmarkEnd w:id="1445"/>
      <w:bookmarkEnd w:id="1446"/>
      <w:bookmarkEnd w:id="1447"/>
      <w:bookmarkEnd w:id="1448"/>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49" w:name="_Toc26369321"/>
      <w:bookmarkStart w:id="1450" w:name="_Toc36227203"/>
      <w:bookmarkStart w:id="1451" w:name="_Toc36228218"/>
      <w:bookmarkStart w:id="1452" w:name="_Toc36228845"/>
      <w:bookmarkStart w:id="1453" w:name="_Toc68847164"/>
      <w:bookmarkStart w:id="1454" w:name="_Toc74611099"/>
      <w:bookmarkStart w:id="1455" w:name="_Toc75566378"/>
      <w:bookmarkStart w:id="1456" w:name="_Toc89789929"/>
      <w:bookmarkStart w:id="1457" w:name="_Toc99466566"/>
      <w:bookmarkStart w:id="1458" w:name="_Toc170382700"/>
      <w:r w:rsidRPr="00567618">
        <w:t>9.3.4</w:t>
      </w:r>
      <w:r w:rsidRPr="00567618">
        <w:tab/>
        <w:t>Recommendations for packet loss recovery mechanisms usage</w:t>
      </w:r>
      <w:bookmarkEnd w:id="1449"/>
      <w:bookmarkEnd w:id="1450"/>
      <w:bookmarkEnd w:id="1451"/>
      <w:bookmarkEnd w:id="1452"/>
      <w:bookmarkEnd w:id="1453"/>
      <w:bookmarkEnd w:id="1454"/>
      <w:bookmarkEnd w:id="1455"/>
      <w:bookmarkEnd w:id="1456"/>
      <w:bookmarkEnd w:id="1457"/>
      <w:bookmarkEnd w:id="1458"/>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59"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60" w:name="_Toc26369322"/>
      <w:bookmarkStart w:id="1461" w:name="_Toc36227204"/>
      <w:bookmarkStart w:id="1462" w:name="_Toc36228219"/>
      <w:bookmarkStart w:id="1463" w:name="_Toc36228846"/>
      <w:bookmarkStart w:id="1464" w:name="_Toc68847165"/>
      <w:bookmarkStart w:id="1465" w:name="_Toc74611100"/>
      <w:bookmarkStart w:id="1466" w:name="_Toc75566379"/>
      <w:bookmarkStart w:id="1467" w:name="_Toc89789930"/>
      <w:bookmarkStart w:id="1468" w:name="_Toc99466567"/>
      <w:bookmarkStart w:id="1469" w:name="_Toc170382701"/>
      <w:bookmarkEnd w:id="1459"/>
      <w:r w:rsidRPr="00567618">
        <w:t>9.4</w:t>
      </w:r>
      <w:r w:rsidRPr="00567618">
        <w:tab/>
        <w:t>Text</w:t>
      </w:r>
      <w:bookmarkEnd w:id="1460"/>
      <w:bookmarkEnd w:id="1461"/>
      <w:bookmarkEnd w:id="1462"/>
      <w:bookmarkEnd w:id="1463"/>
      <w:bookmarkEnd w:id="1464"/>
      <w:bookmarkEnd w:id="1465"/>
      <w:bookmarkEnd w:id="1466"/>
      <w:bookmarkEnd w:id="1467"/>
      <w:bookmarkEnd w:id="1468"/>
      <w:bookmarkEnd w:id="1469"/>
    </w:p>
    <w:p w14:paraId="19F38DBB" w14:textId="75ADF45D" w:rsidR="00FC7E52" w:rsidRPr="00567618" w:rsidRDefault="00FC7E52" w:rsidP="00FC7E52">
      <w:r w:rsidRPr="00567618">
        <w:t xml:space="preserve">Redundant transmission provided by the RTP payload format as described in </w:t>
      </w:r>
      <w:r>
        <w:t>RFC </w:t>
      </w:r>
      <w:r w:rsidRPr="00567618">
        <w:t>4103</w:t>
      </w:r>
      <w:r>
        <w:t> </w:t>
      </w:r>
      <w:r w:rsidRPr="00567618">
        <w:t xml:space="preserve">[31] shall be supported. </w:t>
      </w:r>
      <w:r w:rsidR="00E169B7">
        <w:rPr>
          <w:color w:val="0000FF"/>
        </w:rPr>
        <w:t xml:space="preserve">When the negotiation for support of multiparty real-time text is successful, redundant transmission provided by the RTP payload format as described in IETF RFC 9071 [185] shall also be supported. </w:t>
      </w:r>
      <w:r w:rsidRPr="00567618">
        <w:t>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70" w:name="_Toc26369323"/>
      <w:bookmarkStart w:id="1471" w:name="_Toc36227205"/>
      <w:bookmarkStart w:id="1472" w:name="_Toc36228220"/>
      <w:bookmarkStart w:id="1473" w:name="_Toc36228847"/>
      <w:bookmarkStart w:id="1474" w:name="_Toc68847166"/>
      <w:bookmarkStart w:id="1475" w:name="_Toc74611101"/>
      <w:bookmarkStart w:id="1476" w:name="_Toc75566380"/>
      <w:bookmarkStart w:id="1477" w:name="_Toc89789931"/>
      <w:bookmarkStart w:id="1478" w:name="_Toc99466568"/>
      <w:bookmarkStart w:id="1479" w:name="_Toc170382702"/>
      <w:r w:rsidRPr="00567618">
        <w:t>10</w:t>
      </w:r>
      <w:r w:rsidRPr="00567618">
        <w:tab/>
        <w:t>Adaptation</w:t>
      </w:r>
      <w:bookmarkEnd w:id="1470"/>
      <w:bookmarkEnd w:id="1471"/>
      <w:bookmarkEnd w:id="1472"/>
      <w:bookmarkEnd w:id="1473"/>
      <w:bookmarkEnd w:id="1474"/>
      <w:bookmarkEnd w:id="1475"/>
      <w:bookmarkEnd w:id="1476"/>
      <w:bookmarkEnd w:id="1477"/>
      <w:bookmarkEnd w:id="1478"/>
      <w:bookmarkEnd w:id="1479"/>
    </w:p>
    <w:p w14:paraId="583E0962" w14:textId="77777777" w:rsidR="00FC7E52" w:rsidRPr="00567618" w:rsidRDefault="00FC7E52" w:rsidP="00FC7E52">
      <w:pPr>
        <w:pStyle w:val="Heading2"/>
      </w:pPr>
      <w:bookmarkStart w:id="1480" w:name="_Toc26369324"/>
      <w:bookmarkStart w:id="1481" w:name="_Toc36227206"/>
      <w:bookmarkStart w:id="1482" w:name="_Toc36228221"/>
      <w:bookmarkStart w:id="1483" w:name="_Toc36228848"/>
      <w:bookmarkStart w:id="1484" w:name="_Toc68847167"/>
      <w:bookmarkStart w:id="1485" w:name="_Toc74611102"/>
      <w:bookmarkStart w:id="1486" w:name="_Toc75566381"/>
      <w:bookmarkStart w:id="1487" w:name="_Toc89789932"/>
      <w:bookmarkStart w:id="1488" w:name="_Toc99466569"/>
      <w:bookmarkStart w:id="1489" w:name="_Toc170382703"/>
      <w:r w:rsidRPr="00567618">
        <w:t>10.1</w:t>
      </w:r>
      <w:r w:rsidRPr="00567618">
        <w:tab/>
        <w:t>General</w:t>
      </w:r>
      <w:bookmarkEnd w:id="1480"/>
      <w:bookmarkEnd w:id="1481"/>
      <w:bookmarkEnd w:id="1482"/>
      <w:bookmarkEnd w:id="1483"/>
      <w:bookmarkEnd w:id="1484"/>
      <w:bookmarkEnd w:id="1485"/>
      <w:bookmarkEnd w:id="1486"/>
      <w:bookmarkEnd w:id="1487"/>
      <w:bookmarkEnd w:id="1488"/>
      <w:bookmarkEnd w:id="1489"/>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90" w:name="_Toc26369325"/>
      <w:bookmarkStart w:id="1491" w:name="_Toc36227207"/>
      <w:bookmarkStart w:id="1492" w:name="_Toc36228222"/>
      <w:bookmarkStart w:id="1493" w:name="_Toc36228849"/>
      <w:bookmarkStart w:id="1494" w:name="_Toc68847168"/>
      <w:bookmarkStart w:id="1495" w:name="_Toc74611103"/>
      <w:bookmarkStart w:id="1496" w:name="_Toc75566382"/>
      <w:bookmarkStart w:id="1497" w:name="_Toc89789933"/>
      <w:bookmarkStart w:id="1498" w:name="_Toc99466570"/>
      <w:bookmarkStart w:id="1499" w:name="_Toc170382704"/>
      <w:r w:rsidRPr="00567618">
        <w:t>10.2</w:t>
      </w:r>
      <w:r w:rsidRPr="00567618">
        <w:tab/>
        <w:t>Speech</w:t>
      </w:r>
      <w:bookmarkEnd w:id="1490"/>
      <w:bookmarkEnd w:id="1491"/>
      <w:bookmarkEnd w:id="1492"/>
      <w:bookmarkEnd w:id="1493"/>
      <w:bookmarkEnd w:id="1494"/>
      <w:bookmarkEnd w:id="1495"/>
      <w:bookmarkEnd w:id="1496"/>
      <w:bookmarkEnd w:id="1497"/>
      <w:bookmarkEnd w:id="1498"/>
      <w:bookmarkEnd w:id="1499"/>
    </w:p>
    <w:p w14:paraId="33A7E6C2" w14:textId="77777777" w:rsidR="00FC7E52" w:rsidRPr="00567618" w:rsidRDefault="00FC7E52" w:rsidP="00FC7E52">
      <w:pPr>
        <w:pStyle w:val="Heading3"/>
        <w:rPr>
          <w:noProof/>
        </w:rPr>
      </w:pPr>
      <w:bookmarkStart w:id="1500" w:name="_Toc26369326"/>
      <w:bookmarkStart w:id="1501" w:name="_Toc36227208"/>
      <w:bookmarkStart w:id="1502" w:name="_Toc36228223"/>
      <w:bookmarkStart w:id="1503" w:name="_Toc36228850"/>
      <w:bookmarkStart w:id="1504" w:name="_Toc68847169"/>
      <w:bookmarkStart w:id="1505" w:name="_Toc74611104"/>
      <w:bookmarkStart w:id="1506" w:name="_Toc75566383"/>
      <w:bookmarkStart w:id="1507" w:name="_Toc89789934"/>
      <w:bookmarkStart w:id="1508" w:name="_Toc99466571"/>
      <w:bookmarkStart w:id="1509" w:name="_Toc170382705"/>
      <w:r w:rsidRPr="00567618">
        <w:rPr>
          <w:noProof/>
        </w:rPr>
        <w:t>10.2.0</w:t>
      </w:r>
      <w:r w:rsidRPr="00567618">
        <w:rPr>
          <w:noProof/>
        </w:rPr>
        <w:tab/>
        <w:t>General</w:t>
      </w:r>
      <w:bookmarkEnd w:id="1500"/>
      <w:bookmarkEnd w:id="1501"/>
      <w:bookmarkEnd w:id="1502"/>
      <w:bookmarkEnd w:id="1503"/>
      <w:bookmarkEnd w:id="1504"/>
      <w:bookmarkEnd w:id="1505"/>
      <w:bookmarkEnd w:id="1506"/>
      <w:bookmarkEnd w:id="1507"/>
      <w:bookmarkEnd w:id="1508"/>
      <w:bookmarkEnd w:id="1509"/>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B0BED1E" w14:textId="249E5AF9" w:rsidR="003B0BD9" w:rsidRDefault="003B0BD9" w:rsidP="003B0BD9">
      <w:pPr>
        <w:rPr>
          <w:noProof/>
        </w:rPr>
      </w:pPr>
      <w:r w:rsidRPr="00D94C4D">
        <w:rPr>
          <w:noProof/>
        </w:rPr>
        <w:t>The adaptation for AMR, AMR-WB</w:t>
      </w:r>
      <w:r>
        <w:rPr>
          <w:noProof/>
        </w:rPr>
        <w:t>,</w:t>
      </w:r>
      <w:r w:rsidRPr="00D94C4D">
        <w:rPr>
          <w:noProof/>
        </w:rPr>
        <w:t xml:space="preserve"> EVS </w:t>
      </w:r>
      <w:r>
        <w:rPr>
          <w:noProof/>
        </w:rPr>
        <w:t xml:space="preserve">and IVAS </w:t>
      </w:r>
      <w:r w:rsidRPr="00D94C4D">
        <w:rPr>
          <w:noProof/>
        </w:rPr>
        <w:t>includes adapting the media bit-rate, the frame aggregation, the redundancy level and the redundancy offset. The domain of adaptation for EVS</w:t>
      </w:r>
      <w:r>
        <w:rPr>
          <w:noProof/>
        </w:rPr>
        <w:t xml:space="preserve"> and IVAS</w:t>
      </w:r>
      <w:r w:rsidRPr="00D94C4D">
        <w:rPr>
          <w:noProof/>
        </w:rPr>
        <w:t xml:space="preserve"> furthermore includes adapting audio bandwidth, partial redundancy, switching between EVS primary mode and EVS AMR-WB IO mode.</w:t>
      </w:r>
    </w:p>
    <w:p w14:paraId="43949B06" w14:textId="77777777" w:rsidR="003B0BD9" w:rsidRPr="009D29E6" w:rsidRDefault="003B0BD9" w:rsidP="003B0BD9">
      <w:pPr>
        <w:pStyle w:val="NO"/>
      </w:pPr>
      <w:r>
        <w:rPr>
          <w:noProof/>
        </w:rPr>
        <w:t>NOTE:</w:t>
      </w:r>
      <w:r>
        <w:rPr>
          <w:noProof/>
        </w:rPr>
        <w:tab/>
      </w:r>
      <w:r w:rsidRPr="009D29E6">
        <w:rPr>
          <w:noProof/>
        </w:rPr>
        <w:t>For IVAS, adapting between different code</w:t>
      </w:r>
      <w:r>
        <w:rPr>
          <w:noProof/>
        </w:rPr>
        <w:t>d</w:t>
      </w:r>
      <w:r w:rsidRPr="009D29E6">
        <w:rPr>
          <w:noProof/>
        </w:rPr>
        <w:t xml:space="preserve"> formats may require resetting the encoder and/or decoder, which may be audible.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0B7AC5EF" w14:textId="77777777" w:rsidR="003B0BD9" w:rsidRDefault="003B0BD9" w:rsidP="003B0BD9">
      <w:r>
        <w:t>When the IVAS codec is used, the following signaling mechanism is defined:</w:t>
      </w:r>
    </w:p>
    <w:p w14:paraId="0008294F" w14:textId="478AAF40" w:rsidR="003B0BD9" w:rsidRDefault="003B0BD9" w:rsidP="003B0BD9">
      <w:pPr>
        <w:pStyle w:val="B1"/>
      </w:pPr>
      <w:r>
        <w:t>-</w:t>
      </w:r>
      <w:r>
        <w:tab/>
        <w:t xml:space="preserve">CMR in the IVAS RTP payload, </w:t>
      </w:r>
      <w:r w:rsidR="00501814">
        <w:t>[188]</w:t>
      </w:r>
      <w:r>
        <w:t>.</w:t>
      </w:r>
    </w:p>
    <w:p w14:paraId="54257A1D" w14:textId="77777777" w:rsidR="003B0BD9" w:rsidRDefault="003B0BD9" w:rsidP="003B0BD9">
      <w:pPr>
        <w:pStyle w:val="B1"/>
      </w:pPr>
      <w:r>
        <w:t>-</w:t>
      </w:r>
      <w:r>
        <w:tab/>
        <w:t>RTCP-APP, see clause 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510"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510"/>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511"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512" w:name="_Toc26369327"/>
      <w:bookmarkStart w:id="1513" w:name="_Toc36227209"/>
      <w:bookmarkStart w:id="1514" w:name="_Toc36228224"/>
      <w:bookmarkStart w:id="1515" w:name="_Toc36228851"/>
      <w:bookmarkStart w:id="1516" w:name="_Toc68847170"/>
      <w:bookmarkStart w:id="1517" w:name="_Toc74611105"/>
      <w:bookmarkStart w:id="1518" w:name="_Toc75566384"/>
      <w:bookmarkStart w:id="1519" w:name="_Toc89789935"/>
      <w:bookmarkStart w:id="1520" w:name="_Toc99466572"/>
      <w:bookmarkStart w:id="1521" w:name="_Toc170382706"/>
      <w:bookmarkEnd w:id="1511"/>
      <w:r w:rsidRPr="00567618">
        <w:t>10.2.1</w:t>
      </w:r>
      <w:r w:rsidRPr="00567618">
        <w:tab/>
        <w:t>RTCP-APP with codec control requests</w:t>
      </w:r>
      <w:bookmarkEnd w:id="1512"/>
      <w:bookmarkEnd w:id="1513"/>
      <w:bookmarkEnd w:id="1514"/>
      <w:bookmarkEnd w:id="1515"/>
      <w:bookmarkEnd w:id="1516"/>
      <w:bookmarkEnd w:id="1517"/>
      <w:bookmarkEnd w:id="1518"/>
      <w:bookmarkEnd w:id="1519"/>
      <w:bookmarkEnd w:id="1520"/>
      <w:bookmarkEnd w:id="1521"/>
    </w:p>
    <w:p w14:paraId="5C19CBC4" w14:textId="77777777" w:rsidR="00FC7E52" w:rsidRPr="00567618" w:rsidRDefault="00FC7E52" w:rsidP="00FC7E52">
      <w:pPr>
        <w:pStyle w:val="Heading4"/>
      </w:pPr>
      <w:bookmarkStart w:id="1522" w:name="_Toc26369328"/>
      <w:bookmarkStart w:id="1523" w:name="_Toc36227210"/>
      <w:bookmarkStart w:id="1524" w:name="_Toc36228225"/>
      <w:bookmarkStart w:id="1525" w:name="_Toc36228852"/>
      <w:bookmarkStart w:id="1526" w:name="_Toc68847171"/>
      <w:bookmarkStart w:id="1527" w:name="_Toc74611106"/>
      <w:bookmarkStart w:id="1528" w:name="_Toc75566385"/>
      <w:bookmarkStart w:id="1529" w:name="_Toc89789936"/>
      <w:bookmarkStart w:id="1530" w:name="_Toc99466573"/>
      <w:bookmarkStart w:id="1531" w:name="_Toc170382707"/>
      <w:r w:rsidRPr="00567618">
        <w:t>10.2.1.1</w:t>
      </w:r>
      <w:r w:rsidRPr="00567618">
        <w:tab/>
        <w:t>General</w:t>
      </w:r>
      <w:bookmarkEnd w:id="1522"/>
      <w:bookmarkEnd w:id="1523"/>
      <w:bookmarkEnd w:id="1524"/>
      <w:bookmarkEnd w:id="1525"/>
      <w:bookmarkEnd w:id="1526"/>
      <w:bookmarkEnd w:id="1527"/>
      <w:bookmarkEnd w:id="1528"/>
      <w:bookmarkEnd w:id="1529"/>
      <w:bookmarkEnd w:id="1530"/>
      <w:bookmarkEnd w:id="1531"/>
    </w:p>
    <w:p w14:paraId="607C8A8B" w14:textId="77777777" w:rsidR="003B0BD9" w:rsidRPr="00430F42" w:rsidRDefault="003B0BD9" w:rsidP="003B0BD9">
      <w:r w:rsidRPr="00430F42">
        <w:t>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w:t>
      </w:r>
      <w:r>
        <w:t xml:space="preserve"> or the IVAS codec</w:t>
      </w:r>
      <w:r w:rsidRPr="00430F42">
        <w:t xml:space="preserve"> is used. The codec mode request used for AMR-WB is also used when the EVS AMR-WB IO mode is used</w:t>
      </w:r>
      <w:r>
        <w:t xml:space="preserve"> and when EVS AMR-WB IO mode is used in the IVAS codec</w:t>
      </w:r>
      <w:r w:rsidRPr="00430F42">
        <w:t>. The application specific format supports additionally five requests that are used for the EVS codec</w:t>
      </w:r>
      <w:r w:rsidRPr="00430F42">
        <w:t xml:space="preserve"> or when IVAS is used in EVS mode</w:t>
      </w:r>
      <w:r w:rsidRPr="00430F42">
        <w:t xml:space="preserve">. </w:t>
      </w:r>
      <w:r w:rsidRPr="00430F42">
        <w:t xml:space="preserve">An additional adaptation requests are defined for the IVAS codec. </w:t>
      </w:r>
      <w:r w:rsidRPr="00430F42">
        <w:t>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32" w:name="_Toc26369329"/>
      <w:bookmarkStart w:id="1533" w:name="_Toc36227211"/>
      <w:bookmarkStart w:id="1534" w:name="_Toc36228226"/>
      <w:bookmarkStart w:id="1535" w:name="_Toc36228853"/>
      <w:bookmarkStart w:id="1536" w:name="_Toc68847172"/>
      <w:bookmarkStart w:id="1537" w:name="_Toc74611107"/>
      <w:bookmarkStart w:id="1538" w:name="_Toc75566386"/>
      <w:bookmarkStart w:id="1539" w:name="_Toc89789937"/>
      <w:bookmarkStart w:id="1540" w:name="_Toc99466574"/>
      <w:bookmarkStart w:id="1541" w:name="_Toc170382708"/>
      <w:r w:rsidRPr="00567618">
        <w:t>10.2.1.2</w:t>
      </w:r>
      <w:r w:rsidRPr="00567618">
        <w:tab/>
        <w:t>General Format of RTCP-APP packet with codec control requests</w:t>
      </w:r>
      <w:bookmarkEnd w:id="1532"/>
      <w:bookmarkEnd w:id="1533"/>
      <w:bookmarkEnd w:id="1534"/>
      <w:bookmarkEnd w:id="1535"/>
      <w:bookmarkEnd w:id="1536"/>
      <w:bookmarkEnd w:id="1537"/>
      <w:bookmarkEnd w:id="1538"/>
      <w:bookmarkEnd w:id="1539"/>
      <w:bookmarkEnd w:id="1540"/>
      <w:bookmarkEnd w:id="1541"/>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5pt;height:206.5pt" o:ole="">
            <v:imagedata r:id="rId37" o:title=""/>
          </v:shape>
          <o:OLEObject Type="Embed" ProgID="Visio.Drawing.11" ShapeID="_x0000_i1038" DrawAspect="Content" ObjectID="_1780997184" r:id="rId38"/>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5pt;height:44.5pt" o:ole="">
            <v:imagedata r:id="rId39" o:title=""/>
          </v:shape>
          <o:OLEObject Type="Embed" ProgID="Visio.Drawing.11" ShapeID="_x0000_i1039" DrawAspect="Content" ObjectID="_1780997185" r:id="rId40"/>
        </w:object>
      </w:r>
    </w:p>
    <w:p w14:paraId="74ECD14F" w14:textId="77777777" w:rsidR="003B0BD9" w:rsidRPr="00567618" w:rsidRDefault="003B0BD9" w:rsidP="003B0BD9">
      <w:pPr>
        <w:pStyle w:val="TF"/>
      </w:pPr>
      <w:r w:rsidRPr="00567618">
        <w:t>Figure 10.2: Basic syntax of the application-dependent data fields</w:t>
      </w:r>
      <w:r>
        <w:t xml:space="preserve"> when only ID is used</w:t>
      </w:r>
    </w:p>
    <w:p w14:paraId="3C26C04E" w14:textId="77777777" w:rsidR="003B0BD9" w:rsidRPr="00567618" w:rsidRDefault="003B0BD9" w:rsidP="003B0BD9">
      <w:r w:rsidRPr="00567618">
        <w:t>The length of the messages is 1 or 2 bytes depending on request type.</w:t>
      </w:r>
    </w:p>
    <w:p w14:paraId="35AC4CE0" w14:textId="6A14BC99" w:rsidR="003B0BD9" w:rsidRPr="002A3A29" w:rsidRDefault="003B0BD9" w:rsidP="003B0BD9">
      <w:r w:rsidRPr="002A3A29">
        <w:t>The ID field identifies the request type. ID Code points [0000] ... [</w:t>
      </w:r>
      <w:r w:rsidRPr="002A3A29">
        <w:t>1010</w:t>
      </w:r>
      <w:r w:rsidRPr="002A3A29">
        <w:t>] are specified in the present document, whereas the other ID code points are reserved for future use.</w:t>
      </w:r>
    </w:p>
    <w:p w14:paraId="2E0DED5D" w14:textId="389437FD" w:rsidR="003B0BD9" w:rsidRPr="00567618" w:rsidRDefault="003B0BD9" w:rsidP="003B0BD9">
      <w:r w:rsidRPr="00567618">
        <w:t xml:space="preserve">The signalling for </w:t>
      </w:r>
      <w:r>
        <w:t>several</w:t>
      </w:r>
      <w:r w:rsidRPr="00567618">
        <w:t xml:space="preserve"> </w:t>
      </w:r>
      <w:r w:rsidRPr="00567618">
        <w:t>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42" w:name="_Toc26369330"/>
      <w:bookmarkStart w:id="1543" w:name="_Toc36227212"/>
      <w:bookmarkStart w:id="1544" w:name="_Toc36228227"/>
      <w:bookmarkStart w:id="1545" w:name="_Toc36228854"/>
      <w:bookmarkStart w:id="1546" w:name="_Toc68847173"/>
      <w:bookmarkStart w:id="1547" w:name="_Toc74611108"/>
      <w:bookmarkStart w:id="1548" w:name="_Toc75566387"/>
      <w:bookmarkStart w:id="1549" w:name="_Toc89789938"/>
      <w:bookmarkStart w:id="1550" w:name="_Toc99466575"/>
      <w:bookmarkStart w:id="1551" w:name="_Toc170382709"/>
      <w:r w:rsidRPr="00567618">
        <w:t>10.2.1.2a</w:t>
      </w:r>
      <w:r w:rsidRPr="00567618">
        <w:tab/>
        <w:t>Padding</w:t>
      </w:r>
      <w:bookmarkEnd w:id="1542"/>
      <w:bookmarkEnd w:id="1543"/>
      <w:bookmarkEnd w:id="1544"/>
      <w:bookmarkEnd w:id="1545"/>
      <w:bookmarkEnd w:id="1546"/>
      <w:bookmarkEnd w:id="1547"/>
      <w:bookmarkEnd w:id="1548"/>
      <w:bookmarkEnd w:id="1549"/>
      <w:bookmarkEnd w:id="1550"/>
      <w:bookmarkEnd w:id="1551"/>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5.5pt;height:80.5pt" o:ole="">
            <v:imagedata r:id="rId41" o:title=""/>
          </v:shape>
          <o:OLEObject Type="Embed" ProgID="Word.Document.12" ShapeID="_x0000_i1040" DrawAspect="Content" ObjectID="_1780997186" r:id="rId42">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52" w:name="_Toc26369331"/>
      <w:bookmarkStart w:id="1553" w:name="_Toc36227213"/>
      <w:bookmarkStart w:id="1554" w:name="_Toc36228228"/>
      <w:bookmarkStart w:id="1555" w:name="_Toc36228855"/>
      <w:bookmarkStart w:id="1556" w:name="_Toc68847174"/>
      <w:bookmarkStart w:id="1557" w:name="_Toc74611109"/>
      <w:bookmarkStart w:id="1558" w:name="_Toc75566388"/>
      <w:bookmarkStart w:id="1559" w:name="_Toc89789939"/>
      <w:bookmarkStart w:id="1560" w:name="_Toc99466576"/>
      <w:bookmarkStart w:id="1561" w:name="_Toc170382710"/>
      <w:r w:rsidRPr="00567618">
        <w:t>10.2.1.3</w:t>
      </w:r>
      <w:r w:rsidRPr="00567618">
        <w:tab/>
        <w:t>Redundancy Request</w:t>
      </w:r>
      <w:bookmarkEnd w:id="1552"/>
      <w:bookmarkEnd w:id="1553"/>
      <w:bookmarkEnd w:id="1554"/>
      <w:bookmarkEnd w:id="1555"/>
      <w:bookmarkEnd w:id="1556"/>
      <w:bookmarkEnd w:id="1557"/>
      <w:bookmarkEnd w:id="1558"/>
      <w:bookmarkEnd w:id="1559"/>
      <w:bookmarkEnd w:id="1560"/>
      <w:bookmarkEnd w:id="1561"/>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4.5pt;height:55pt" o:ole="">
            <v:imagedata r:id="rId43" o:title=""/>
          </v:shape>
          <o:OLEObject Type="Embed" ProgID="Visio.Drawing.11" ShapeID="_x0000_i1041" DrawAspect="Content" ObjectID="_1780997187" r:id="rId44"/>
        </w:object>
      </w:r>
    </w:p>
    <w:p w14:paraId="25888494" w14:textId="77777777" w:rsidR="00FC7E52" w:rsidRPr="00567618" w:rsidRDefault="00FC7E52" w:rsidP="00FC7E52">
      <w:pPr>
        <w:pStyle w:val="TF"/>
      </w:pPr>
      <w:r w:rsidRPr="00567618">
        <w:t>Figure 10.3: Redundancy request</w:t>
      </w:r>
    </w:p>
    <w:p w14:paraId="0152F2EB" w14:textId="77777777" w:rsidR="00FC7E52" w:rsidRPr="00567618" w:rsidRDefault="00FC7E52" w:rsidP="00FC7E52">
      <w:r w:rsidRPr="00567618">
        <w:t>Codecs: This request can be used for all codecs.</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62" w:name="_Toc26369332"/>
      <w:bookmarkStart w:id="1563" w:name="_Toc36227214"/>
      <w:bookmarkStart w:id="1564" w:name="_Toc36228229"/>
      <w:bookmarkStart w:id="1565" w:name="_Toc36228856"/>
      <w:bookmarkStart w:id="1566" w:name="_Toc68847175"/>
      <w:bookmarkStart w:id="1567" w:name="_Toc74611110"/>
      <w:bookmarkStart w:id="1568" w:name="_Toc75566389"/>
      <w:bookmarkStart w:id="1569" w:name="_Toc89789940"/>
      <w:bookmarkStart w:id="1570" w:name="_Toc99466577"/>
      <w:bookmarkStart w:id="1571" w:name="_Toc170382711"/>
      <w:r w:rsidRPr="00567618">
        <w:t>10.2.1.4</w:t>
      </w:r>
      <w:r w:rsidRPr="00567618">
        <w:tab/>
        <w:t>Frame Aggregation Request</w:t>
      </w:r>
      <w:bookmarkEnd w:id="1562"/>
      <w:bookmarkEnd w:id="1563"/>
      <w:bookmarkEnd w:id="1564"/>
      <w:bookmarkEnd w:id="1565"/>
      <w:bookmarkEnd w:id="1566"/>
      <w:bookmarkEnd w:id="1567"/>
      <w:bookmarkEnd w:id="1568"/>
      <w:bookmarkEnd w:id="1569"/>
      <w:bookmarkEnd w:id="1570"/>
      <w:bookmarkEnd w:id="1571"/>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6.5pt;height:44.5pt" o:ole="">
            <v:imagedata r:id="rId45" o:title=""/>
          </v:shape>
          <o:OLEObject Type="Embed" ProgID="Visio.Drawing.11" ShapeID="_x0000_i1042" DrawAspect="Content" ObjectID="_1780997188" r:id="rId46"/>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72" w:name="_Toc26369333"/>
      <w:bookmarkStart w:id="1573" w:name="_Toc36227215"/>
      <w:bookmarkStart w:id="1574" w:name="_Toc36228230"/>
      <w:bookmarkStart w:id="1575" w:name="_Toc36228857"/>
      <w:bookmarkStart w:id="1576" w:name="_Toc68847176"/>
      <w:bookmarkStart w:id="1577" w:name="_Toc74611111"/>
      <w:bookmarkStart w:id="1578" w:name="_Toc75566390"/>
      <w:bookmarkStart w:id="1579" w:name="_Toc89789941"/>
      <w:bookmarkStart w:id="1580" w:name="_Toc99466578"/>
      <w:bookmarkStart w:id="1581" w:name="_Toc170382712"/>
      <w:r w:rsidRPr="00567618">
        <w:t>10.2.1.5</w:t>
      </w:r>
      <w:r w:rsidRPr="00567618">
        <w:tab/>
        <w:t>Codec Mode Request</w:t>
      </w:r>
      <w:bookmarkEnd w:id="1572"/>
      <w:bookmarkEnd w:id="1573"/>
      <w:bookmarkEnd w:id="1574"/>
      <w:bookmarkEnd w:id="1575"/>
      <w:bookmarkEnd w:id="1576"/>
      <w:bookmarkEnd w:id="1577"/>
      <w:bookmarkEnd w:id="1578"/>
      <w:bookmarkEnd w:id="1579"/>
      <w:bookmarkEnd w:id="1580"/>
      <w:bookmarkEnd w:id="1581"/>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5pt;height:44.5pt" o:ole="">
            <v:imagedata r:id="rId47" o:title=""/>
          </v:shape>
          <o:OLEObject Type="Embed" ProgID="Visio.Drawing.11" ShapeID="_x0000_i1043" DrawAspect="Content" ObjectID="_1780997189" r:id="rId48"/>
        </w:object>
      </w:r>
    </w:p>
    <w:p w14:paraId="32C2FD5F" w14:textId="77777777" w:rsidR="00FC7E52" w:rsidRPr="00567618" w:rsidRDefault="00FC7E52" w:rsidP="00FC7E52">
      <w:pPr>
        <w:pStyle w:val="TF"/>
      </w:pPr>
      <w:r w:rsidRPr="00567618">
        <w:t>Figure 10.5: Codec mode request</w:t>
      </w:r>
    </w:p>
    <w:p w14:paraId="780FC867" w14:textId="2934A8CC" w:rsidR="003B0BD9" w:rsidRPr="00ED1461" w:rsidRDefault="003B0BD9" w:rsidP="003B0BD9">
      <w:r w:rsidRPr="00ED1461">
        <w:t>Codecs: This request can only be used for the AMR codec, the AMR-WB codecs</w:t>
      </w:r>
      <w:r>
        <w:t>,</w:t>
      </w:r>
      <w:r w:rsidRPr="00ED1461">
        <w:t xml:space="preserve"> for the EVS codec when operating in AMR-WB IO mode</w:t>
      </w:r>
      <w:r w:rsidRPr="00ED1461">
        <w:t xml:space="preserve"> and for the IVAS codec when operating in EVS mode using the AMR-WB IO mode</w:t>
      </w:r>
      <w:r w:rsidRPr="00ED1461">
        <w:t>.</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82" w:name="_Toc26369334"/>
      <w:bookmarkStart w:id="1583" w:name="_Toc36227216"/>
      <w:bookmarkStart w:id="1584" w:name="_Toc36228231"/>
      <w:bookmarkStart w:id="1585" w:name="_Toc36228858"/>
      <w:bookmarkStart w:id="1586" w:name="_Toc68847177"/>
      <w:bookmarkStart w:id="1587" w:name="_Toc74611112"/>
      <w:bookmarkStart w:id="1588" w:name="_Toc75566391"/>
      <w:bookmarkStart w:id="1589" w:name="_Toc89789942"/>
      <w:bookmarkStart w:id="1590" w:name="_Toc99466579"/>
      <w:bookmarkStart w:id="1591" w:name="_Toc170382713"/>
      <w:r w:rsidRPr="00567618">
        <w:t>10.2.1.6</w:t>
      </w:r>
      <w:r w:rsidRPr="00567618">
        <w:tab/>
        <w:t>Generation of RTP payloads for multiple codec control requests</w:t>
      </w:r>
      <w:bookmarkEnd w:id="1582"/>
      <w:bookmarkEnd w:id="1583"/>
      <w:bookmarkEnd w:id="1584"/>
      <w:bookmarkEnd w:id="1585"/>
      <w:bookmarkEnd w:id="1586"/>
      <w:bookmarkEnd w:id="1587"/>
      <w:bookmarkEnd w:id="1588"/>
      <w:bookmarkEnd w:id="1589"/>
      <w:bookmarkEnd w:id="1590"/>
      <w:bookmarkEnd w:id="1591"/>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92" w:name="_MON_1267525569"/>
    <w:bookmarkStart w:id="1593" w:name="_MON_1268565926"/>
    <w:bookmarkEnd w:id="1592"/>
    <w:bookmarkEnd w:id="1593"/>
    <w:bookmarkStart w:id="1594" w:name="_MON_1268566830"/>
    <w:bookmarkEnd w:id="1594"/>
    <w:p w14:paraId="455C5AF8" w14:textId="77777777" w:rsidR="00FC7E52" w:rsidRPr="00567618" w:rsidRDefault="00FC7E52" w:rsidP="00FC7E52">
      <w:pPr>
        <w:pStyle w:val="TH"/>
      </w:pPr>
      <w:r w:rsidRPr="00567618">
        <w:object w:dxaOrig="9120" w:dyaOrig="8819" w14:anchorId="56B844A8">
          <v:shape id="_x0000_i1044" type="#_x0000_t75" style="width:415.5pt;height:401.5pt" o:ole="">
            <v:imagedata r:id="rId49" o:title=""/>
          </v:shape>
          <o:OLEObject Type="Embed" ProgID="Word.Picture.8" ShapeID="_x0000_i1044" DrawAspect="Content" ObjectID="_1780997190" r:id="rId50"/>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95" w:name="_Toc26369335"/>
      <w:bookmarkStart w:id="1596" w:name="_Toc36227217"/>
      <w:bookmarkStart w:id="1597" w:name="_Toc36228232"/>
      <w:bookmarkStart w:id="1598" w:name="_Toc36228859"/>
      <w:bookmarkStart w:id="1599" w:name="_Toc68847178"/>
      <w:bookmarkStart w:id="1600" w:name="_Toc74611113"/>
      <w:bookmarkStart w:id="1601" w:name="_Toc75566392"/>
      <w:bookmarkStart w:id="1602" w:name="_Toc89789943"/>
      <w:bookmarkStart w:id="1603" w:name="_Toc99466580"/>
      <w:bookmarkStart w:id="1604" w:name="_Toc170382714"/>
      <w:r w:rsidRPr="00567618">
        <w:t>10.2.1.7</w:t>
      </w:r>
      <w:r w:rsidRPr="00567618">
        <w:tab/>
        <w:t>EVS Primary Rate Request</w:t>
      </w:r>
      <w:bookmarkEnd w:id="1595"/>
      <w:bookmarkEnd w:id="1596"/>
      <w:bookmarkEnd w:id="1597"/>
      <w:bookmarkEnd w:id="1598"/>
      <w:bookmarkEnd w:id="1599"/>
      <w:bookmarkEnd w:id="1600"/>
      <w:bookmarkEnd w:id="1601"/>
      <w:bookmarkEnd w:id="1602"/>
      <w:bookmarkEnd w:id="1603"/>
      <w:bookmarkEnd w:id="1604"/>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3pt;height:65.5pt" o:ole="">
            <v:imagedata r:id="rId51" o:title=""/>
          </v:shape>
          <o:OLEObject Type="Embed" ProgID="Word.Document.12" ShapeID="_x0000_i1045" DrawAspect="Content" ObjectID="_1780997191" r:id="rId52">
            <o:FieldCodes>\s</o:FieldCodes>
          </o:OLEObject>
        </w:object>
      </w:r>
    </w:p>
    <w:p w14:paraId="5CF437ED" w14:textId="77777777" w:rsidR="00FC7E52" w:rsidRPr="00567618" w:rsidRDefault="00FC7E52" w:rsidP="00FC7E52">
      <w:pPr>
        <w:pStyle w:val="TF"/>
      </w:pPr>
      <w:r w:rsidRPr="00567618">
        <w:t>Figure 10.6a: EVS primary rate request</w:t>
      </w:r>
    </w:p>
    <w:p w14:paraId="46F15A27" w14:textId="643C6350" w:rsidR="003B0BD9" w:rsidRPr="00D060E5" w:rsidRDefault="003B0BD9" w:rsidP="003B0BD9">
      <w:r w:rsidRPr="00D060E5">
        <w:t xml:space="preserve">Codecs: This request can be used for the EVS codec </w:t>
      </w:r>
      <w:r>
        <w:t xml:space="preserve">and the IVAS codec </w:t>
      </w:r>
      <w:r w:rsidRPr="00D060E5">
        <w:t>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605" w:name="_Toc26369336"/>
      <w:bookmarkStart w:id="1606" w:name="_Toc36227218"/>
      <w:bookmarkStart w:id="1607" w:name="_Toc36228233"/>
      <w:bookmarkStart w:id="1608" w:name="_Toc36228860"/>
      <w:bookmarkStart w:id="1609" w:name="_Toc68847179"/>
      <w:bookmarkStart w:id="1610" w:name="_Toc74611114"/>
      <w:bookmarkStart w:id="1611" w:name="_Toc75566393"/>
      <w:bookmarkStart w:id="1612" w:name="_Toc89789944"/>
      <w:bookmarkStart w:id="1613" w:name="_Toc99466581"/>
      <w:bookmarkStart w:id="1614" w:name="_Toc170382715"/>
      <w:r w:rsidRPr="00567618">
        <w:t>10.2.1.8</w:t>
      </w:r>
      <w:r w:rsidRPr="00567618">
        <w:tab/>
        <w:t>EVS Bandwidth Request</w:t>
      </w:r>
      <w:bookmarkEnd w:id="1605"/>
      <w:bookmarkEnd w:id="1606"/>
      <w:bookmarkEnd w:id="1607"/>
      <w:bookmarkEnd w:id="1608"/>
      <w:bookmarkEnd w:id="1609"/>
      <w:bookmarkEnd w:id="1610"/>
      <w:bookmarkEnd w:id="1611"/>
      <w:bookmarkEnd w:id="1612"/>
      <w:bookmarkEnd w:id="1613"/>
      <w:bookmarkEnd w:id="1614"/>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4pt;height:65.5pt" o:ole="">
            <v:imagedata r:id="rId53" o:title=""/>
          </v:shape>
          <o:OLEObject Type="Embed" ProgID="Word.Document.12" ShapeID="_x0000_i1046" DrawAspect="Content" ObjectID="_1780997192" r:id="rId54">
            <o:FieldCodes>\s</o:FieldCodes>
          </o:OLEObject>
        </w:object>
      </w:r>
    </w:p>
    <w:p w14:paraId="2B8872CD" w14:textId="77777777" w:rsidR="00FC7E52" w:rsidRPr="00567618" w:rsidRDefault="00FC7E52" w:rsidP="00FC7E52">
      <w:pPr>
        <w:pStyle w:val="TF"/>
      </w:pPr>
      <w:r w:rsidRPr="00567618">
        <w:t>Figure 10.6b: EVS bandwidth request</w:t>
      </w:r>
    </w:p>
    <w:p w14:paraId="076EE88B" w14:textId="7BBADFA8" w:rsidR="003B0BD9" w:rsidRPr="00D060E5" w:rsidRDefault="003B0BD9" w:rsidP="003B0BD9">
      <w:bookmarkStart w:id="1615" w:name="_Toc26369337"/>
      <w:bookmarkStart w:id="1616" w:name="_Toc36227219"/>
      <w:bookmarkStart w:id="1617" w:name="_Toc36228234"/>
      <w:bookmarkStart w:id="1618" w:name="_Toc36228861"/>
      <w:bookmarkStart w:id="1619" w:name="_Toc68847180"/>
      <w:bookmarkStart w:id="1620" w:name="_Toc74611115"/>
      <w:bookmarkStart w:id="1621" w:name="_Toc75566394"/>
      <w:bookmarkStart w:id="1622" w:name="_Toc89789945"/>
      <w:bookmarkStart w:id="1623" w:name="_Toc99466582"/>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44DBC0D6" w14:textId="77777777" w:rsidR="003B0BD9" w:rsidRPr="00D060E5" w:rsidRDefault="003B0BD9" w:rsidP="003B0BD9">
      <w:r w:rsidRPr="00D060E5">
        <w:t>The DATA field is a 4-bit field b0…b3, corresponding to bit 4 to bit 7 in the octet:</w:t>
      </w:r>
    </w:p>
    <w:p w14:paraId="3D81AF41" w14:textId="77777777" w:rsidR="003B0BD9" w:rsidRPr="00D060E5" w:rsidRDefault="003B0BD9" w:rsidP="003B0BD9">
      <w:pPr>
        <w:ind w:left="568" w:hanging="284"/>
      </w:pPr>
      <w:r w:rsidRPr="00D060E5">
        <w:t>-</w:t>
      </w:r>
      <w:r w:rsidRPr="00D060E5">
        <w:tab/>
        <w:t>b0 set to ‘1’ = request for narrowband.</w:t>
      </w:r>
    </w:p>
    <w:p w14:paraId="332D1E77" w14:textId="77777777" w:rsidR="003B0BD9" w:rsidRPr="00D060E5" w:rsidRDefault="003B0BD9" w:rsidP="003B0BD9">
      <w:pPr>
        <w:ind w:left="568" w:hanging="284"/>
      </w:pPr>
      <w:r w:rsidRPr="00D060E5">
        <w:t>-</w:t>
      </w:r>
      <w:r w:rsidRPr="00D060E5">
        <w:tab/>
        <w:t>b1 set to ‘1’ = request for wideband.</w:t>
      </w:r>
    </w:p>
    <w:p w14:paraId="64F68A81" w14:textId="77777777" w:rsidR="003B0BD9" w:rsidRPr="00D060E5" w:rsidRDefault="003B0BD9" w:rsidP="003B0BD9">
      <w:pPr>
        <w:ind w:left="568" w:hanging="284"/>
      </w:pPr>
      <w:r w:rsidRPr="00D060E5">
        <w:t>-</w:t>
      </w:r>
      <w:r w:rsidRPr="00D060E5">
        <w:tab/>
        <w:t>b2 set to ‘1’ = request for super-wideband.</w:t>
      </w:r>
    </w:p>
    <w:p w14:paraId="612C5772" w14:textId="77777777" w:rsidR="003B0BD9" w:rsidRPr="00D060E5" w:rsidRDefault="003B0BD9" w:rsidP="003B0BD9">
      <w:pPr>
        <w:ind w:left="568" w:hanging="284"/>
      </w:pPr>
      <w:r w:rsidRPr="00D060E5">
        <w:t>-</w:t>
      </w:r>
      <w:r w:rsidRPr="00D060E5">
        <w:tab/>
        <w:t>b3 set to ‘1’ = request for fullband.</w:t>
      </w:r>
    </w:p>
    <w:p w14:paraId="7D238F6B" w14:textId="77777777" w:rsidR="003B0BD9" w:rsidRDefault="003B0BD9" w:rsidP="003B0BD9">
      <w:r w:rsidRPr="00D060E5">
        <w:t xml:space="preserve">Each bit in the DATA field indicates </w:t>
      </w:r>
      <w:r w:rsidRPr="00D060E5">
        <w:rPr>
          <w:lang w:eastAsia="ko-KR"/>
        </w:rPr>
        <w:t>a</w:t>
      </w:r>
      <w:r w:rsidRPr="00D060E5">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5842085C" w14:textId="77777777" w:rsidR="003B0BD9" w:rsidRDefault="003B0BD9" w:rsidP="003B0BD9">
      <w:pPr>
        <w:rPr>
          <w:rFonts w:ascii="Arial" w:hAnsi="Arial"/>
          <w:sz w:val="24"/>
        </w:rPr>
      </w:pPr>
      <w:r>
        <w:t xml:space="preserve">A media receiver operating in IVAS Immersive mode should not send a request for narrowband unless also sending a request for switching to EVS Primary mode. </w:t>
      </w:r>
    </w:p>
    <w:p w14:paraId="2284B933" w14:textId="77777777" w:rsidR="00FC7E52" w:rsidRPr="00567618" w:rsidRDefault="00FC7E52" w:rsidP="00FC7E52">
      <w:pPr>
        <w:pStyle w:val="Heading4"/>
      </w:pPr>
      <w:bookmarkStart w:id="1624" w:name="_Toc170382716"/>
      <w:r w:rsidRPr="00567618">
        <w:t>10.2.1.9</w:t>
      </w:r>
      <w:r w:rsidRPr="00567618">
        <w:tab/>
        <w:t>EVS Channel Aware Request</w:t>
      </w:r>
      <w:bookmarkEnd w:id="1615"/>
      <w:bookmarkEnd w:id="1616"/>
      <w:bookmarkEnd w:id="1617"/>
      <w:bookmarkEnd w:id="1618"/>
      <w:bookmarkEnd w:id="1619"/>
      <w:bookmarkEnd w:id="1620"/>
      <w:bookmarkEnd w:id="1621"/>
      <w:bookmarkEnd w:id="1622"/>
      <w:bookmarkEnd w:id="1623"/>
      <w:bookmarkEnd w:id="1624"/>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5pt;height:65.5pt" o:ole="">
            <v:imagedata r:id="rId55" o:title=""/>
          </v:shape>
          <o:OLEObject Type="Embed" ProgID="Word.Document.12" ShapeID="_x0000_i1047" DrawAspect="Content" ObjectID="_1780997193" r:id="rId56">
            <o:FieldCodes>\s</o:FieldCodes>
          </o:OLEObject>
        </w:object>
      </w:r>
    </w:p>
    <w:p w14:paraId="6C14E4D6" w14:textId="77777777" w:rsidR="00FC7E52" w:rsidRPr="00567618" w:rsidRDefault="00FC7E52" w:rsidP="00FC7E52">
      <w:pPr>
        <w:pStyle w:val="TF"/>
      </w:pPr>
      <w:r w:rsidRPr="00567618">
        <w:t>Figure 10.6d: EVS partial redundancy request</w:t>
      </w:r>
    </w:p>
    <w:p w14:paraId="219E6934" w14:textId="4B2329F0" w:rsidR="003B0BD9" w:rsidRPr="00D060E5" w:rsidRDefault="003B0BD9" w:rsidP="003B0BD9">
      <w:bookmarkStart w:id="1625" w:name="_Toc26369338"/>
      <w:bookmarkStart w:id="1626" w:name="_Toc36227220"/>
      <w:bookmarkStart w:id="1627" w:name="_Toc36228235"/>
      <w:bookmarkStart w:id="1628" w:name="_Toc36228862"/>
      <w:bookmarkStart w:id="1629" w:name="_Toc68847181"/>
      <w:bookmarkStart w:id="1630" w:name="_Toc74611116"/>
      <w:bookmarkStart w:id="1631" w:name="_Toc75566395"/>
      <w:bookmarkStart w:id="1632" w:name="_Toc89789946"/>
      <w:bookmarkStart w:id="1633" w:name="_Toc99466583"/>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5536A89C" w14:textId="77777777" w:rsidR="003B0BD9" w:rsidRPr="00D060E5" w:rsidRDefault="003B0BD9" w:rsidP="003B0BD9">
      <w:r w:rsidRPr="00D060E5">
        <w:t>The DATA field is a 4-bit field and is encoded as described in the table below.</w:t>
      </w:r>
    </w:p>
    <w:p w14:paraId="2CEF55C5" w14:textId="77777777" w:rsidR="003B0BD9" w:rsidRPr="00D060E5" w:rsidRDefault="003B0BD9" w:rsidP="003B0BD9">
      <w:pPr>
        <w:keepNext/>
        <w:keepLines/>
        <w:spacing w:before="60"/>
        <w:jc w:val="center"/>
        <w:rPr>
          <w:rFonts w:ascii="Arial" w:hAnsi="Arial"/>
          <w:b/>
        </w:rPr>
      </w:pPr>
      <w:bookmarkStart w:id="1634" w:name="MCCQCTEMPBM_00000306"/>
      <w:r w:rsidRPr="00D060E5">
        <w:rPr>
          <w:rFonts w:ascii="Arial" w:hAnsi="Arial"/>
          <w:b/>
        </w:rPr>
        <w:t xml:space="preserve">Table </w:t>
      </w:r>
      <w:r>
        <w:rPr>
          <w:rFonts w:ascii="Arial" w:hAnsi="Arial"/>
          <w:b/>
        </w:rPr>
        <w:t>10.</w:t>
      </w:r>
      <w:r w:rsidRPr="00D060E5">
        <w:rPr>
          <w:rFonts w:ascii="Arial" w:hAnsi="Arial"/>
          <w:b/>
        </w:rPr>
        <w:t>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3B0BD9" w:rsidRPr="00D060E5" w14:paraId="6865646B" w14:textId="77777777" w:rsidTr="003969FD">
        <w:trPr>
          <w:jc w:val="center"/>
        </w:trPr>
        <w:tc>
          <w:tcPr>
            <w:tcW w:w="1134" w:type="dxa"/>
          </w:tcPr>
          <w:bookmarkEnd w:id="1634"/>
          <w:p w14:paraId="74BA2C06"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Index</w:t>
            </w:r>
          </w:p>
        </w:tc>
        <w:tc>
          <w:tcPr>
            <w:tcW w:w="2835" w:type="dxa"/>
          </w:tcPr>
          <w:p w14:paraId="2537CAA2"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Partial Redundancy request</w:t>
            </w:r>
          </w:p>
        </w:tc>
      </w:tr>
      <w:tr w:rsidR="003B0BD9" w:rsidRPr="00D060E5" w14:paraId="7DB77F23" w14:textId="77777777" w:rsidTr="003969FD">
        <w:trPr>
          <w:jc w:val="center"/>
        </w:trPr>
        <w:tc>
          <w:tcPr>
            <w:tcW w:w="1134" w:type="dxa"/>
          </w:tcPr>
          <w:p w14:paraId="14CA463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2835" w:type="dxa"/>
            <w:vAlign w:val="center"/>
          </w:tcPr>
          <w:p w14:paraId="2EF4BB0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CA-L-O2</w:t>
            </w:r>
          </w:p>
        </w:tc>
      </w:tr>
      <w:tr w:rsidR="003B0BD9" w:rsidRPr="00D060E5" w14:paraId="0D253D01" w14:textId="77777777" w:rsidTr="003969FD">
        <w:trPr>
          <w:jc w:val="center"/>
        </w:trPr>
        <w:tc>
          <w:tcPr>
            <w:tcW w:w="1134" w:type="dxa"/>
          </w:tcPr>
          <w:p w14:paraId="0395572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2835" w:type="dxa"/>
            <w:vAlign w:val="center"/>
          </w:tcPr>
          <w:p w14:paraId="133C58B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CA-L-O3</w:t>
            </w:r>
          </w:p>
        </w:tc>
      </w:tr>
      <w:tr w:rsidR="003B0BD9" w:rsidRPr="00D060E5" w14:paraId="68656467" w14:textId="77777777" w:rsidTr="003969FD">
        <w:trPr>
          <w:jc w:val="center"/>
        </w:trPr>
        <w:tc>
          <w:tcPr>
            <w:tcW w:w="1134" w:type="dxa"/>
          </w:tcPr>
          <w:p w14:paraId="68A209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2835" w:type="dxa"/>
            <w:vAlign w:val="center"/>
          </w:tcPr>
          <w:p w14:paraId="2B61F7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CA-L-O5</w:t>
            </w:r>
          </w:p>
        </w:tc>
      </w:tr>
      <w:tr w:rsidR="003B0BD9" w:rsidRPr="00D060E5" w14:paraId="501D0B41" w14:textId="77777777" w:rsidTr="003969FD">
        <w:trPr>
          <w:jc w:val="center"/>
        </w:trPr>
        <w:tc>
          <w:tcPr>
            <w:tcW w:w="1134" w:type="dxa"/>
          </w:tcPr>
          <w:p w14:paraId="14C9B4D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2835" w:type="dxa"/>
            <w:vAlign w:val="center"/>
          </w:tcPr>
          <w:p w14:paraId="192C35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CA-L-O7</w:t>
            </w:r>
          </w:p>
        </w:tc>
      </w:tr>
      <w:tr w:rsidR="003B0BD9" w:rsidRPr="00D060E5" w14:paraId="662F56A2" w14:textId="77777777" w:rsidTr="003969FD">
        <w:trPr>
          <w:jc w:val="center"/>
        </w:trPr>
        <w:tc>
          <w:tcPr>
            <w:tcW w:w="1134" w:type="dxa"/>
          </w:tcPr>
          <w:p w14:paraId="05458D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2835" w:type="dxa"/>
            <w:vAlign w:val="center"/>
          </w:tcPr>
          <w:p w14:paraId="585C40D0"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CA-H-O2</w:t>
            </w:r>
          </w:p>
        </w:tc>
      </w:tr>
      <w:tr w:rsidR="003B0BD9" w:rsidRPr="00D060E5" w14:paraId="41C71D40" w14:textId="77777777" w:rsidTr="003969FD">
        <w:trPr>
          <w:jc w:val="center"/>
        </w:trPr>
        <w:tc>
          <w:tcPr>
            <w:tcW w:w="1134" w:type="dxa"/>
          </w:tcPr>
          <w:p w14:paraId="411B745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2835" w:type="dxa"/>
            <w:vAlign w:val="center"/>
          </w:tcPr>
          <w:p w14:paraId="554B389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CA-H-O3</w:t>
            </w:r>
          </w:p>
        </w:tc>
      </w:tr>
      <w:tr w:rsidR="003B0BD9" w:rsidRPr="00D060E5" w14:paraId="45FC22D4" w14:textId="77777777" w:rsidTr="003969FD">
        <w:trPr>
          <w:jc w:val="center"/>
        </w:trPr>
        <w:tc>
          <w:tcPr>
            <w:tcW w:w="1134" w:type="dxa"/>
          </w:tcPr>
          <w:p w14:paraId="0EB9E7A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2835" w:type="dxa"/>
            <w:vAlign w:val="center"/>
          </w:tcPr>
          <w:p w14:paraId="0CF8F5D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CA-H-O5</w:t>
            </w:r>
          </w:p>
        </w:tc>
      </w:tr>
      <w:tr w:rsidR="003B0BD9" w:rsidRPr="00D060E5" w14:paraId="538F1563" w14:textId="77777777" w:rsidTr="003969FD">
        <w:trPr>
          <w:jc w:val="center"/>
        </w:trPr>
        <w:tc>
          <w:tcPr>
            <w:tcW w:w="1134" w:type="dxa"/>
          </w:tcPr>
          <w:p w14:paraId="74D1042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2835" w:type="dxa"/>
            <w:vAlign w:val="center"/>
          </w:tcPr>
          <w:p w14:paraId="1199C7B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CA-H-O7</w:t>
            </w:r>
          </w:p>
        </w:tc>
      </w:tr>
      <w:tr w:rsidR="003B0BD9" w:rsidRPr="00D060E5" w14:paraId="710AF2D3" w14:textId="77777777" w:rsidTr="003969FD">
        <w:trPr>
          <w:jc w:val="center"/>
        </w:trPr>
        <w:tc>
          <w:tcPr>
            <w:tcW w:w="1134" w:type="dxa"/>
          </w:tcPr>
          <w:p w14:paraId="33345E5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2835" w:type="dxa"/>
            <w:vAlign w:val="center"/>
          </w:tcPr>
          <w:p w14:paraId="7B15091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7030D6E" w14:textId="77777777" w:rsidTr="003969FD">
        <w:trPr>
          <w:jc w:val="center"/>
        </w:trPr>
        <w:tc>
          <w:tcPr>
            <w:tcW w:w="1134" w:type="dxa"/>
          </w:tcPr>
          <w:p w14:paraId="4C12747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2835" w:type="dxa"/>
            <w:vAlign w:val="center"/>
          </w:tcPr>
          <w:p w14:paraId="7B0B2E7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D68F037" w14:textId="77777777" w:rsidTr="003969FD">
        <w:trPr>
          <w:jc w:val="center"/>
        </w:trPr>
        <w:tc>
          <w:tcPr>
            <w:tcW w:w="1134" w:type="dxa"/>
          </w:tcPr>
          <w:p w14:paraId="4B2732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2835" w:type="dxa"/>
            <w:vAlign w:val="center"/>
          </w:tcPr>
          <w:p w14:paraId="39D3622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021A5F20" w14:textId="77777777" w:rsidTr="003969FD">
        <w:trPr>
          <w:jc w:val="center"/>
        </w:trPr>
        <w:tc>
          <w:tcPr>
            <w:tcW w:w="1134" w:type="dxa"/>
          </w:tcPr>
          <w:p w14:paraId="3DD478D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2835" w:type="dxa"/>
            <w:vAlign w:val="center"/>
          </w:tcPr>
          <w:p w14:paraId="1B2C007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1E3C859B" w14:textId="77777777" w:rsidTr="003969FD">
        <w:trPr>
          <w:jc w:val="center"/>
        </w:trPr>
        <w:tc>
          <w:tcPr>
            <w:tcW w:w="1134" w:type="dxa"/>
          </w:tcPr>
          <w:p w14:paraId="48C0013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2835" w:type="dxa"/>
            <w:vAlign w:val="center"/>
          </w:tcPr>
          <w:p w14:paraId="08FAF2A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500E0A72" w14:textId="77777777" w:rsidTr="003969FD">
        <w:trPr>
          <w:jc w:val="center"/>
        </w:trPr>
        <w:tc>
          <w:tcPr>
            <w:tcW w:w="1134" w:type="dxa"/>
          </w:tcPr>
          <w:p w14:paraId="12DE4BF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2835" w:type="dxa"/>
            <w:vAlign w:val="center"/>
          </w:tcPr>
          <w:p w14:paraId="75155F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56A1A82" w14:textId="77777777" w:rsidTr="003969FD">
        <w:trPr>
          <w:trHeight w:val="67"/>
          <w:jc w:val="center"/>
        </w:trPr>
        <w:tc>
          <w:tcPr>
            <w:tcW w:w="1134" w:type="dxa"/>
          </w:tcPr>
          <w:p w14:paraId="45B3A14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2835" w:type="dxa"/>
            <w:vAlign w:val="center"/>
          </w:tcPr>
          <w:p w14:paraId="173F609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r w:rsidR="003B0BD9" w:rsidRPr="00D060E5" w14:paraId="03F4D7E8" w14:textId="77777777" w:rsidTr="003969FD">
        <w:trPr>
          <w:jc w:val="center"/>
        </w:trPr>
        <w:tc>
          <w:tcPr>
            <w:tcW w:w="1134" w:type="dxa"/>
          </w:tcPr>
          <w:p w14:paraId="0287E54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2835" w:type="dxa"/>
            <w:vAlign w:val="center"/>
          </w:tcPr>
          <w:p w14:paraId="327314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bl>
    <w:p w14:paraId="630B936E" w14:textId="77777777" w:rsidR="003B0BD9" w:rsidRPr="00D060E5" w:rsidRDefault="003B0BD9" w:rsidP="003B0BD9">
      <w:pPr>
        <w:spacing w:after="0"/>
      </w:pPr>
    </w:p>
    <w:p w14:paraId="4E23CCFC" w14:textId="77777777" w:rsidR="003B0BD9" w:rsidRDefault="003B0BD9" w:rsidP="003B0BD9">
      <w:r w:rsidRPr="00D060E5">
        <w:t>Since channel-aware mode is only defined for the EVS Primary 13.2 kbps mode then sending an EVS Channel Aware Request also implies changing to the EVS Primary mode and to the 13.2 kbps bit-rate and possibly also changing the audio bandwidth to either WB or SWB.</w:t>
      </w:r>
      <w:r>
        <w:t xml:space="preserve"> When the IVAS codec isused, this also implies changing to mono audio. In addition, the following applies:</w:t>
      </w:r>
    </w:p>
    <w:p w14:paraId="4E7BBA36" w14:textId="77777777" w:rsidR="003B0BD9" w:rsidRDefault="003B0BD9" w:rsidP="003B0BD9">
      <w:pPr>
        <w:pStyle w:val="B1"/>
      </w:pPr>
      <w:r>
        <w:t>-</w:t>
      </w:r>
      <w:r>
        <w:tab/>
        <w:t>A media receiver operating in EVS Primary mode for narrowband or fullband audio, IVAS Immersive mode or in IVAS EVS Primary mode for narrowband or fullband audio, and sending a request for EVS channel aware mode shall also include an EVS bandwidth request (subclause 10.2.1.8) for wideband or super-wideband.</w:t>
      </w:r>
    </w:p>
    <w:p w14:paraId="7BA37B36" w14:textId="77777777" w:rsidR="003B0BD9" w:rsidRDefault="003B0BD9" w:rsidP="003B0BD9">
      <w:r w:rsidRPr="00D060E5">
        <w:t xml:space="preserve">The </w:t>
      </w:r>
      <w:r>
        <w:t>channel aware</w:t>
      </w:r>
      <w:r w:rsidRPr="00D060E5">
        <w:t xml:space="preserve"> request shall comply with the media type parameters that are negotiated </w:t>
      </w:r>
      <w:r>
        <w:t>for</w:t>
      </w:r>
      <w:r w:rsidRPr="00D060E5">
        <w:t xml:space="preserve"> the session.</w:t>
      </w:r>
    </w:p>
    <w:p w14:paraId="4FB0D0E7" w14:textId="77777777" w:rsidR="00FC7E52" w:rsidRPr="00567618" w:rsidRDefault="00FC7E52" w:rsidP="00FC7E52">
      <w:pPr>
        <w:pStyle w:val="Heading4"/>
      </w:pPr>
      <w:bookmarkStart w:id="1635" w:name="_Toc170382717"/>
      <w:r w:rsidRPr="00567618">
        <w:t>10.2.1.10</w:t>
      </w:r>
      <w:r w:rsidRPr="00567618">
        <w:tab/>
        <w:t>EVS Primary mode to EVS AMR-WB IO mode Switching Request</w:t>
      </w:r>
      <w:bookmarkEnd w:id="1625"/>
      <w:bookmarkEnd w:id="1626"/>
      <w:bookmarkEnd w:id="1627"/>
      <w:bookmarkEnd w:id="1628"/>
      <w:bookmarkEnd w:id="1629"/>
      <w:bookmarkEnd w:id="1630"/>
      <w:bookmarkEnd w:id="1631"/>
      <w:bookmarkEnd w:id="1632"/>
      <w:bookmarkEnd w:id="1633"/>
      <w:bookmarkEnd w:id="1635"/>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4pt;height:78pt" o:ole="">
            <v:imagedata r:id="rId57" o:title=""/>
          </v:shape>
          <o:OLEObject Type="Embed" ProgID="Word.Document.12" ShapeID="_x0000_i1048" DrawAspect="Content" ObjectID="_1780997194" r:id="rId58">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4E8F4079" w14:textId="1F0CCA69" w:rsidR="003B0BD9" w:rsidRPr="00D060E5" w:rsidRDefault="003B0BD9" w:rsidP="003B0BD9">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36" w:name="_Toc26369339"/>
      <w:bookmarkStart w:id="1637" w:name="_Toc36227221"/>
      <w:bookmarkStart w:id="1638" w:name="_Toc36228236"/>
      <w:bookmarkStart w:id="1639" w:name="_Toc36228863"/>
      <w:bookmarkStart w:id="1640" w:name="_Toc68847182"/>
      <w:bookmarkStart w:id="1641" w:name="_Toc74611117"/>
      <w:bookmarkStart w:id="1642" w:name="_Toc75566396"/>
      <w:bookmarkStart w:id="1643" w:name="_Toc89789947"/>
      <w:bookmarkStart w:id="1644" w:name="_Toc99466584"/>
      <w:bookmarkStart w:id="1645" w:name="_Toc170382718"/>
      <w:r w:rsidRPr="00567618">
        <w:t>10.2.1.11</w:t>
      </w:r>
      <w:r w:rsidRPr="00567618">
        <w:tab/>
        <w:t>EVS AMR-WB IO mode to EVS Primary mode Switching Request</w:t>
      </w:r>
      <w:bookmarkEnd w:id="1636"/>
      <w:bookmarkEnd w:id="1637"/>
      <w:bookmarkEnd w:id="1638"/>
      <w:bookmarkEnd w:id="1639"/>
      <w:bookmarkEnd w:id="1640"/>
      <w:bookmarkEnd w:id="1641"/>
      <w:bookmarkEnd w:id="1642"/>
      <w:bookmarkEnd w:id="1643"/>
      <w:bookmarkEnd w:id="1644"/>
      <w:bookmarkEnd w:id="1645"/>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69.5pt;height:68pt" o:ole="">
            <v:imagedata r:id="rId59" o:title=""/>
          </v:shape>
          <o:OLEObject Type="Embed" ProgID="Word.Document.12" ShapeID="_x0000_i1049" DrawAspect="Content" ObjectID="_1780997195" r:id="rId60">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4066215" w14:textId="48BDD90A" w:rsidR="003B0BD9" w:rsidRPr="00D060E5" w:rsidRDefault="003B0BD9" w:rsidP="003B0BD9">
      <w:r w:rsidRPr="00D060E5">
        <w:t xml:space="preserve">Codecs: This request can be used for the EVS codec when operating in </w:t>
      </w:r>
      <w:r>
        <w:t xml:space="preserve">EVS </w:t>
      </w:r>
      <w:r w:rsidRPr="00D060E5">
        <w:t>AMR-WB IO mode</w:t>
      </w:r>
      <w:r>
        <w:t xml:space="preserve"> and for the IVAS codec when operating in IVAS immersive mode or EVS AMR-WB IO mode</w:t>
      </w:r>
      <w:r w:rsidRPr="00D060E5">
        <w:t>.</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Default="00FC7E52" w:rsidP="00FC7E52">
      <w:r w:rsidRPr="00567618">
        <w:t>The bitrates and bandwidths that can be used after switching to EVS Primary mode are the same as negotiated at session setup or in a preceding session modification.</w:t>
      </w:r>
    </w:p>
    <w:p w14:paraId="71025509" w14:textId="4CA598A7" w:rsidR="003B0BD9" w:rsidRPr="00567618" w:rsidRDefault="003B0BD9" w:rsidP="003B0BD9">
      <w:pPr>
        <w:pStyle w:val="Heading4"/>
      </w:pPr>
      <w:bookmarkStart w:id="1646" w:name="_Toc170382719"/>
      <w:r w:rsidRPr="00567618">
        <w:t>10.2.1.</w:t>
      </w:r>
      <w:r>
        <w:t>12</w:t>
      </w:r>
      <w:r w:rsidRPr="00567618">
        <w:tab/>
      </w:r>
      <w:r>
        <w:t>IVAS Coded Format Request</w:t>
      </w:r>
      <w:bookmarkEnd w:id="1646"/>
    </w:p>
    <w:p w14:paraId="01853FCC" w14:textId="77777777" w:rsidR="003B0BD9" w:rsidRDefault="003B0BD9" w:rsidP="003B0BD9">
      <w:r w:rsidRPr="00567618">
        <w:rPr>
          <w:b/>
        </w:rPr>
        <w:t>RTCP_APP_REQ_</w:t>
      </w:r>
      <w:r>
        <w:rPr>
          <w:b/>
        </w:rPr>
        <w:t>ICF</w:t>
      </w:r>
      <w:r w:rsidRPr="00567618">
        <w:t xml:space="preserve">: </w:t>
      </w:r>
      <w:r>
        <w:t>IVAS Coded Format</w:t>
      </w:r>
      <w:r w:rsidRPr="00567618">
        <w:t xml:space="preserve"> Request</w:t>
      </w:r>
    </w:p>
    <w:bookmarkStart w:id="1647" w:name="_1777128899"/>
    <w:bookmarkStart w:id="1648" w:name="MCCQCTEMPBM_00000313"/>
    <w:bookmarkEnd w:id="1647"/>
    <w:bookmarkStart w:id="1649" w:name="_MON_1767466041"/>
    <w:bookmarkEnd w:id="1649"/>
    <w:p w14:paraId="6FED1C98" w14:textId="77777777" w:rsidR="003B0BD9" w:rsidRDefault="003B0BD9" w:rsidP="00B3789B">
      <w:pPr>
        <w:pStyle w:val="TH"/>
      </w:pPr>
      <w:r w:rsidRPr="00A97913">
        <w:rPr>
          <w:noProof/>
        </w:rPr>
        <w:object w:dxaOrig="3100" w:dyaOrig="1280" w14:anchorId="640547A4">
          <v:shape id="_x0000_i1050" type="#_x0000_t75" style="width:154.5pt;height:63.5pt" o:ole="">
            <v:imagedata r:id="rId61" o:title=""/>
          </v:shape>
          <o:OLEObject Type="Embed" ProgID="Word.Document.12" ShapeID="_x0000_i1050" DrawAspect="Content" ObjectID="_1780997196" r:id="rId62">
            <o:FieldCodes>\s</o:FieldCodes>
          </o:OLEObject>
        </w:object>
      </w:r>
      <w:bookmarkEnd w:id="1648"/>
    </w:p>
    <w:p w14:paraId="766EE8DB" w14:textId="77777777" w:rsidR="003B0BD9" w:rsidRPr="00567618" w:rsidRDefault="003B0BD9" w:rsidP="003B0BD9">
      <w:pPr>
        <w:pStyle w:val="TF"/>
      </w:pPr>
      <w:r w:rsidRPr="00567618">
        <w:t>Figure 10.</w:t>
      </w:r>
      <w:r>
        <w:t>6g</w:t>
      </w:r>
      <w:r w:rsidRPr="00567618">
        <w:t xml:space="preserve">: </w:t>
      </w:r>
      <w:r>
        <w:t>IVAS Coded Format</w:t>
      </w:r>
      <w:r w:rsidRPr="00567618">
        <w:t xml:space="preserve"> request</w:t>
      </w:r>
    </w:p>
    <w:p w14:paraId="17E805AF"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B2EC23F" w14:textId="77777777" w:rsidR="003B0BD9" w:rsidRDefault="003B0BD9" w:rsidP="003B0BD9">
      <w:r w:rsidRPr="00567618">
        <w:t>The DATA field is a 4-bit field</w:t>
      </w:r>
      <w:r w:rsidRPr="001C1BB4">
        <w:t xml:space="preserve"> </w:t>
      </w:r>
      <w:r w:rsidRPr="00D060E5">
        <w:t>and is encoded as described in the table below</w:t>
      </w:r>
      <w:r>
        <w:t>:</w:t>
      </w:r>
    </w:p>
    <w:p w14:paraId="0BDEC328" w14:textId="77777777" w:rsidR="003B0BD9" w:rsidRPr="00D060E5" w:rsidRDefault="003B0BD9" w:rsidP="003B0BD9">
      <w:pPr>
        <w:keepNext/>
        <w:keepLines/>
        <w:spacing w:before="60"/>
        <w:jc w:val="center"/>
        <w:rPr>
          <w:rFonts w:ascii="Arial" w:hAnsi="Arial"/>
          <w:b/>
        </w:rPr>
      </w:pPr>
      <w:bookmarkStart w:id="1650" w:name="MCCQCTEMPBM_00000307"/>
      <w:r w:rsidRPr="00D060E5">
        <w:rPr>
          <w:rFonts w:ascii="Arial" w:hAnsi="Arial"/>
          <w:b/>
        </w:rPr>
        <w:t xml:space="preserve">Table </w:t>
      </w:r>
      <w:r>
        <w:rPr>
          <w:rFonts w:ascii="Arial" w:hAnsi="Arial"/>
          <w:b/>
        </w:rPr>
        <w:t>10.</w:t>
      </w:r>
      <w:r w:rsidRPr="00D060E5">
        <w:rPr>
          <w:rFonts w:ascii="Arial" w:hAnsi="Arial"/>
          <w:b/>
        </w:rPr>
        <w:t>1.</w:t>
      </w:r>
      <w:r>
        <w:rPr>
          <w:rFonts w:ascii="Arial" w:hAnsi="Arial"/>
          <w:b/>
        </w:rPr>
        <w:t>c</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Coded Format</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3969"/>
        <w:gridCol w:w="2835"/>
      </w:tblGrid>
      <w:tr w:rsidR="003B0BD9" w:rsidRPr="00D060E5" w14:paraId="731C1008" w14:textId="77777777" w:rsidTr="003969FD">
        <w:trPr>
          <w:jc w:val="center"/>
        </w:trPr>
        <w:tc>
          <w:tcPr>
            <w:tcW w:w="1134" w:type="dxa"/>
          </w:tcPr>
          <w:bookmarkEnd w:id="1650"/>
          <w:p w14:paraId="7BF187F4"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1134" w:type="dxa"/>
          </w:tcPr>
          <w:p w14:paraId="7BF9A535"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Identifier</w:t>
            </w:r>
          </w:p>
        </w:tc>
        <w:tc>
          <w:tcPr>
            <w:tcW w:w="3969" w:type="dxa"/>
          </w:tcPr>
          <w:p w14:paraId="3343CEFA"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Coded Format</w:t>
            </w:r>
            <w:r w:rsidRPr="00D060E5">
              <w:rPr>
                <w:rFonts w:ascii="Arial" w:hAnsi="Arial"/>
                <w:b/>
                <w:sz w:val="18"/>
                <w:lang w:eastAsia="ja-JP"/>
              </w:rPr>
              <w:t xml:space="preserve"> request</w:t>
            </w:r>
          </w:p>
        </w:tc>
        <w:tc>
          <w:tcPr>
            <w:tcW w:w="2835" w:type="dxa"/>
          </w:tcPr>
          <w:p w14:paraId="4B6815E0" w14:textId="676162EB" w:rsidR="003B0BD9" w:rsidRDefault="003B0BD9" w:rsidP="003969FD">
            <w:pPr>
              <w:keepNext/>
              <w:keepLines/>
              <w:spacing w:after="0"/>
              <w:jc w:val="center"/>
              <w:rPr>
                <w:rFonts w:ascii="Arial" w:hAnsi="Arial"/>
                <w:b/>
                <w:sz w:val="18"/>
                <w:lang w:eastAsia="ja-JP"/>
              </w:rPr>
            </w:pPr>
            <w:r>
              <w:rPr>
                <w:rFonts w:ascii="Arial" w:hAnsi="Arial"/>
                <w:b/>
                <w:sz w:val="18"/>
                <w:lang w:eastAsia="ja-JP"/>
              </w:rPr>
              <w:t xml:space="preserve">Subclause in TS 26.253 </w:t>
            </w:r>
            <w:r w:rsidR="00501814">
              <w:rPr>
                <w:rFonts w:ascii="Arial" w:hAnsi="Arial"/>
                <w:b/>
                <w:sz w:val="18"/>
                <w:lang w:eastAsia="ja-JP"/>
              </w:rPr>
              <w:t>[188]</w:t>
            </w:r>
          </w:p>
        </w:tc>
      </w:tr>
      <w:tr w:rsidR="003B0BD9" w:rsidRPr="00D060E5" w14:paraId="3B594C5B" w14:textId="77777777" w:rsidTr="003969FD">
        <w:trPr>
          <w:jc w:val="center"/>
        </w:trPr>
        <w:tc>
          <w:tcPr>
            <w:tcW w:w="1134" w:type="dxa"/>
          </w:tcPr>
          <w:p w14:paraId="16A0050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1134" w:type="dxa"/>
          </w:tcPr>
          <w:p w14:paraId="13EED78F" w14:textId="77777777" w:rsidR="003B0BD9" w:rsidRPr="00D060E5" w:rsidRDefault="003B0BD9" w:rsidP="003969FD">
            <w:pPr>
              <w:keepNext/>
              <w:keepLines/>
              <w:spacing w:after="0"/>
              <w:jc w:val="center"/>
              <w:rPr>
                <w:rFonts w:ascii="Arial" w:hAnsi="Arial"/>
                <w:sz w:val="18"/>
              </w:rPr>
            </w:pPr>
            <w:r>
              <w:rPr>
                <w:rFonts w:ascii="Arial" w:hAnsi="Arial"/>
                <w:sz w:val="18"/>
              </w:rPr>
              <w:t>Stereo</w:t>
            </w:r>
          </w:p>
        </w:tc>
        <w:tc>
          <w:tcPr>
            <w:tcW w:w="3969" w:type="dxa"/>
          </w:tcPr>
          <w:p w14:paraId="4CD04AE3" w14:textId="77777777" w:rsidR="003B0BD9" w:rsidRDefault="003B0BD9" w:rsidP="003969FD">
            <w:pPr>
              <w:keepNext/>
              <w:keepLines/>
              <w:spacing w:after="0"/>
              <w:jc w:val="center"/>
              <w:rPr>
                <w:rFonts w:ascii="Arial" w:hAnsi="Arial"/>
                <w:sz w:val="18"/>
              </w:rPr>
            </w:pPr>
            <w:r>
              <w:rPr>
                <w:rFonts w:ascii="Arial" w:hAnsi="Arial"/>
                <w:sz w:val="18"/>
              </w:rPr>
              <w:t>Stereo Operation</w:t>
            </w:r>
          </w:p>
        </w:tc>
        <w:tc>
          <w:tcPr>
            <w:tcW w:w="2835" w:type="dxa"/>
          </w:tcPr>
          <w:p w14:paraId="6DD5BA4F" w14:textId="77777777" w:rsidR="003B0BD9" w:rsidRDefault="003B0BD9" w:rsidP="003969FD">
            <w:pPr>
              <w:keepNext/>
              <w:keepLines/>
              <w:spacing w:after="0"/>
              <w:jc w:val="center"/>
              <w:rPr>
                <w:rFonts w:ascii="Arial" w:hAnsi="Arial"/>
                <w:sz w:val="18"/>
              </w:rPr>
            </w:pPr>
            <w:r>
              <w:rPr>
                <w:rFonts w:ascii="Arial" w:hAnsi="Arial"/>
                <w:sz w:val="18"/>
              </w:rPr>
              <w:t>4.2.3</w:t>
            </w:r>
          </w:p>
        </w:tc>
      </w:tr>
      <w:tr w:rsidR="003B0BD9" w:rsidRPr="00D060E5" w14:paraId="15CAA607" w14:textId="77777777" w:rsidTr="003969FD">
        <w:trPr>
          <w:jc w:val="center"/>
        </w:trPr>
        <w:tc>
          <w:tcPr>
            <w:tcW w:w="1134" w:type="dxa"/>
          </w:tcPr>
          <w:p w14:paraId="6BD3090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1134" w:type="dxa"/>
          </w:tcPr>
          <w:p w14:paraId="1A0D9CA5" w14:textId="77777777" w:rsidR="003B0BD9" w:rsidRPr="00D060E5" w:rsidRDefault="003B0BD9" w:rsidP="003969FD">
            <w:pPr>
              <w:keepNext/>
              <w:keepLines/>
              <w:spacing w:after="0"/>
              <w:jc w:val="center"/>
              <w:rPr>
                <w:rFonts w:ascii="Arial" w:hAnsi="Arial"/>
                <w:sz w:val="18"/>
              </w:rPr>
            </w:pPr>
            <w:r>
              <w:rPr>
                <w:rFonts w:ascii="Arial" w:hAnsi="Arial"/>
                <w:sz w:val="18"/>
              </w:rPr>
              <w:t>SBA</w:t>
            </w:r>
          </w:p>
        </w:tc>
        <w:tc>
          <w:tcPr>
            <w:tcW w:w="3969" w:type="dxa"/>
          </w:tcPr>
          <w:p w14:paraId="173F36CB" w14:textId="77777777" w:rsidR="003B0BD9" w:rsidRDefault="003B0BD9" w:rsidP="003969FD">
            <w:pPr>
              <w:keepNext/>
              <w:keepLines/>
              <w:spacing w:after="0"/>
              <w:jc w:val="center"/>
              <w:rPr>
                <w:rFonts w:ascii="Arial" w:hAnsi="Arial"/>
                <w:sz w:val="18"/>
              </w:rPr>
            </w:pPr>
            <w:r>
              <w:rPr>
                <w:rFonts w:ascii="Arial" w:hAnsi="Arial"/>
                <w:sz w:val="18"/>
              </w:rPr>
              <w:t>Scene-based Audio (SBA, Ambisonics) Operation</w:t>
            </w:r>
          </w:p>
        </w:tc>
        <w:tc>
          <w:tcPr>
            <w:tcW w:w="2835" w:type="dxa"/>
          </w:tcPr>
          <w:p w14:paraId="6F25BCD8" w14:textId="77777777" w:rsidR="003B0BD9" w:rsidRDefault="003B0BD9" w:rsidP="003969FD">
            <w:pPr>
              <w:keepNext/>
              <w:keepLines/>
              <w:spacing w:after="0"/>
              <w:jc w:val="center"/>
              <w:rPr>
                <w:rFonts w:ascii="Arial" w:hAnsi="Arial"/>
                <w:sz w:val="18"/>
              </w:rPr>
            </w:pPr>
            <w:r>
              <w:rPr>
                <w:rFonts w:ascii="Arial" w:hAnsi="Arial"/>
                <w:sz w:val="18"/>
              </w:rPr>
              <w:t>4.2.4</w:t>
            </w:r>
          </w:p>
        </w:tc>
      </w:tr>
      <w:tr w:rsidR="003B0BD9" w:rsidRPr="00D060E5" w14:paraId="0A16E990" w14:textId="77777777" w:rsidTr="003969FD">
        <w:trPr>
          <w:jc w:val="center"/>
        </w:trPr>
        <w:tc>
          <w:tcPr>
            <w:tcW w:w="1134" w:type="dxa"/>
          </w:tcPr>
          <w:p w14:paraId="1A50224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1134" w:type="dxa"/>
          </w:tcPr>
          <w:p w14:paraId="0F3EC493" w14:textId="77777777" w:rsidR="003B0BD9" w:rsidRPr="00D060E5" w:rsidRDefault="003B0BD9" w:rsidP="003969FD">
            <w:pPr>
              <w:keepNext/>
              <w:keepLines/>
              <w:spacing w:after="0"/>
              <w:jc w:val="center"/>
              <w:rPr>
                <w:rFonts w:ascii="Arial" w:hAnsi="Arial"/>
                <w:sz w:val="18"/>
              </w:rPr>
            </w:pPr>
            <w:r>
              <w:rPr>
                <w:rFonts w:ascii="Arial" w:hAnsi="Arial"/>
                <w:sz w:val="18"/>
              </w:rPr>
              <w:t>MASA</w:t>
            </w:r>
          </w:p>
        </w:tc>
        <w:tc>
          <w:tcPr>
            <w:tcW w:w="3969" w:type="dxa"/>
          </w:tcPr>
          <w:p w14:paraId="7607EE47" w14:textId="77777777" w:rsidR="003B0BD9" w:rsidRPr="00465652" w:rsidRDefault="003B0BD9" w:rsidP="003969FD">
            <w:pPr>
              <w:keepNext/>
              <w:keepLines/>
              <w:spacing w:after="0"/>
              <w:jc w:val="center"/>
              <w:rPr>
                <w:rFonts w:ascii="Arial" w:hAnsi="Arial"/>
                <w:sz w:val="18"/>
                <w:lang w:val="pt-BR"/>
              </w:rPr>
            </w:pPr>
            <w:r w:rsidRPr="00465652">
              <w:rPr>
                <w:rFonts w:ascii="Arial" w:hAnsi="Arial"/>
                <w:sz w:val="18"/>
                <w:lang w:val="pt-BR"/>
              </w:rPr>
              <w:t>Metadata-Assisted Spatial Audio (MASA) Operation</w:t>
            </w:r>
          </w:p>
        </w:tc>
        <w:tc>
          <w:tcPr>
            <w:tcW w:w="2835" w:type="dxa"/>
          </w:tcPr>
          <w:p w14:paraId="294D0072" w14:textId="77777777" w:rsidR="003B0BD9" w:rsidRDefault="003B0BD9" w:rsidP="003969FD">
            <w:pPr>
              <w:keepNext/>
              <w:keepLines/>
              <w:spacing w:after="0"/>
              <w:jc w:val="center"/>
              <w:rPr>
                <w:rFonts w:ascii="Arial" w:hAnsi="Arial"/>
                <w:sz w:val="18"/>
              </w:rPr>
            </w:pPr>
            <w:r>
              <w:rPr>
                <w:rFonts w:ascii="Arial" w:hAnsi="Arial"/>
                <w:sz w:val="18"/>
              </w:rPr>
              <w:t>4.2.5</w:t>
            </w:r>
          </w:p>
        </w:tc>
      </w:tr>
      <w:tr w:rsidR="003B0BD9" w:rsidRPr="00D060E5" w14:paraId="2D1D534B" w14:textId="77777777" w:rsidTr="003969FD">
        <w:trPr>
          <w:jc w:val="center"/>
        </w:trPr>
        <w:tc>
          <w:tcPr>
            <w:tcW w:w="1134" w:type="dxa"/>
          </w:tcPr>
          <w:p w14:paraId="2C0AEC1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1134" w:type="dxa"/>
          </w:tcPr>
          <w:p w14:paraId="3A10F438" w14:textId="77777777" w:rsidR="003B0BD9" w:rsidRPr="00D060E5" w:rsidRDefault="003B0BD9" w:rsidP="003969FD">
            <w:pPr>
              <w:keepNext/>
              <w:keepLines/>
              <w:spacing w:after="0"/>
              <w:jc w:val="center"/>
              <w:rPr>
                <w:rFonts w:ascii="Arial" w:hAnsi="Arial"/>
                <w:sz w:val="18"/>
              </w:rPr>
            </w:pPr>
            <w:r>
              <w:rPr>
                <w:rFonts w:ascii="Arial" w:hAnsi="Arial"/>
                <w:sz w:val="18"/>
              </w:rPr>
              <w:t>ISM</w:t>
            </w:r>
          </w:p>
        </w:tc>
        <w:tc>
          <w:tcPr>
            <w:tcW w:w="3969" w:type="dxa"/>
          </w:tcPr>
          <w:p w14:paraId="3775E076" w14:textId="77777777" w:rsidR="003B0BD9" w:rsidRDefault="003B0BD9" w:rsidP="003969FD">
            <w:pPr>
              <w:keepNext/>
              <w:keepLines/>
              <w:spacing w:after="0"/>
              <w:jc w:val="center"/>
              <w:rPr>
                <w:rFonts w:ascii="Arial" w:hAnsi="Arial"/>
                <w:sz w:val="18"/>
              </w:rPr>
            </w:pPr>
            <w:r>
              <w:rPr>
                <w:rFonts w:ascii="Arial" w:hAnsi="Arial"/>
                <w:sz w:val="18"/>
              </w:rPr>
              <w:t>Objects (Independent Streams with Metadata, ISM) Operation</w:t>
            </w:r>
          </w:p>
        </w:tc>
        <w:tc>
          <w:tcPr>
            <w:tcW w:w="2835" w:type="dxa"/>
          </w:tcPr>
          <w:p w14:paraId="4030D9B9" w14:textId="77777777" w:rsidR="003B0BD9" w:rsidRDefault="003B0BD9" w:rsidP="003969FD">
            <w:pPr>
              <w:keepNext/>
              <w:keepLines/>
              <w:spacing w:after="0"/>
              <w:jc w:val="center"/>
              <w:rPr>
                <w:rFonts w:ascii="Arial" w:hAnsi="Arial"/>
                <w:sz w:val="18"/>
              </w:rPr>
            </w:pPr>
            <w:r>
              <w:rPr>
                <w:rFonts w:ascii="Arial" w:hAnsi="Arial"/>
                <w:sz w:val="18"/>
              </w:rPr>
              <w:t>4.2.6</w:t>
            </w:r>
          </w:p>
        </w:tc>
      </w:tr>
      <w:tr w:rsidR="003B0BD9" w:rsidRPr="00D060E5" w14:paraId="277FCA1C" w14:textId="77777777" w:rsidTr="003969FD">
        <w:trPr>
          <w:jc w:val="center"/>
        </w:trPr>
        <w:tc>
          <w:tcPr>
            <w:tcW w:w="1134" w:type="dxa"/>
          </w:tcPr>
          <w:p w14:paraId="591129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1134" w:type="dxa"/>
          </w:tcPr>
          <w:p w14:paraId="027F8696" w14:textId="77777777" w:rsidR="003B0BD9" w:rsidRPr="00D060E5" w:rsidRDefault="003B0BD9" w:rsidP="003969FD">
            <w:pPr>
              <w:keepNext/>
              <w:keepLines/>
              <w:spacing w:after="0"/>
              <w:jc w:val="center"/>
              <w:rPr>
                <w:rFonts w:ascii="Arial" w:hAnsi="Arial"/>
                <w:sz w:val="18"/>
              </w:rPr>
            </w:pPr>
            <w:r>
              <w:rPr>
                <w:rFonts w:ascii="Arial" w:hAnsi="Arial"/>
                <w:sz w:val="18"/>
              </w:rPr>
              <w:t>MC</w:t>
            </w:r>
          </w:p>
        </w:tc>
        <w:tc>
          <w:tcPr>
            <w:tcW w:w="3969" w:type="dxa"/>
          </w:tcPr>
          <w:p w14:paraId="715ADBAA" w14:textId="77777777" w:rsidR="003B0BD9" w:rsidRDefault="003B0BD9" w:rsidP="003969FD">
            <w:pPr>
              <w:keepNext/>
              <w:keepLines/>
              <w:spacing w:after="0"/>
              <w:jc w:val="center"/>
              <w:rPr>
                <w:rFonts w:ascii="Arial" w:hAnsi="Arial"/>
                <w:sz w:val="18"/>
              </w:rPr>
            </w:pPr>
            <w:r>
              <w:rPr>
                <w:rFonts w:ascii="Arial" w:hAnsi="Arial"/>
                <w:sz w:val="18"/>
              </w:rPr>
              <w:t>Multi-Channel (MC) Operation</w:t>
            </w:r>
          </w:p>
        </w:tc>
        <w:tc>
          <w:tcPr>
            <w:tcW w:w="2835" w:type="dxa"/>
          </w:tcPr>
          <w:p w14:paraId="45AA0B49" w14:textId="77777777" w:rsidR="003B0BD9" w:rsidRDefault="003B0BD9" w:rsidP="003969FD">
            <w:pPr>
              <w:keepNext/>
              <w:keepLines/>
              <w:spacing w:after="0"/>
              <w:jc w:val="center"/>
              <w:rPr>
                <w:rFonts w:ascii="Arial" w:hAnsi="Arial"/>
                <w:sz w:val="18"/>
              </w:rPr>
            </w:pPr>
            <w:r>
              <w:rPr>
                <w:rFonts w:ascii="Arial" w:hAnsi="Arial"/>
                <w:sz w:val="18"/>
              </w:rPr>
              <w:t>4.2.7</w:t>
            </w:r>
          </w:p>
        </w:tc>
      </w:tr>
      <w:tr w:rsidR="003B0BD9" w:rsidRPr="00D060E5" w14:paraId="4155F622" w14:textId="77777777" w:rsidTr="003969FD">
        <w:trPr>
          <w:jc w:val="center"/>
        </w:trPr>
        <w:tc>
          <w:tcPr>
            <w:tcW w:w="1134" w:type="dxa"/>
          </w:tcPr>
          <w:p w14:paraId="6C795E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1134" w:type="dxa"/>
          </w:tcPr>
          <w:p w14:paraId="0736B505" w14:textId="77777777" w:rsidR="003B0BD9" w:rsidRPr="00D060E5" w:rsidRDefault="003B0BD9" w:rsidP="003969FD">
            <w:pPr>
              <w:keepNext/>
              <w:keepLines/>
              <w:spacing w:after="0"/>
              <w:jc w:val="center"/>
              <w:rPr>
                <w:rFonts w:ascii="Arial" w:hAnsi="Arial"/>
                <w:sz w:val="18"/>
              </w:rPr>
            </w:pPr>
            <w:r>
              <w:rPr>
                <w:rFonts w:ascii="Arial" w:hAnsi="Arial"/>
                <w:sz w:val="18"/>
              </w:rPr>
              <w:t>OMASA</w:t>
            </w:r>
          </w:p>
        </w:tc>
        <w:tc>
          <w:tcPr>
            <w:tcW w:w="3969" w:type="dxa"/>
          </w:tcPr>
          <w:p w14:paraId="58CB2C80" w14:textId="77777777" w:rsidR="003B0BD9" w:rsidRDefault="003B0BD9" w:rsidP="003969FD">
            <w:pPr>
              <w:keepNext/>
              <w:keepLines/>
              <w:spacing w:after="0"/>
              <w:jc w:val="center"/>
              <w:rPr>
                <w:rFonts w:ascii="Arial" w:hAnsi="Arial"/>
                <w:sz w:val="18"/>
              </w:rPr>
            </w:pPr>
            <w:r>
              <w:rPr>
                <w:rFonts w:ascii="Arial" w:hAnsi="Arial"/>
                <w:sz w:val="18"/>
              </w:rPr>
              <w:t>Combined Objects and MASA (OMASA) Operation</w:t>
            </w:r>
          </w:p>
        </w:tc>
        <w:tc>
          <w:tcPr>
            <w:tcW w:w="2835" w:type="dxa"/>
          </w:tcPr>
          <w:p w14:paraId="0577005F" w14:textId="77777777" w:rsidR="003B0BD9" w:rsidRDefault="003B0BD9" w:rsidP="003969FD">
            <w:pPr>
              <w:keepNext/>
              <w:keepLines/>
              <w:spacing w:after="0"/>
              <w:jc w:val="center"/>
              <w:rPr>
                <w:rFonts w:ascii="Arial" w:hAnsi="Arial"/>
                <w:sz w:val="18"/>
              </w:rPr>
            </w:pPr>
            <w:r>
              <w:rPr>
                <w:rFonts w:ascii="Arial" w:hAnsi="Arial"/>
                <w:sz w:val="18"/>
              </w:rPr>
              <w:t>4.2.9</w:t>
            </w:r>
          </w:p>
        </w:tc>
      </w:tr>
      <w:tr w:rsidR="003B0BD9" w:rsidRPr="00D060E5" w14:paraId="01E05CA2" w14:textId="77777777" w:rsidTr="003969FD">
        <w:trPr>
          <w:jc w:val="center"/>
        </w:trPr>
        <w:tc>
          <w:tcPr>
            <w:tcW w:w="1134" w:type="dxa"/>
          </w:tcPr>
          <w:p w14:paraId="19D043F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1134" w:type="dxa"/>
          </w:tcPr>
          <w:p w14:paraId="65CCAE8D" w14:textId="77777777" w:rsidR="003B0BD9" w:rsidRPr="00D060E5" w:rsidRDefault="003B0BD9" w:rsidP="003969FD">
            <w:pPr>
              <w:keepNext/>
              <w:keepLines/>
              <w:spacing w:after="0"/>
              <w:jc w:val="center"/>
              <w:rPr>
                <w:rFonts w:ascii="Arial" w:hAnsi="Arial"/>
                <w:sz w:val="18"/>
              </w:rPr>
            </w:pPr>
            <w:r>
              <w:rPr>
                <w:rFonts w:ascii="Arial" w:hAnsi="Arial"/>
                <w:sz w:val="18"/>
              </w:rPr>
              <w:t>OSBA</w:t>
            </w:r>
          </w:p>
        </w:tc>
        <w:tc>
          <w:tcPr>
            <w:tcW w:w="3969" w:type="dxa"/>
          </w:tcPr>
          <w:p w14:paraId="7851442A" w14:textId="77777777" w:rsidR="003B0BD9" w:rsidRDefault="003B0BD9" w:rsidP="003969FD">
            <w:pPr>
              <w:keepNext/>
              <w:keepLines/>
              <w:spacing w:after="0"/>
              <w:jc w:val="center"/>
              <w:rPr>
                <w:rFonts w:ascii="Arial" w:hAnsi="Arial"/>
                <w:sz w:val="18"/>
              </w:rPr>
            </w:pPr>
            <w:r>
              <w:rPr>
                <w:rFonts w:ascii="Arial" w:hAnsi="Arial"/>
                <w:sz w:val="18"/>
              </w:rPr>
              <w:t>Combined Objects and SBA (OSBA) Operation</w:t>
            </w:r>
          </w:p>
        </w:tc>
        <w:tc>
          <w:tcPr>
            <w:tcW w:w="2835" w:type="dxa"/>
          </w:tcPr>
          <w:p w14:paraId="60B10381" w14:textId="77777777" w:rsidR="003B0BD9" w:rsidRDefault="003B0BD9" w:rsidP="003969FD">
            <w:pPr>
              <w:keepNext/>
              <w:keepLines/>
              <w:spacing w:after="0"/>
              <w:jc w:val="center"/>
              <w:rPr>
                <w:rFonts w:ascii="Arial" w:hAnsi="Arial"/>
                <w:sz w:val="18"/>
              </w:rPr>
            </w:pPr>
            <w:r>
              <w:rPr>
                <w:rFonts w:ascii="Arial" w:hAnsi="Arial"/>
                <w:sz w:val="18"/>
              </w:rPr>
              <w:t>4.2.8</w:t>
            </w:r>
          </w:p>
        </w:tc>
      </w:tr>
      <w:tr w:rsidR="003B0BD9" w:rsidRPr="00D060E5" w14:paraId="2A31A274" w14:textId="77777777" w:rsidTr="003969FD">
        <w:trPr>
          <w:jc w:val="center"/>
        </w:trPr>
        <w:tc>
          <w:tcPr>
            <w:tcW w:w="1134" w:type="dxa"/>
          </w:tcPr>
          <w:p w14:paraId="174E747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1134" w:type="dxa"/>
          </w:tcPr>
          <w:p w14:paraId="37D7BDBF" w14:textId="77777777" w:rsidR="003B0BD9" w:rsidRPr="00D060E5" w:rsidRDefault="003B0BD9" w:rsidP="003969FD">
            <w:pPr>
              <w:keepNext/>
              <w:keepLines/>
              <w:spacing w:after="0"/>
              <w:jc w:val="center"/>
              <w:rPr>
                <w:rFonts w:ascii="Arial" w:hAnsi="Arial"/>
                <w:sz w:val="18"/>
              </w:rPr>
            </w:pPr>
            <w:r>
              <w:rPr>
                <w:rFonts w:ascii="Arial" w:hAnsi="Arial"/>
                <w:sz w:val="18"/>
              </w:rPr>
              <w:t>Not used</w:t>
            </w:r>
          </w:p>
        </w:tc>
        <w:tc>
          <w:tcPr>
            <w:tcW w:w="3969" w:type="dxa"/>
          </w:tcPr>
          <w:p w14:paraId="6A972D2A" w14:textId="77777777" w:rsidR="003B0BD9" w:rsidRDefault="003B0BD9" w:rsidP="003969FD">
            <w:pPr>
              <w:keepNext/>
              <w:keepLines/>
              <w:spacing w:after="0"/>
              <w:jc w:val="center"/>
              <w:rPr>
                <w:rFonts w:ascii="Arial" w:hAnsi="Arial"/>
                <w:sz w:val="18"/>
              </w:rPr>
            </w:pPr>
          </w:p>
        </w:tc>
        <w:tc>
          <w:tcPr>
            <w:tcW w:w="2835" w:type="dxa"/>
          </w:tcPr>
          <w:p w14:paraId="44AC89DC" w14:textId="77777777" w:rsidR="003B0BD9" w:rsidRDefault="003B0BD9" w:rsidP="003969FD">
            <w:pPr>
              <w:keepNext/>
              <w:keepLines/>
              <w:spacing w:after="0"/>
              <w:jc w:val="center"/>
              <w:rPr>
                <w:rFonts w:ascii="Arial" w:hAnsi="Arial"/>
                <w:sz w:val="18"/>
              </w:rPr>
            </w:pPr>
          </w:p>
        </w:tc>
      </w:tr>
      <w:tr w:rsidR="003B0BD9" w:rsidRPr="00D060E5" w14:paraId="71D680EF" w14:textId="77777777" w:rsidTr="003969FD">
        <w:trPr>
          <w:jc w:val="center"/>
        </w:trPr>
        <w:tc>
          <w:tcPr>
            <w:tcW w:w="1134" w:type="dxa"/>
          </w:tcPr>
          <w:p w14:paraId="4D31F45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1134" w:type="dxa"/>
          </w:tcPr>
          <w:p w14:paraId="107769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27650A" w14:textId="77777777" w:rsidR="003B0BD9" w:rsidRPr="00D060E5" w:rsidRDefault="003B0BD9" w:rsidP="003969FD">
            <w:pPr>
              <w:keepNext/>
              <w:keepLines/>
              <w:spacing w:after="0"/>
              <w:jc w:val="center"/>
              <w:rPr>
                <w:rFonts w:ascii="Arial" w:hAnsi="Arial"/>
                <w:sz w:val="18"/>
              </w:rPr>
            </w:pPr>
          </w:p>
        </w:tc>
        <w:tc>
          <w:tcPr>
            <w:tcW w:w="2835" w:type="dxa"/>
          </w:tcPr>
          <w:p w14:paraId="125C1677" w14:textId="77777777" w:rsidR="003B0BD9" w:rsidRPr="00D060E5" w:rsidRDefault="003B0BD9" w:rsidP="003969FD">
            <w:pPr>
              <w:keepNext/>
              <w:keepLines/>
              <w:spacing w:after="0"/>
              <w:jc w:val="center"/>
              <w:rPr>
                <w:rFonts w:ascii="Arial" w:hAnsi="Arial"/>
                <w:sz w:val="18"/>
              </w:rPr>
            </w:pPr>
          </w:p>
        </w:tc>
      </w:tr>
      <w:tr w:rsidR="003B0BD9" w:rsidRPr="00D060E5" w14:paraId="0C73C6FB" w14:textId="77777777" w:rsidTr="003969FD">
        <w:trPr>
          <w:jc w:val="center"/>
        </w:trPr>
        <w:tc>
          <w:tcPr>
            <w:tcW w:w="1134" w:type="dxa"/>
          </w:tcPr>
          <w:p w14:paraId="4D1D496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1134" w:type="dxa"/>
          </w:tcPr>
          <w:p w14:paraId="7795187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2DD90565" w14:textId="77777777" w:rsidR="003B0BD9" w:rsidRPr="00D060E5" w:rsidRDefault="003B0BD9" w:rsidP="003969FD">
            <w:pPr>
              <w:keepNext/>
              <w:keepLines/>
              <w:spacing w:after="0"/>
              <w:jc w:val="center"/>
              <w:rPr>
                <w:rFonts w:ascii="Arial" w:hAnsi="Arial"/>
                <w:sz w:val="18"/>
              </w:rPr>
            </w:pPr>
          </w:p>
        </w:tc>
        <w:tc>
          <w:tcPr>
            <w:tcW w:w="2835" w:type="dxa"/>
          </w:tcPr>
          <w:p w14:paraId="79B0BDF1" w14:textId="77777777" w:rsidR="003B0BD9" w:rsidRPr="00D060E5" w:rsidRDefault="003B0BD9" w:rsidP="003969FD">
            <w:pPr>
              <w:keepNext/>
              <w:keepLines/>
              <w:spacing w:after="0"/>
              <w:jc w:val="center"/>
              <w:rPr>
                <w:rFonts w:ascii="Arial" w:hAnsi="Arial"/>
                <w:sz w:val="18"/>
              </w:rPr>
            </w:pPr>
          </w:p>
        </w:tc>
      </w:tr>
      <w:tr w:rsidR="003B0BD9" w:rsidRPr="00D060E5" w14:paraId="69260902" w14:textId="77777777" w:rsidTr="003969FD">
        <w:trPr>
          <w:jc w:val="center"/>
        </w:trPr>
        <w:tc>
          <w:tcPr>
            <w:tcW w:w="1134" w:type="dxa"/>
          </w:tcPr>
          <w:p w14:paraId="50A54B8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1134" w:type="dxa"/>
          </w:tcPr>
          <w:p w14:paraId="705014D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B3BA9C2" w14:textId="77777777" w:rsidR="003B0BD9" w:rsidRPr="00D060E5" w:rsidRDefault="003B0BD9" w:rsidP="003969FD">
            <w:pPr>
              <w:keepNext/>
              <w:keepLines/>
              <w:spacing w:after="0"/>
              <w:jc w:val="center"/>
              <w:rPr>
                <w:rFonts w:ascii="Arial" w:hAnsi="Arial"/>
                <w:sz w:val="18"/>
              </w:rPr>
            </w:pPr>
          </w:p>
        </w:tc>
        <w:tc>
          <w:tcPr>
            <w:tcW w:w="2835" w:type="dxa"/>
          </w:tcPr>
          <w:p w14:paraId="4AEC5FDA" w14:textId="77777777" w:rsidR="003B0BD9" w:rsidRPr="00D060E5" w:rsidRDefault="003B0BD9" w:rsidP="003969FD">
            <w:pPr>
              <w:keepNext/>
              <w:keepLines/>
              <w:spacing w:after="0"/>
              <w:jc w:val="center"/>
              <w:rPr>
                <w:rFonts w:ascii="Arial" w:hAnsi="Arial"/>
                <w:sz w:val="18"/>
              </w:rPr>
            </w:pPr>
          </w:p>
        </w:tc>
      </w:tr>
      <w:tr w:rsidR="003B0BD9" w:rsidRPr="00D060E5" w14:paraId="6C543AE6" w14:textId="77777777" w:rsidTr="003969FD">
        <w:trPr>
          <w:jc w:val="center"/>
        </w:trPr>
        <w:tc>
          <w:tcPr>
            <w:tcW w:w="1134" w:type="dxa"/>
          </w:tcPr>
          <w:p w14:paraId="7334714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1134" w:type="dxa"/>
          </w:tcPr>
          <w:p w14:paraId="3DE9E18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7D7E90" w14:textId="77777777" w:rsidR="003B0BD9" w:rsidRPr="00D060E5" w:rsidRDefault="003B0BD9" w:rsidP="003969FD">
            <w:pPr>
              <w:keepNext/>
              <w:keepLines/>
              <w:spacing w:after="0"/>
              <w:jc w:val="center"/>
              <w:rPr>
                <w:rFonts w:ascii="Arial" w:hAnsi="Arial"/>
                <w:sz w:val="18"/>
              </w:rPr>
            </w:pPr>
          </w:p>
        </w:tc>
        <w:tc>
          <w:tcPr>
            <w:tcW w:w="2835" w:type="dxa"/>
          </w:tcPr>
          <w:p w14:paraId="796D2C95" w14:textId="77777777" w:rsidR="003B0BD9" w:rsidRPr="00D060E5" w:rsidRDefault="003B0BD9" w:rsidP="003969FD">
            <w:pPr>
              <w:keepNext/>
              <w:keepLines/>
              <w:spacing w:after="0"/>
              <w:jc w:val="center"/>
              <w:rPr>
                <w:rFonts w:ascii="Arial" w:hAnsi="Arial"/>
                <w:sz w:val="18"/>
              </w:rPr>
            </w:pPr>
          </w:p>
        </w:tc>
      </w:tr>
      <w:tr w:rsidR="003B0BD9" w:rsidRPr="00D060E5" w14:paraId="572391EA" w14:textId="77777777" w:rsidTr="003969FD">
        <w:trPr>
          <w:jc w:val="center"/>
        </w:trPr>
        <w:tc>
          <w:tcPr>
            <w:tcW w:w="1134" w:type="dxa"/>
          </w:tcPr>
          <w:p w14:paraId="7664839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1134" w:type="dxa"/>
          </w:tcPr>
          <w:p w14:paraId="0919F3D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3ABE51B" w14:textId="77777777" w:rsidR="003B0BD9" w:rsidRPr="00D060E5" w:rsidRDefault="003B0BD9" w:rsidP="003969FD">
            <w:pPr>
              <w:keepNext/>
              <w:keepLines/>
              <w:spacing w:after="0"/>
              <w:jc w:val="center"/>
              <w:rPr>
                <w:rFonts w:ascii="Arial" w:hAnsi="Arial"/>
                <w:sz w:val="18"/>
              </w:rPr>
            </w:pPr>
          </w:p>
        </w:tc>
        <w:tc>
          <w:tcPr>
            <w:tcW w:w="2835" w:type="dxa"/>
          </w:tcPr>
          <w:p w14:paraId="34811586" w14:textId="77777777" w:rsidR="003B0BD9" w:rsidRPr="00D060E5" w:rsidRDefault="003B0BD9" w:rsidP="003969FD">
            <w:pPr>
              <w:keepNext/>
              <w:keepLines/>
              <w:spacing w:after="0"/>
              <w:jc w:val="center"/>
              <w:rPr>
                <w:rFonts w:ascii="Arial" w:hAnsi="Arial"/>
                <w:sz w:val="18"/>
              </w:rPr>
            </w:pPr>
          </w:p>
        </w:tc>
      </w:tr>
      <w:tr w:rsidR="003B0BD9" w:rsidRPr="00D060E5" w14:paraId="04DBDC25" w14:textId="77777777" w:rsidTr="003969FD">
        <w:trPr>
          <w:jc w:val="center"/>
        </w:trPr>
        <w:tc>
          <w:tcPr>
            <w:tcW w:w="1134" w:type="dxa"/>
          </w:tcPr>
          <w:p w14:paraId="0AA1AE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1134" w:type="dxa"/>
          </w:tcPr>
          <w:p w14:paraId="77BDA9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227F7B0" w14:textId="77777777" w:rsidR="003B0BD9" w:rsidRPr="00D060E5" w:rsidRDefault="003B0BD9" w:rsidP="003969FD">
            <w:pPr>
              <w:keepNext/>
              <w:keepLines/>
              <w:spacing w:after="0"/>
              <w:jc w:val="center"/>
              <w:rPr>
                <w:rFonts w:ascii="Arial" w:hAnsi="Arial"/>
                <w:sz w:val="18"/>
              </w:rPr>
            </w:pPr>
          </w:p>
        </w:tc>
        <w:tc>
          <w:tcPr>
            <w:tcW w:w="2835" w:type="dxa"/>
          </w:tcPr>
          <w:p w14:paraId="1255E917" w14:textId="77777777" w:rsidR="003B0BD9" w:rsidRPr="00D060E5" w:rsidRDefault="003B0BD9" w:rsidP="003969FD">
            <w:pPr>
              <w:keepNext/>
              <w:keepLines/>
              <w:spacing w:after="0"/>
              <w:jc w:val="center"/>
              <w:rPr>
                <w:rFonts w:ascii="Arial" w:hAnsi="Arial"/>
                <w:sz w:val="18"/>
              </w:rPr>
            </w:pPr>
          </w:p>
        </w:tc>
      </w:tr>
      <w:tr w:rsidR="003B0BD9" w:rsidRPr="00D060E5" w14:paraId="0D8F53CD" w14:textId="77777777" w:rsidTr="003969FD">
        <w:trPr>
          <w:trHeight w:val="67"/>
          <w:jc w:val="center"/>
        </w:trPr>
        <w:tc>
          <w:tcPr>
            <w:tcW w:w="1134" w:type="dxa"/>
          </w:tcPr>
          <w:p w14:paraId="0199212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1134" w:type="dxa"/>
          </w:tcPr>
          <w:p w14:paraId="6A9A9B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4859F89A" w14:textId="77777777" w:rsidR="003B0BD9" w:rsidRPr="00D060E5" w:rsidRDefault="003B0BD9" w:rsidP="003969FD">
            <w:pPr>
              <w:keepNext/>
              <w:keepLines/>
              <w:spacing w:after="0"/>
              <w:jc w:val="center"/>
              <w:rPr>
                <w:rFonts w:ascii="Arial" w:hAnsi="Arial"/>
                <w:sz w:val="18"/>
              </w:rPr>
            </w:pPr>
          </w:p>
        </w:tc>
        <w:tc>
          <w:tcPr>
            <w:tcW w:w="2835" w:type="dxa"/>
          </w:tcPr>
          <w:p w14:paraId="3EA2FB4B" w14:textId="77777777" w:rsidR="003B0BD9" w:rsidRPr="00D060E5" w:rsidRDefault="003B0BD9" w:rsidP="003969FD">
            <w:pPr>
              <w:keepNext/>
              <w:keepLines/>
              <w:spacing w:after="0"/>
              <w:jc w:val="center"/>
              <w:rPr>
                <w:rFonts w:ascii="Arial" w:hAnsi="Arial"/>
                <w:sz w:val="18"/>
              </w:rPr>
            </w:pPr>
          </w:p>
        </w:tc>
      </w:tr>
      <w:tr w:rsidR="003B0BD9" w:rsidRPr="00D060E5" w14:paraId="1C85D341" w14:textId="77777777" w:rsidTr="003969FD">
        <w:trPr>
          <w:jc w:val="center"/>
        </w:trPr>
        <w:tc>
          <w:tcPr>
            <w:tcW w:w="1134" w:type="dxa"/>
          </w:tcPr>
          <w:p w14:paraId="4E8E93F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1134" w:type="dxa"/>
          </w:tcPr>
          <w:p w14:paraId="4ED0842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306A1F23" w14:textId="77777777" w:rsidR="003B0BD9" w:rsidRPr="00D060E5" w:rsidRDefault="003B0BD9" w:rsidP="003969FD">
            <w:pPr>
              <w:keepNext/>
              <w:keepLines/>
              <w:spacing w:after="0"/>
              <w:jc w:val="center"/>
              <w:rPr>
                <w:rFonts w:ascii="Arial" w:hAnsi="Arial"/>
                <w:sz w:val="18"/>
              </w:rPr>
            </w:pPr>
          </w:p>
        </w:tc>
        <w:tc>
          <w:tcPr>
            <w:tcW w:w="2835" w:type="dxa"/>
          </w:tcPr>
          <w:p w14:paraId="7239552F" w14:textId="77777777" w:rsidR="003B0BD9" w:rsidRPr="00D060E5" w:rsidRDefault="003B0BD9" w:rsidP="003969FD">
            <w:pPr>
              <w:keepNext/>
              <w:keepLines/>
              <w:spacing w:after="0"/>
              <w:jc w:val="center"/>
              <w:rPr>
                <w:rFonts w:ascii="Arial" w:hAnsi="Arial"/>
                <w:sz w:val="18"/>
              </w:rPr>
            </w:pPr>
          </w:p>
        </w:tc>
      </w:tr>
    </w:tbl>
    <w:p w14:paraId="55061CBC" w14:textId="77777777" w:rsidR="003B0BD9" w:rsidRPr="00D060E5" w:rsidRDefault="003B0BD9" w:rsidP="003B0BD9">
      <w:pPr>
        <w:spacing w:after="0"/>
      </w:pPr>
    </w:p>
    <w:p w14:paraId="66893402" w14:textId="77777777" w:rsidR="003B0BD9" w:rsidRDefault="003B0BD9" w:rsidP="003B0BD9">
      <w:r>
        <w:t>The IVAS Coded Format request may be used for switching between different IVAS Immersive coded format and also requesting switching from IVAS EVS Primary mode or IVAS EVS AMR-WB IO mode to IVAS Immersive mode.</w:t>
      </w:r>
    </w:p>
    <w:p w14:paraId="389D1728" w14:textId="77777777" w:rsidR="003B0BD9" w:rsidRDefault="003B0BD9" w:rsidP="003B0BD9">
      <w:r w:rsidRPr="00D060E5">
        <w:t xml:space="preserve">The </w:t>
      </w:r>
      <w:r>
        <w:t>coded format</w:t>
      </w:r>
      <w:r w:rsidRPr="00D060E5">
        <w:t xml:space="preserve"> request shall comply with the media type parameters that are negotiated </w:t>
      </w:r>
      <w:r>
        <w:t>for</w:t>
      </w:r>
      <w:r w:rsidRPr="00D060E5">
        <w:t xml:space="preserve"> the session.</w:t>
      </w:r>
    </w:p>
    <w:p w14:paraId="7D8E189E" w14:textId="3C7C78E4" w:rsidR="003B0BD9" w:rsidRDefault="003B0BD9" w:rsidP="003B0BD9">
      <w:r>
        <w:t xml:space="preserve">A media receiver operating in IVAS EVS Primary mode or IVAS EVS AMR-WB IO mode and sending an IVAS Coded Format request </w:t>
      </w:r>
      <w:r w:rsidRPr="00066318">
        <w:t>should</w:t>
      </w:r>
      <w:r>
        <w:t xml:space="preserve"> also include an IVAS Bitrate request.</w:t>
      </w:r>
    </w:p>
    <w:p w14:paraId="4F53635A" w14:textId="77777777" w:rsidR="003B0BD9" w:rsidRDefault="003B0BD9" w:rsidP="003B0BD9">
      <w:pPr>
        <w:pStyle w:val="NO"/>
      </w:pPr>
      <w:r>
        <w:t>NOTE: The IVAS Bitrate request may be replaced by an inband CMR.</w:t>
      </w:r>
    </w:p>
    <w:p w14:paraId="4D175A92" w14:textId="4A0B8D54" w:rsidR="003B0BD9" w:rsidRDefault="003B0BD9" w:rsidP="003B0BD9">
      <w:r>
        <w:t xml:space="preserve">A media sender operating in IVAS EVS Primary mode or IVAS EVS AMR-WB IO mode and receiving an IVAS Coded Format request without an IVAS Bitrate request (subclause </w:t>
      </w:r>
      <w:r w:rsidRPr="00965462">
        <w:t>10.2.1.</w:t>
      </w:r>
      <w:r>
        <w:t>13</w:t>
      </w:r>
      <w:r>
        <w:t xml:space="preserve">) should apply the rules for Initial Codec Mode rules described in subclause </w:t>
      </w:r>
      <w:r w:rsidRPr="00A957EF">
        <w:t>7.5.2.1.</w:t>
      </w:r>
      <w:r>
        <w:t>10</w:t>
      </w:r>
      <w:r>
        <w:t>.</w:t>
      </w:r>
    </w:p>
    <w:p w14:paraId="13FA7BF1" w14:textId="6D18B89D" w:rsidR="003B0BD9" w:rsidRPr="00567618" w:rsidRDefault="003B0BD9" w:rsidP="003B0BD9">
      <w:pPr>
        <w:pStyle w:val="Heading4"/>
      </w:pPr>
      <w:bookmarkStart w:id="1651" w:name="_Toc170382720"/>
      <w:r w:rsidRPr="00567618">
        <w:t>10.2.1.</w:t>
      </w:r>
      <w:r>
        <w:t>13</w:t>
      </w:r>
      <w:r w:rsidRPr="00567618">
        <w:tab/>
      </w:r>
      <w:r>
        <w:t>IVAS Immersive Bit Rate Request</w:t>
      </w:r>
      <w:bookmarkEnd w:id="1651"/>
    </w:p>
    <w:p w14:paraId="0B718B6B" w14:textId="77777777" w:rsidR="003B0BD9" w:rsidRDefault="003B0BD9" w:rsidP="003B0BD9">
      <w:r w:rsidRPr="00567618">
        <w:rPr>
          <w:b/>
        </w:rPr>
        <w:t>RTCP_APP_REQ_</w:t>
      </w:r>
      <w:r>
        <w:rPr>
          <w:b/>
        </w:rPr>
        <w:t>IBR</w:t>
      </w:r>
      <w:r w:rsidRPr="00567618">
        <w:t xml:space="preserve">: </w:t>
      </w:r>
      <w:r>
        <w:t>IVAS Bit Rate</w:t>
      </w:r>
      <w:r w:rsidRPr="00567618">
        <w:t xml:space="preserve"> Request</w:t>
      </w:r>
    </w:p>
    <w:bookmarkStart w:id="1652" w:name="MCCQCTEMPBM_00000314"/>
    <w:bookmarkStart w:id="1653" w:name="_MON_1777130538"/>
    <w:bookmarkEnd w:id="1653"/>
    <w:p w14:paraId="1DFE4A8F" w14:textId="77777777" w:rsidR="003B0BD9" w:rsidRDefault="003B0BD9" w:rsidP="00B3789B">
      <w:pPr>
        <w:pStyle w:val="TH"/>
      </w:pPr>
      <w:r w:rsidRPr="00A97913">
        <w:rPr>
          <w:noProof/>
        </w:rPr>
        <w:object w:dxaOrig="3100" w:dyaOrig="1280" w14:anchorId="399A56D7">
          <v:shape id="_x0000_i1051" type="#_x0000_t75" style="width:154.5pt;height:63.5pt" o:ole="">
            <v:imagedata r:id="rId63" o:title=""/>
          </v:shape>
          <o:OLEObject Type="Embed" ProgID="Word.Document.12" ShapeID="_x0000_i1051" DrawAspect="Content" ObjectID="_1780997197" r:id="rId64">
            <o:FieldCodes>\s</o:FieldCodes>
          </o:OLEObject>
        </w:object>
      </w:r>
      <w:bookmarkEnd w:id="1652"/>
    </w:p>
    <w:p w14:paraId="3F7F1CC0" w14:textId="77777777" w:rsidR="003B0BD9" w:rsidRPr="00567618" w:rsidRDefault="003B0BD9" w:rsidP="003B0BD9">
      <w:pPr>
        <w:pStyle w:val="TF"/>
      </w:pPr>
      <w:r w:rsidRPr="00567618">
        <w:t>Figure 10.</w:t>
      </w:r>
      <w:r>
        <w:t>6h</w:t>
      </w:r>
      <w:r w:rsidRPr="00567618">
        <w:t xml:space="preserve">: </w:t>
      </w:r>
      <w:r>
        <w:t>IVAS Bit Rate</w:t>
      </w:r>
      <w:r w:rsidRPr="00567618">
        <w:t xml:space="preserve"> request</w:t>
      </w:r>
    </w:p>
    <w:p w14:paraId="0A7ED290"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E608580" w14:textId="77777777" w:rsidR="003B0BD9" w:rsidRDefault="003B0BD9" w:rsidP="003B0BD9">
      <w:r w:rsidRPr="00567618">
        <w:t>The DATA field is a 4-bit field</w:t>
      </w:r>
      <w:r w:rsidRPr="001C1BB4">
        <w:t xml:space="preserve"> </w:t>
      </w:r>
      <w:r w:rsidRPr="00D060E5">
        <w:t>and is encoded as described in the table below</w:t>
      </w:r>
      <w:r>
        <w:t>:</w:t>
      </w:r>
    </w:p>
    <w:p w14:paraId="17EE5944" w14:textId="77777777" w:rsidR="003B0BD9" w:rsidRPr="00D060E5" w:rsidRDefault="003B0BD9" w:rsidP="003B0BD9">
      <w:pPr>
        <w:keepNext/>
        <w:keepLines/>
        <w:spacing w:before="60"/>
        <w:jc w:val="center"/>
        <w:rPr>
          <w:rFonts w:ascii="Arial" w:hAnsi="Arial"/>
          <w:b/>
        </w:rPr>
      </w:pPr>
      <w:bookmarkStart w:id="1654" w:name="MCCQCTEMPBM_00000308"/>
      <w:r w:rsidRPr="00D060E5">
        <w:rPr>
          <w:rFonts w:ascii="Arial" w:hAnsi="Arial"/>
          <w:b/>
        </w:rPr>
        <w:t xml:space="preserve">Table </w:t>
      </w:r>
      <w:r>
        <w:rPr>
          <w:rFonts w:ascii="Arial" w:hAnsi="Arial"/>
          <w:b/>
        </w:rPr>
        <w:t>10.</w:t>
      </w:r>
      <w:r w:rsidRPr="00D060E5">
        <w:rPr>
          <w:rFonts w:ascii="Arial" w:hAnsi="Arial"/>
          <w:b/>
        </w:rPr>
        <w:t>1.</w:t>
      </w:r>
      <w:r>
        <w:rPr>
          <w:rFonts w:ascii="Arial" w:hAnsi="Arial"/>
          <w:b/>
        </w:rPr>
        <w:t>d</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Bit Rate</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969"/>
      </w:tblGrid>
      <w:tr w:rsidR="003B0BD9" w:rsidRPr="00D060E5" w14:paraId="3709A219" w14:textId="77777777" w:rsidTr="003969FD">
        <w:trPr>
          <w:jc w:val="center"/>
        </w:trPr>
        <w:tc>
          <w:tcPr>
            <w:tcW w:w="1134" w:type="dxa"/>
          </w:tcPr>
          <w:bookmarkEnd w:id="1654"/>
          <w:p w14:paraId="2DE35068"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3969" w:type="dxa"/>
          </w:tcPr>
          <w:p w14:paraId="0490834C"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Bit rate [kbps]</w:t>
            </w:r>
          </w:p>
        </w:tc>
      </w:tr>
      <w:tr w:rsidR="003B0BD9" w:rsidRPr="00D060E5" w14:paraId="6DCEB196" w14:textId="77777777" w:rsidTr="003969FD">
        <w:trPr>
          <w:jc w:val="center"/>
        </w:trPr>
        <w:tc>
          <w:tcPr>
            <w:tcW w:w="1134" w:type="dxa"/>
          </w:tcPr>
          <w:p w14:paraId="079C685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3969" w:type="dxa"/>
          </w:tcPr>
          <w:p w14:paraId="165C4BA5" w14:textId="77777777" w:rsidR="003B0BD9" w:rsidRDefault="003B0BD9" w:rsidP="003969FD">
            <w:pPr>
              <w:keepNext/>
              <w:keepLines/>
              <w:spacing w:after="0"/>
              <w:jc w:val="center"/>
              <w:rPr>
                <w:rFonts w:ascii="Arial" w:hAnsi="Arial"/>
                <w:sz w:val="18"/>
              </w:rPr>
            </w:pPr>
            <w:r>
              <w:rPr>
                <w:rFonts w:ascii="Arial" w:hAnsi="Arial"/>
                <w:sz w:val="18"/>
              </w:rPr>
              <w:t>13.2</w:t>
            </w:r>
          </w:p>
        </w:tc>
      </w:tr>
      <w:tr w:rsidR="003B0BD9" w:rsidRPr="00D060E5" w14:paraId="75AFAF8C" w14:textId="77777777" w:rsidTr="003969FD">
        <w:trPr>
          <w:jc w:val="center"/>
        </w:trPr>
        <w:tc>
          <w:tcPr>
            <w:tcW w:w="1134" w:type="dxa"/>
          </w:tcPr>
          <w:p w14:paraId="2D7FAD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3969" w:type="dxa"/>
          </w:tcPr>
          <w:p w14:paraId="1634766B" w14:textId="77777777" w:rsidR="003B0BD9" w:rsidRDefault="003B0BD9" w:rsidP="003969FD">
            <w:pPr>
              <w:keepNext/>
              <w:keepLines/>
              <w:spacing w:after="0"/>
              <w:jc w:val="center"/>
              <w:rPr>
                <w:rFonts w:ascii="Arial" w:hAnsi="Arial"/>
                <w:sz w:val="18"/>
              </w:rPr>
            </w:pPr>
            <w:r>
              <w:rPr>
                <w:rFonts w:ascii="Arial" w:hAnsi="Arial"/>
                <w:sz w:val="18"/>
              </w:rPr>
              <w:t>16.4</w:t>
            </w:r>
          </w:p>
        </w:tc>
      </w:tr>
      <w:tr w:rsidR="003B0BD9" w:rsidRPr="00D060E5" w14:paraId="5BEB50AA" w14:textId="77777777" w:rsidTr="003969FD">
        <w:trPr>
          <w:jc w:val="center"/>
        </w:trPr>
        <w:tc>
          <w:tcPr>
            <w:tcW w:w="1134" w:type="dxa"/>
          </w:tcPr>
          <w:p w14:paraId="6FEE956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3969" w:type="dxa"/>
          </w:tcPr>
          <w:p w14:paraId="2EE680E3" w14:textId="77777777" w:rsidR="003B0BD9" w:rsidRDefault="003B0BD9" w:rsidP="003969FD">
            <w:pPr>
              <w:keepNext/>
              <w:keepLines/>
              <w:spacing w:after="0"/>
              <w:jc w:val="center"/>
              <w:rPr>
                <w:rFonts w:ascii="Arial" w:hAnsi="Arial"/>
                <w:sz w:val="18"/>
              </w:rPr>
            </w:pPr>
            <w:r>
              <w:rPr>
                <w:rFonts w:ascii="Arial" w:hAnsi="Arial"/>
                <w:sz w:val="18"/>
              </w:rPr>
              <w:t>24.4</w:t>
            </w:r>
          </w:p>
        </w:tc>
      </w:tr>
      <w:tr w:rsidR="003B0BD9" w:rsidRPr="00D060E5" w14:paraId="0D7BFE4C" w14:textId="77777777" w:rsidTr="003969FD">
        <w:trPr>
          <w:jc w:val="center"/>
        </w:trPr>
        <w:tc>
          <w:tcPr>
            <w:tcW w:w="1134" w:type="dxa"/>
          </w:tcPr>
          <w:p w14:paraId="6D827F8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3969" w:type="dxa"/>
          </w:tcPr>
          <w:p w14:paraId="4263E604" w14:textId="77777777" w:rsidR="003B0BD9" w:rsidRDefault="003B0BD9" w:rsidP="003969FD">
            <w:pPr>
              <w:keepNext/>
              <w:keepLines/>
              <w:spacing w:after="0"/>
              <w:jc w:val="center"/>
              <w:rPr>
                <w:rFonts w:ascii="Arial" w:hAnsi="Arial"/>
                <w:sz w:val="18"/>
              </w:rPr>
            </w:pPr>
            <w:r>
              <w:rPr>
                <w:rFonts w:ascii="Arial" w:hAnsi="Arial"/>
                <w:sz w:val="18"/>
              </w:rPr>
              <w:t>32</w:t>
            </w:r>
          </w:p>
        </w:tc>
      </w:tr>
      <w:tr w:rsidR="003B0BD9" w:rsidRPr="00D060E5" w14:paraId="0B8051F5" w14:textId="77777777" w:rsidTr="003969FD">
        <w:trPr>
          <w:jc w:val="center"/>
        </w:trPr>
        <w:tc>
          <w:tcPr>
            <w:tcW w:w="1134" w:type="dxa"/>
          </w:tcPr>
          <w:p w14:paraId="68D7711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3969" w:type="dxa"/>
          </w:tcPr>
          <w:p w14:paraId="2C1A6423" w14:textId="77777777" w:rsidR="003B0BD9" w:rsidRDefault="003B0BD9" w:rsidP="003969FD">
            <w:pPr>
              <w:keepNext/>
              <w:keepLines/>
              <w:spacing w:after="0"/>
              <w:jc w:val="center"/>
              <w:rPr>
                <w:rFonts w:ascii="Arial" w:hAnsi="Arial"/>
                <w:sz w:val="18"/>
              </w:rPr>
            </w:pPr>
            <w:r>
              <w:rPr>
                <w:rFonts w:ascii="Arial" w:hAnsi="Arial"/>
                <w:sz w:val="18"/>
              </w:rPr>
              <w:t>48</w:t>
            </w:r>
          </w:p>
        </w:tc>
      </w:tr>
      <w:tr w:rsidR="003B0BD9" w:rsidRPr="00D060E5" w14:paraId="72B51264" w14:textId="77777777" w:rsidTr="003969FD">
        <w:trPr>
          <w:jc w:val="center"/>
        </w:trPr>
        <w:tc>
          <w:tcPr>
            <w:tcW w:w="1134" w:type="dxa"/>
          </w:tcPr>
          <w:p w14:paraId="54D4E32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3969" w:type="dxa"/>
          </w:tcPr>
          <w:p w14:paraId="061BC72F" w14:textId="77777777" w:rsidR="003B0BD9" w:rsidRDefault="003B0BD9" w:rsidP="003969FD">
            <w:pPr>
              <w:keepNext/>
              <w:keepLines/>
              <w:spacing w:after="0"/>
              <w:jc w:val="center"/>
              <w:rPr>
                <w:rFonts w:ascii="Arial" w:hAnsi="Arial"/>
                <w:sz w:val="18"/>
              </w:rPr>
            </w:pPr>
            <w:r>
              <w:rPr>
                <w:rFonts w:ascii="Arial" w:hAnsi="Arial"/>
                <w:sz w:val="18"/>
              </w:rPr>
              <w:t>64</w:t>
            </w:r>
          </w:p>
        </w:tc>
      </w:tr>
      <w:tr w:rsidR="003B0BD9" w:rsidRPr="00D060E5" w14:paraId="03908B49" w14:textId="77777777" w:rsidTr="003969FD">
        <w:trPr>
          <w:jc w:val="center"/>
        </w:trPr>
        <w:tc>
          <w:tcPr>
            <w:tcW w:w="1134" w:type="dxa"/>
          </w:tcPr>
          <w:p w14:paraId="278F68A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3969" w:type="dxa"/>
          </w:tcPr>
          <w:p w14:paraId="43ADF4AE" w14:textId="77777777" w:rsidR="003B0BD9" w:rsidRDefault="003B0BD9" w:rsidP="003969FD">
            <w:pPr>
              <w:keepNext/>
              <w:keepLines/>
              <w:spacing w:after="0"/>
              <w:jc w:val="center"/>
              <w:rPr>
                <w:rFonts w:ascii="Arial" w:hAnsi="Arial"/>
                <w:sz w:val="18"/>
              </w:rPr>
            </w:pPr>
            <w:r>
              <w:rPr>
                <w:rFonts w:ascii="Arial" w:hAnsi="Arial"/>
                <w:sz w:val="18"/>
              </w:rPr>
              <w:t>80</w:t>
            </w:r>
          </w:p>
        </w:tc>
      </w:tr>
      <w:tr w:rsidR="003B0BD9" w:rsidRPr="00D060E5" w14:paraId="0515193F" w14:textId="77777777" w:rsidTr="003969FD">
        <w:trPr>
          <w:jc w:val="center"/>
        </w:trPr>
        <w:tc>
          <w:tcPr>
            <w:tcW w:w="1134" w:type="dxa"/>
          </w:tcPr>
          <w:p w14:paraId="5B3C1B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3969" w:type="dxa"/>
          </w:tcPr>
          <w:p w14:paraId="2BF22F80" w14:textId="77777777" w:rsidR="003B0BD9" w:rsidRDefault="003B0BD9" w:rsidP="003969FD">
            <w:pPr>
              <w:keepNext/>
              <w:keepLines/>
              <w:spacing w:after="0"/>
              <w:jc w:val="center"/>
              <w:rPr>
                <w:rFonts w:ascii="Arial" w:hAnsi="Arial"/>
                <w:sz w:val="18"/>
              </w:rPr>
            </w:pPr>
            <w:r>
              <w:rPr>
                <w:rFonts w:ascii="Arial" w:hAnsi="Arial"/>
                <w:sz w:val="18"/>
              </w:rPr>
              <w:t>96</w:t>
            </w:r>
          </w:p>
        </w:tc>
      </w:tr>
      <w:tr w:rsidR="003B0BD9" w:rsidRPr="00D060E5" w14:paraId="2D4EF6A0" w14:textId="77777777" w:rsidTr="003969FD">
        <w:trPr>
          <w:jc w:val="center"/>
        </w:trPr>
        <w:tc>
          <w:tcPr>
            <w:tcW w:w="1134" w:type="dxa"/>
          </w:tcPr>
          <w:p w14:paraId="15762D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3969" w:type="dxa"/>
          </w:tcPr>
          <w:p w14:paraId="71CBAA3E" w14:textId="77777777" w:rsidR="003B0BD9" w:rsidRPr="00D060E5" w:rsidRDefault="003B0BD9" w:rsidP="003969FD">
            <w:pPr>
              <w:keepNext/>
              <w:keepLines/>
              <w:spacing w:after="0"/>
              <w:jc w:val="center"/>
              <w:rPr>
                <w:rFonts w:ascii="Arial" w:hAnsi="Arial"/>
                <w:sz w:val="18"/>
              </w:rPr>
            </w:pPr>
            <w:r>
              <w:rPr>
                <w:rFonts w:ascii="Arial" w:hAnsi="Arial"/>
                <w:sz w:val="18"/>
              </w:rPr>
              <w:t>128</w:t>
            </w:r>
          </w:p>
        </w:tc>
      </w:tr>
      <w:tr w:rsidR="003B0BD9" w:rsidRPr="00D060E5" w14:paraId="63075F6A" w14:textId="77777777" w:rsidTr="003969FD">
        <w:trPr>
          <w:jc w:val="center"/>
        </w:trPr>
        <w:tc>
          <w:tcPr>
            <w:tcW w:w="1134" w:type="dxa"/>
          </w:tcPr>
          <w:p w14:paraId="4958136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3969" w:type="dxa"/>
          </w:tcPr>
          <w:p w14:paraId="52ECD72B" w14:textId="77777777" w:rsidR="003B0BD9" w:rsidRPr="00D060E5" w:rsidRDefault="003B0BD9" w:rsidP="003969FD">
            <w:pPr>
              <w:keepNext/>
              <w:keepLines/>
              <w:spacing w:after="0"/>
              <w:jc w:val="center"/>
              <w:rPr>
                <w:rFonts w:ascii="Arial" w:hAnsi="Arial"/>
                <w:sz w:val="18"/>
              </w:rPr>
            </w:pPr>
            <w:r>
              <w:rPr>
                <w:rFonts w:ascii="Arial" w:hAnsi="Arial"/>
                <w:sz w:val="18"/>
              </w:rPr>
              <w:t>160</w:t>
            </w:r>
          </w:p>
        </w:tc>
      </w:tr>
      <w:tr w:rsidR="003B0BD9" w:rsidRPr="00D060E5" w14:paraId="529AF8D8" w14:textId="77777777" w:rsidTr="003969FD">
        <w:trPr>
          <w:jc w:val="center"/>
        </w:trPr>
        <w:tc>
          <w:tcPr>
            <w:tcW w:w="1134" w:type="dxa"/>
          </w:tcPr>
          <w:p w14:paraId="2CE45AB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3969" w:type="dxa"/>
          </w:tcPr>
          <w:p w14:paraId="4F783BCD" w14:textId="77777777" w:rsidR="003B0BD9" w:rsidRPr="00D060E5" w:rsidRDefault="003B0BD9" w:rsidP="003969FD">
            <w:pPr>
              <w:keepNext/>
              <w:keepLines/>
              <w:spacing w:after="0"/>
              <w:jc w:val="center"/>
              <w:rPr>
                <w:rFonts w:ascii="Arial" w:hAnsi="Arial"/>
                <w:sz w:val="18"/>
              </w:rPr>
            </w:pPr>
            <w:r>
              <w:rPr>
                <w:rFonts w:ascii="Arial" w:hAnsi="Arial"/>
                <w:sz w:val="18"/>
              </w:rPr>
              <w:t>192</w:t>
            </w:r>
          </w:p>
        </w:tc>
      </w:tr>
      <w:tr w:rsidR="003B0BD9" w:rsidRPr="00D060E5" w14:paraId="6C7B5B3F" w14:textId="77777777" w:rsidTr="003969FD">
        <w:trPr>
          <w:jc w:val="center"/>
        </w:trPr>
        <w:tc>
          <w:tcPr>
            <w:tcW w:w="1134" w:type="dxa"/>
          </w:tcPr>
          <w:p w14:paraId="1E495A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3969" w:type="dxa"/>
          </w:tcPr>
          <w:p w14:paraId="7F1BE70A" w14:textId="77777777" w:rsidR="003B0BD9" w:rsidRPr="00D060E5" w:rsidRDefault="003B0BD9" w:rsidP="003969FD">
            <w:pPr>
              <w:keepNext/>
              <w:keepLines/>
              <w:spacing w:after="0"/>
              <w:jc w:val="center"/>
              <w:rPr>
                <w:rFonts w:ascii="Arial" w:hAnsi="Arial"/>
                <w:sz w:val="18"/>
              </w:rPr>
            </w:pPr>
            <w:r>
              <w:rPr>
                <w:rFonts w:ascii="Arial" w:hAnsi="Arial"/>
                <w:sz w:val="18"/>
              </w:rPr>
              <w:t>256</w:t>
            </w:r>
          </w:p>
        </w:tc>
      </w:tr>
      <w:tr w:rsidR="003B0BD9" w:rsidRPr="00D060E5" w14:paraId="36B7A15E" w14:textId="77777777" w:rsidTr="003969FD">
        <w:trPr>
          <w:jc w:val="center"/>
        </w:trPr>
        <w:tc>
          <w:tcPr>
            <w:tcW w:w="1134" w:type="dxa"/>
          </w:tcPr>
          <w:p w14:paraId="5368806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3969" w:type="dxa"/>
          </w:tcPr>
          <w:p w14:paraId="6B124395" w14:textId="77777777" w:rsidR="003B0BD9" w:rsidRPr="00D060E5" w:rsidRDefault="003B0BD9" w:rsidP="003969FD">
            <w:pPr>
              <w:keepNext/>
              <w:keepLines/>
              <w:spacing w:after="0"/>
              <w:jc w:val="center"/>
              <w:rPr>
                <w:rFonts w:ascii="Arial" w:hAnsi="Arial"/>
                <w:sz w:val="18"/>
              </w:rPr>
            </w:pPr>
            <w:r>
              <w:rPr>
                <w:rFonts w:ascii="Arial" w:hAnsi="Arial"/>
                <w:sz w:val="18"/>
              </w:rPr>
              <w:t>384</w:t>
            </w:r>
          </w:p>
        </w:tc>
      </w:tr>
      <w:tr w:rsidR="003B0BD9" w:rsidRPr="00D060E5" w14:paraId="3E942513" w14:textId="77777777" w:rsidTr="003969FD">
        <w:trPr>
          <w:jc w:val="center"/>
        </w:trPr>
        <w:tc>
          <w:tcPr>
            <w:tcW w:w="1134" w:type="dxa"/>
          </w:tcPr>
          <w:p w14:paraId="3DB65E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3969" w:type="dxa"/>
          </w:tcPr>
          <w:p w14:paraId="18638FE6" w14:textId="77777777" w:rsidR="003B0BD9" w:rsidRPr="00D060E5" w:rsidRDefault="003B0BD9" w:rsidP="003969FD">
            <w:pPr>
              <w:keepNext/>
              <w:keepLines/>
              <w:spacing w:after="0"/>
              <w:jc w:val="center"/>
              <w:rPr>
                <w:rFonts w:ascii="Arial" w:hAnsi="Arial"/>
                <w:sz w:val="18"/>
              </w:rPr>
            </w:pPr>
            <w:r>
              <w:rPr>
                <w:rFonts w:ascii="Arial" w:hAnsi="Arial"/>
                <w:sz w:val="18"/>
              </w:rPr>
              <w:t>512</w:t>
            </w:r>
          </w:p>
        </w:tc>
      </w:tr>
      <w:tr w:rsidR="003B0BD9" w:rsidRPr="00D060E5" w14:paraId="1D2584D2" w14:textId="77777777" w:rsidTr="003969FD">
        <w:trPr>
          <w:trHeight w:val="67"/>
          <w:jc w:val="center"/>
        </w:trPr>
        <w:tc>
          <w:tcPr>
            <w:tcW w:w="1134" w:type="dxa"/>
          </w:tcPr>
          <w:p w14:paraId="545F1E6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3969" w:type="dxa"/>
          </w:tcPr>
          <w:p w14:paraId="601EEAE0" w14:textId="77777777" w:rsidR="003B0BD9" w:rsidRPr="00D060E5" w:rsidRDefault="003B0BD9" w:rsidP="003969FD">
            <w:pPr>
              <w:keepNext/>
              <w:keepLines/>
              <w:spacing w:after="0"/>
              <w:jc w:val="center"/>
              <w:rPr>
                <w:rFonts w:ascii="Arial" w:hAnsi="Arial"/>
                <w:sz w:val="18"/>
              </w:rPr>
            </w:pPr>
            <w:r>
              <w:rPr>
                <w:rFonts w:ascii="Arial" w:hAnsi="Arial"/>
                <w:sz w:val="18"/>
              </w:rPr>
              <w:t>reserved</w:t>
            </w:r>
          </w:p>
        </w:tc>
      </w:tr>
      <w:tr w:rsidR="003B0BD9" w:rsidRPr="00D060E5" w14:paraId="4C77058C" w14:textId="77777777" w:rsidTr="003969FD">
        <w:trPr>
          <w:jc w:val="center"/>
        </w:trPr>
        <w:tc>
          <w:tcPr>
            <w:tcW w:w="1134" w:type="dxa"/>
          </w:tcPr>
          <w:p w14:paraId="43651F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3969" w:type="dxa"/>
          </w:tcPr>
          <w:p w14:paraId="1986339E" w14:textId="77777777" w:rsidR="003B0BD9" w:rsidRPr="00D060E5" w:rsidRDefault="003B0BD9" w:rsidP="003969FD">
            <w:pPr>
              <w:keepNext/>
              <w:keepLines/>
              <w:spacing w:after="0"/>
              <w:jc w:val="center"/>
              <w:rPr>
                <w:rFonts w:ascii="Arial" w:hAnsi="Arial"/>
                <w:sz w:val="18"/>
              </w:rPr>
            </w:pPr>
            <w:r>
              <w:rPr>
                <w:rFonts w:ascii="Arial" w:hAnsi="Arial"/>
                <w:sz w:val="18"/>
              </w:rPr>
              <w:t>NO_REQ</w:t>
            </w:r>
          </w:p>
        </w:tc>
      </w:tr>
    </w:tbl>
    <w:p w14:paraId="0D1C9AD6" w14:textId="77777777" w:rsidR="003B0BD9" w:rsidRPr="00D060E5" w:rsidRDefault="003B0BD9" w:rsidP="003B0BD9">
      <w:pPr>
        <w:spacing w:after="0"/>
      </w:pPr>
    </w:p>
    <w:p w14:paraId="1D6CC874" w14:textId="77777777" w:rsidR="003B0BD9" w:rsidRDefault="003B0BD9" w:rsidP="003B0BD9">
      <w:r>
        <w:t>The IVAS Bit Rate request may be used for switching between different IVAS Immersive mode bitrates.</w:t>
      </w:r>
    </w:p>
    <w:p w14:paraId="7152D345" w14:textId="77777777" w:rsidR="003B0BD9" w:rsidRDefault="003B0BD9" w:rsidP="003B0BD9">
      <w:r w:rsidRPr="00D060E5">
        <w:t xml:space="preserve">The </w:t>
      </w:r>
      <w:r>
        <w:t>IVAS Bit Rate</w:t>
      </w:r>
      <w:r w:rsidRPr="00D060E5">
        <w:t xml:space="preserve"> request shall comply with the media type parameters that are negotiated </w:t>
      </w:r>
      <w:r>
        <w:t>for</w:t>
      </w:r>
      <w:r w:rsidRPr="00D060E5">
        <w:t xml:space="preserve"> the session.</w:t>
      </w:r>
    </w:p>
    <w:p w14:paraId="1CDAB894" w14:textId="044FAB1C" w:rsidR="003B0BD9" w:rsidRPr="00567618" w:rsidRDefault="003B0BD9" w:rsidP="00FC7E52">
      <w:r>
        <w:t xml:space="preserve">A media receiver operating in IVAS EVS Primary mode or IVAS EVS AMR-WB IO mode and sending an IVAS Bit Rate request </w:t>
      </w:r>
      <w:r w:rsidRPr="000540CD">
        <w:t>should</w:t>
      </w:r>
      <w:r>
        <w:t xml:space="preserve"> also include an IVAS Immersive Coded Format request.</w:t>
      </w:r>
    </w:p>
    <w:p w14:paraId="0B326D55" w14:textId="77777777" w:rsidR="00FC7E52" w:rsidRPr="00567618" w:rsidRDefault="00FC7E52" w:rsidP="00FC7E52">
      <w:pPr>
        <w:pStyle w:val="Heading3"/>
      </w:pPr>
      <w:bookmarkStart w:id="1655" w:name="_Toc26369340"/>
      <w:bookmarkStart w:id="1656" w:name="_Toc36227222"/>
      <w:bookmarkStart w:id="1657" w:name="_Toc36228237"/>
      <w:bookmarkStart w:id="1658" w:name="_Toc36228864"/>
      <w:bookmarkStart w:id="1659" w:name="_Toc68847183"/>
      <w:bookmarkStart w:id="1660" w:name="_Toc74611118"/>
      <w:bookmarkStart w:id="1661" w:name="_Toc75566397"/>
      <w:bookmarkStart w:id="1662" w:name="_Toc89789948"/>
      <w:bookmarkStart w:id="1663" w:name="_Toc99466585"/>
      <w:bookmarkStart w:id="1664" w:name="_Toc170382721"/>
      <w:r w:rsidRPr="00567618">
        <w:t>10.2.2</w:t>
      </w:r>
      <w:r w:rsidRPr="00567618">
        <w:tab/>
        <w:t>Example use cases</w:t>
      </w:r>
      <w:bookmarkEnd w:id="1655"/>
      <w:bookmarkEnd w:id="1656"/>
      <w:bookmarkEnd w:id="1657"/>
      <w:bookmarkEnd w:id="1658"/>
      <w:bookmarkEnd w:id="1659"/>
      <w:bookmarkEnd w:id="1660"/>
      <w:bookmarkEnd w:id="1661"/>
      <w:bookmarkEnd w:id="1662"/>
      <w:bookmarkEnd w:id="1663"/>
      <w:bookmarkEnd w:id="1664"/>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2" type="#_x0000_t75" style="width:351pt;height:24.5pt" o:ole="">
            <v:imagedata r:id="rId65" o:title=""/>
          </v:shape>
          <o:OLEObject Type="Embed" ProgID="Visio.Drawing.11" ShapeID="_x0000_i1052" DrawAspect="Content" ObjectID="_1780997198" r:id="rId66"/>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3" type="#_x0000_t75" style="width:165.5pt;height:93pt" o:ole="">
            <v:imagedata r:id="rId67" o:title=""/>
          </v:shape>
          <o:OLEObject Type="Embed" ProgID="Visio.Drawing.11" ShapeID="_x0000_i1053" DrawAspect="Content" ObjectID="_1780997199" r:id="rId68"/>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4" type="#_x0000_t75" style="width:170.5pt;height:95.5pt" o:ole="">
            <v:imagedata r:id="rId69" o:title=""/>
          </v:shape>
          <o:OLEObject Type="Embed" ProgID="Visio.Drawing.11" ShapeID="_x0000_i1054" DrawAspect="Content" ObjectID="_1780997200" r:id="rId70"/>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5" type="#_x0000_t75" style="width:170.5pt;height:96.5pt" o:ole="">
            <v:imagedata r:id="rId71" o:title=""/>
          </v:shape>
          <o:OLEObject Type="Embed" ProgID="Visio.Drawing.11" ShapeID="_x0000_i1055" DrawAspect="Content" ObjectID="_1780997201" r:id="rId72"/>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6" type="#_x0000_t75" style="width:169pt;height:95.5pt" o:ole="">
            <v:imagedata r:id="rId73" o:title=""/>
          </v:shape>
          <o:OLEObject Type="Embed" ProgID="Visio.Drawing.11" ShapeID="_x0000_i1056" DrawAspect="Content" ObjectID="_1780997202" r:id="rId74"/>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7" type="#_x0000_t75" style="width:170.5pt;height:119.5pt" o:ole="">
            <v:imagedata r:id="rId75" o:title=""/>
          </v:shape>
          <o:OLEObject Type="Embed" ProgID="Visio.Drawing.11" ShapeID="_x0000_i1057" DrawAspect="Content" ObjectID="_1780997203" r:id="rId76"/>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8" type="#_x0000_t75" style="width:170.5pt;height:125pt" o:ole="">
            <v:imagedata r:id="rId77" o:title=""/>
          </v:shape>
          <o:OLEObject Type="Embed" ProgID="Visio.Drawing.11" ShapeID="_x0000_i1058" DrawAspect="Content" ObjectID="_1780997204" r:id="rId78"/>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65" w:name="_Toc26369341"/>
      <w:bookmarkStart w:id="1666" w:name="_Toc36227223"/>
      <w:bookmarkStart w:id="1667" w:name="_Toc36228238"/>
      <w:bookmarkStart w:id="1668" w:name="_Toc36228865"/>
      <w:bookmarkStart w:id="1669" w:name="_Toc68847184"/>
      <w:bookmarkStart w:id="1670" w:name="_Toc74611119"/>
      <w:bookmarkStart w:id="1671" w:name="_Toc75566398"/>
      <w:bookmarkStart w:id="1672" w:name="_Toc89789949"/>
      <w:bookmarkStart w:id="1673" w:name="_Toc99466586"/>
      <w:bookmarkStart w:id="1674" w:name="_Toc170382722"/>
      <w:r w:rsidRPr="00567618">
        <w:rPr>
          <w:noProof/>
        </w:rPr>
        <w:t>10.2.3</w:t>
      </w:r>
      <w:r w:rsidRPr="00567618">
        <w:rPr>
          <w:noProof/>
        </w:rPr>
        <w:tab/>
        <w:t>SDP negotiation for RTCP-APP</w:t>
      </w:r>
      <w:bookmarkEnd w:id="1665"/>
      <w:bookmarkEnd w:id="1666"/>
      <w:bookmarkEnd w:id="1667"/>
      <w:bookmarkEnd w:id="1668"/>
      <w:bookmarkEnd w:id="1669"/>
      <w:bookmarkEnd w:id="1670"/>
      <w:bookmarkEnd w:id="1671"/>
      <w:bookmarkEnd w:id="1672"/>
      <w:bookmarkEnd w:id="1673"/>
      <w:bookmarkEnd w:id="1674"/>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622920F0" w14:textId="77777777" w:rsidR="003B0BD9" w:rsidRPr="00771BCD" w:rsidRDefault="003B0BD9" w:rsidP="003B0BD9">
      <w:pPr>
        <w:rPr>
          <w:noProof/>
        </w:rPr>
      </w:pPr>
      <w:r w:rsidRPr="00771BCD">
        <w:rPr>
          <w:noProof/>
        </w:rPr>
        <w:t>The ABNF for the RTCP-APP adaptation messages negotiation attribute is the following:</w:t>
      </w:r>
    </w:p>
    <w:p w14:paraId="5EE17D50" w14:textId="77777777" w:rsidR="003B0BD9" w:rsidRPr="00771BCD" w:rsidRDefault="003B0BD9" w:rsidP="003B0BD9">
      <w:pPr>
        <w:ind w:left="568" w:hanging="284"/>
        <w:rPr>
          <w:noProof/>
        </w:rPr>
      </w:pPr>
      <w:r w:rsidRPr="00771BCD">
        <w:tab/>
        <w:t>adaptation attribute</w:t>
      </w:r>
      <w:r w:rsidRPr="00771BCD">
        <w:tab/>
        <w:t>= "a" "=" "3gpp_mtsi_app_adapt" ":" reqName *("," reqName)</w:t>
      </w:r>
    </w:p>
    <w:p w14:paraId="0B915602" w14:textId="77777777" w:rsidR="003B0BD9" w:rsidRPr="00771BCD" w:rsidRDefault="003B0BD9" w:rsidP="003B0BD9">
      <w:pPr>
        <w:ind w:left="568" w:hanging="284"/>
      </w:pPr>
      <w:r w:rsidRPr="00771BCD">
        <w:tab/>
        <w:t>reqName</w:t>
      </w:r>
      <w:r w:rsidRPr="00771BCD">
        <w:tab/>
      </w:r>
      <w:r w:rsidRPr="00771BCD">
        <w:tab/>
      </w:r>
      <w:r w:rsidRPr="00771BCD">
        <w:tab/>
        <w:t>= "RedReq" / "FrameAggReq" / "AmrCmr" / "EvsRateReq" / "EvsBandwidthReq" / "EvsParRedReq" / "EvsIoModeReq" / "EvsPrimaryModeReq"</w:t>
      </w:r>
      <w:r>
        <w:t xml:space="preserve"> / "</w:t>
      </w:r>
      <w:r w:rsidRPr="00771FC1">
        <w:t>IvasCodedFrameReq</w:t>
      </w:r>
      <w:r>
        <w:t xml:space="preserve">" / "IvasImmersiveBitRateReq". </w:t>
      </w:r>
    </w:p>
    <w:p w14:paraId="21718D90" w14:textId="77777777" w:rsidR="003B0BD9" w:rsidRPr="00771BCD" w:rsidRDefault="003B0BD9" w:rsidP="003B0BD9">
      <w:pPr>
        <w:rPr>
          <w:noProof/>
        </w:rPr>
      </w:pPr>
      <w:r w:rsidRPr="00771BCD">
        <w:rPr>
          <w:noProof/>
        </w:rPr>
        <w:t>The name denotes the RTCP APP packet types the SDP sender supportes to receive. The meaning of the values is as follows:</w:t>
      </w:r>
    </w:p>
    <w:p w14:paraId="1C508AE8" w14:textId="77777777" w:rsidR="003B0BD9" w:rsidRPr="00771BCD" w:rsidRDefault="003B0BD9" w:rsidP="003B0BD9">
      <w:pPr>
        <w:ind w:left="568" w:hanging="284"/>
      </w:pPr>
      <w:r w:rsidRPr="00771BCD">
        <w:tab/>
        <w:t>RedReq: Redundancy Request, clause 10.2.1.3</w:t>
      </w:r>
    </w:p>
    <w:p w14:paraId="58EDA598" w14:textId="77777777" w:rsidR="003B0BD9" w:rsidRPr="00771BCD" w:rsidRDefault="003B0BD9" w:rsidP="003B0BD9">
      <w:pPr>
        <w:ind w:left="568" w:hanging="284"/>
      </w:pPr>
      <w:r w:rsidRPr="00771BCD">
        <w:tab/>
        <w:t>FrameAggReq: Frame Aggregation Request, clause 10.2.1.4</w:t>
      </w:r>
    </w:p>
    <w:p w14:paraId="2FF6A4B7" w14:textId="77777777" w:rsidR="003B0BD9" w:rsidRPr="00771BCD" w:rsidRDefault="003B0BD9" w:rsidP="003B0BD9">
      <w:pPr>
        <w:ind w:left="568" w:hanging="284"/>
      </w:pPr>
      <w:r w:rsidRPr="00771BCD">
        <w:tab/>
        <w:t>AmrCmr: Codec Mode Request for AMR and AMR-WB, clause 10.2.1.5</w:t>
      </w:r>
    </w:p>
    <w:p w14:paraId="2419DAEC" w14:textId="77777777" w:rsidR="003B0BD9" w:rsidRPr="00771BCD" w:rsidRDefault="003B0BD9" w:rsidP="003B0BD9">
      <w:pPr>
        <w:ind w:left="568" w:hanging="284"/>
      </w:pPr>
      <w:r w:rsidRPr="00771BCD">
        <w:tab/>
        <w:t>EvsRateReq: EVS Primary Rate Request, clause 10.2.1.7</w:t>
      </w:r>
    </w:p>
    <w:p w14:paraId="0EF04C6E" w14:textId="77777777" w:rsidR="003B0BD9" w:rsidRPr="00771BCD" w:rsidRDefault="003B0BD9" w:rsidP="003B0BD9">
      <w:pPr>
        <w:ind w:left="568" w:hanging="284"/>
      </w:pPr>
      <w:r w:rsidRPr="00771BCD">
        <w:tab/>
        <w:t>EvsBandwidthReq: EVS Bandwidth Request, clause 10.2.1.8</w:t>
      </w:r>
    </w:p>
    <w:p w14:paraId="33B0D062" w14:textId="77777777" w:rsidR="003B0BD9" w:rsidRPr="00771BCD" w:rsidRDefault="003B0BD9" w:rsidP="003B0BD9">
      <w:pPr>
        <w:ind w:left="568" w:hanging="284"/>
      </w:pPr>
      <w:r w:rsidRPr="00771BCD">
        <w:tab/>
        <w:t>EvsParRedReq: EVS Partial Redundancy Request, clause 10.2.1.9</w:t>
      </w:r>
    </w:p>
    <w:p w14:paraId="213710D3" w14:textId="77777777" w:rsidR="003B0BD9" w:rsidRPr="00771BCD" w:rsidRDefault="003B0BD9" w:rsidP="003B0BD9">
      <w:pPr>
        <w:ind w:left="568" w:hanging="284"/>
      </w:pPr>
      <w:r w:rsidRPr="00771BCD">
        <w:tab/>
        <w:t>EvsIoModeReq: EVS Primary mode to EVS AMR-WB IO mode Switching Request, clause 10.2.1.10</w:t>
      </w:r>
    </w:p>
    <w:p w14:paraId="588D4498" w14:textId="77777777" w:rsidR="003B0BD9" w:rsidRDefault="003B0BD9" w:rsidP="003B0BD9">
      <w:pPr>
        <w:ind w:left="568" w:hanging="284"/>
      </w:pPr>
      <w:r w:rsidRPr="00771BCD">
        <w:tab/>
        <w:t>EvsPrimaryModeReq: EVS AMR-WB IO mode to EVS Primary mode Switching Request, clause 10.2.1.11</w:t>
      </w:r>
    </w:p>
    <w:p w14:paraId="3E8D622C" w14:textId="4A2BD1E4" w:rsidR="003B0BD9" w:rsidRDefault="003B0BD9" w:rsidP="003B0BD9">
      <w:pPr>
        <w:ind w:left="568" w:hanging="284"/>
      </w:pPr>
      <w:r>
        <w:tab/>
        <w:t xml:space="preserve">IvasCodedFrameReq: </w:t>
      </w:r>
      <w:r w:rsidRPr="00771FC1">
        <w:t>IVAS Coded Format Request</w:t>
      </w:r>
      <w:r>
        <w:t>, clause 10.2.1.</w:t>
      </w:r>
      <w:r>
        <w:t>12</w:t>
      </w:r>
    </w:p>
    <w:p w14:paraId="50FBFB7D" w14:textId="4AF68B48" w:rsidR="003B0BD9" w:rsidRDefault="003B0BD9" w:rsidP="003B0BD9">
      <w:pPr>
        <w:ind w:left="568" w:hanging="284"/>
      </w:pPr>
      <w:r>
        <w:tab/>
        <w:t xml:space="preserve">IvasImmersiveBitRateReq: </w:t>
      </w:r>
      <w:r w:rsidRPr="00771FC1">
        <w:t>IVAS Bit Rate Request</w:t>
      </w:r>
      <w:r>
        <w:t>, clause 10.2.1.</w:t>
      </w:r>
      <w:r>
        <w:t>13</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75" w:name="_Toc26369342"/>
      <w:bookmarkStart w:id="1676" w:name="_Toc36227224"/>
      <w:bookmarkStart w:id="1677" w:name="_Toc36228239"/>
      <w:bookmarkStart w:id="1678" w:name="_Toc36228866"/>
      <w:bookmarkStart w:id="1679" w:name="_Toc68847185"/>
      <w:bookmarkStart w:id="1680" w:name="_Toc74611120"/>
      <w:bookmarkStart w:id="1681" w:name="_Toc75566399"/>
      <w:bookmarkStart w:id="1682" w:name="_Toc89789950"/>
      <w:bookmarkStart w:id="1683" w:name="_Toc99466587"/>
      <w:bookmarkStart w:id="1684" w:name="_Toc170382723"/>
      <w:r w:rsidRPr="00567618">
        <w:t>10.3</w:t>
      </w:r>
      <w:r w:rsidRPr="00567618">
        <w:tab/>
        <w:t>Video</w:t>
      </w:r>
      <w:bookmarkEnd w:id="1675"/>
      <w:bookmarkEnd w:id="1676"/>
      <w:bookmarkEnd w:id="1677"/>
      <w:bookmarkEnd w:id="1678"/>
      <w:bookmarkEnd w:id="1679"/>
      <w:bookmarkEnd w:id="1680"/>
      <w:bookmarkEnd w:id="1681"/>
      <w:bookmarkEnd w:id="1682"/>
      <w:bookmarkEnd w:id="1683"/>
      <w:bookmarkEnd w:id="1684"/>
    </w:p>
    <w:p w14:paraId="1B6A7540" w14:textId="77777777" w:rsidR="00FC7E52" w:rsidRPr="00567618" w:rsidRDefault="00FC7E52" w:rsidP="00FC7E52">
      <w:pPr>
        <w:pStyle w:val="Heading3"/>
      </w:pPr>
      <w:bookmarkStart w:id="1685" w:name="_Toc26369343"/>
      <w:bookmarkStart w:id="1686" w:name="_Toc36227225"/>
      <w:bookmarkStart w:id="1687" w:name="_Toc36228240"/>
      <w:bookmarkStart w:id="1688" w:name="_Toc36228867"/>
      <w:bookmarkStart w:id="1689" w:name="_Toc68847186"/>
      <w:bookmarkStart w:id="1690" w:name="_Toc74611121"/>
      <w:bookmarkStart w:id="1691" w:name="_Toc75566400"/>
      <w:bookmarkStart w:id="1692" w:name="_Toc89789951"/>
      <w:bookmarkStart w:id="1693" w:name="_Toc99466588"/>
      <w:bookmarkStart w:id="1694" w:name="_Toc170382724"/>
      <w:r w:rsidRPr="00567618">
        <w:t>10.3.1</w:t>
      </w:r>
      <w:r w:rsidRPr="00567618">
        <w:tab/>
        <w:t>General</w:t>
      </w:r>
      <w:bookmarkEnd w:id="1685"/>
      <w:bookmarkEnd w:id="1686"/>
      <w:bookmarkEnd w:id="1687"/>
      <w:bookmarkEnd w:id="1688"/>
      <w:bookmarkEnd w:id="1689"/>
      <w:bookmarkEnd w:id="1690"/>
      <w:bookmarkEnd w:id="1691"/>
      <w:bookmarkEnd w:id="1692"/>
      <w:bookmarkEnd w:id="1693"/>
      <w:bookmarkEnd w:id="1694"/>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95" w:name="_Toc26369344"/>
      <w:bookmarkStart w:id="1696" w:name="_Toc36227226"/>
      <w:bookmarkStart w:id="1697" w:name="_Toc36228241"/>
      <w:bookmarkStart w:id="1698" w:name="_Toc36228868"/>
      <w:bookmarkStart w:id="1699" w:name="_Toc68847187"/>
      <w:bookmarkStart w:id="1700" w:name="_Toc74611122"/>
      <w:bookmarkStart w:id="1701" w:name="_Toc75566401"/>
      <w:bookmarkStart w:id="1702" w:name="_Toc89789952"/>
      <w:bookmarkStart w:id="1703" w:name="_Toc99466589"/>
      <w:bookmarkStart w:id="1704" w:name="_Toc170382725"/>
      <w:r w:rsidRPr="00567618">
        <w:t>10.3.2</w:t>
      </w:r>
      <w:r w:rsidRPr="00567618">
        <w:tab/>
        <w:t>Signaling mechanisms</w:t>
      </w:r>
      <w:bookmarkEnd w:id="1695"/>
      <w:bookmarkEnd w:id="1696"/>
      <w:bookmarkEnd w:id="1697"/>
      <w:bookmarkEnd w:id="1698"/>
      <w:bookmarkEnd w:id="1699"/>
      <w:bookmarkEnd w:id="1700"/>
      <w:bookmarkEnd w:id="1701"/>
      <w:bookmarkEnd w:id="1702"/>
      <w:bookmarkEnd w:id="1703"/>
      <w:bookmarkEnd w:id="1704"/>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705" w:name="_Toc26369345"/>
      <w:bookmarkStart w:id="1706" w:name="_Toc36227227"/>
      <w:bookmarkStart w:id="1707" w:name="_Toc36228242"/>
      <w:bookmarkStart w:id="1708" w:name="_Toc36228869"/>
      <w:bookmarkStart w:id="1709" w:name="_Toc68847188"/>
      <w:bookmarkStart w:id="1710" w:name="_Toc74611123"/>
      <w:bookmarkStart w:id="1711" w:name="_Toc75566402"/>
      <w:bookmarkStart w:id="1712" w:name="_Toc89789953"/>
      <w:bookmarkStart w:id="1713" w:name="_Toc99466590"/>
      <w:bookmarkStart w:id="1714" w:name="_Toc170382726"/>
      <w:r w:rsidRPr="00567618">
        <w:t>10.3.3</w:t>
      </w:r>
      <w:r w:rsidRPr="00567618">
        <w:tab/>
        <w:t>Adaptation triggers</w:t>
      </w:r>
      <w:bookmarkEnd w:id="1705"/>
      <w:bookmarkEnd w:id="1706"/>
      <w:bookmarkEnd w:id="1707"/>
      <w:bookmarkEnd w:id="1708"/>
      <w:bookmarkEnd w:id="1709"/>
      <w:bookmarkEnd w:id="1710"/>
      <w:bookmarkEnd w:id="1711"/>
      <w:bookmarkEnd w:id="1712"/>
      <w:bookmarkEnd w:id="1713"/>
      <w:bookmarkEnd w:id="1714"/>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9" type="#_x0000_t75" style="width:119.5pt;height:15.5pt" o:ole="">
            <v:imagedata r:id="rId79" o:title=""/>
          </v:shape>
          <o:OLEObject Type="Embed" ProgID="Equation.3" ShapeID="_x0000_i1059" DrawAspect="Content" ObjectID="_1780997205" r:id="rId80"/>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715" w:name="_Toc26369346"/>
      <w:bookmarkStart w:id="1716" w:name="_Toc36227228"/>
      <w:bookmarkStart w:id="1717" w:name="_Toc36228243"/>
      <w:bookmarkStart w:id="1718" w:name="_Toc36228870"/>
      <w:bookmarkStart w:id="1719" w:name="_Toc68847189"/>
      <w:bookmarkStart w:id="1720" w:name="_Toc74611124"/>
      <w:bookmarkStart w:id="1721" w:name="_Toc75566403"/>
      <w:bookmarkStart w:id="1722" w:name="_Toc89789954"/>
      <w:bookmarkStart w:id="1723" w:name="_Toc99466591"/>
      <w:bookmarkStart w:id="1724" w:name="_Toc170382727"/>
      <w:r w:rsidRPr="00567618">
        <w:t>10.3.4</w:t>
      </w:r>
      <w:r w:rsidRPr="00567618">
        <w:tab/>
        <w:t>Sender behavior, downswitching</w:t>
      </w:r>
      <w:bookmarkEnd w:id="1715"/>
      <w:bookmarkEnd w:id="1716"/>
      <w:bookmarkEnd w:id="1717"/>
      <w:bookmarkEnd w:id="1718"/>
      <w:bookmarkEnd w:id="1719"/>
      <w:bookmarkEnd w:id="1720"/>
      <w:bookmarkEnd w:id="1721"/>
      <w:bookmarkEnd w:id="1722"/>
      <w:bookmarkEnd w:id="1723"/>
      <w:bookmarkEnd w:id="1724"/>
    </w:p>
    <w:p w14:paraId="5845DF2E" w14:textId="77777777" w:rsidR="00FC7E52" w:rsidRPr="00567618" w:rsidRDefault="00FC7E52" w:rsidP="00FC7E52">
      <w:pPr>
        <w:pStyle w:val="Heading4"/>
      </w:pPr>
      <w:bookmarkStart w:id="1725" w:name="_Toc26369347"/>
      <w:bookmarkStart w:id="1726" w:name="_Toc36227229"/>
      <w:bookmarkStart w:id="1727" w:name="_Toc36228244"/>
      <w:bookmarkStart w:id="1728" w:name="_Toc36228871"/>
      <w:bookmarkStart w:id="1729" w:name="_Toc68847190"/>
      <w:bookmarkStart w:id="1730" w:name="_Toc74611125"/>
      <w:bookmarkStart w:id="1731" w:name="_Toc75566404"/>
      <w:bookmarkStart w:id="1732" w:name="_Toc89789955"/>
      <w:bookmarkStart w:id="1733" w:name="_Toc99466592"/>
      <w:bookmarkStart w:id="1734" w:name="_Toc170382728"/>
      <w:r w:rsidRPr="00567618">
        <w:t>10.3.4.1</w:t>
      </w:r>
      <w:r w:rsidRPr="00567618">
        <w:tab/>
        <w:t>Downswitching divided into phases</w:t>
      </w:r>
      <w:bookmarkEnd w:id="1725"/>
      <w:bookmarkEnd w:id="1726"/>
      <w:bookmarkEnd w:id="1727"/>
      <w:bookmarkEnd w:id="1728"/>
      <w:bookmarkEnd w:id="1729"/>
      <w:bookmarkEnd w:id="1730"/>
      <w:bookmarkEnd w:id="1731"/>
      <w:bookmarkEnd w:id="1732"/>
      <w:bookmarkEnd w:id="1733"/>
      <w:bookmarkEnd w:id="1734"/>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735" w:name="_Toc26369348"/>
      <w:bookmarkStart w:id="1736" w:name="_Toc36227230"/>
      <w:bookmarkStart w:id="1737" w:name="_Toc36228245"/>
      <w:bookmarkStart w:id="1738" w:name="_Toc36228872"/>
      <w:bookmarkStart w:id="1739" w:name="_Toc68847191"/>
      <w:bookmarkStart w:id="1740" w:name="_Toc74611126"/>
      <w:bookmarkStart w:id="1741" w:name="_Toc75566405"/>
      <w:bookmarkStart w:id="1742" w:name="_Toc89789956"/>
      <w:bookmarkStart w:id="1743" w:name="_Toc99466593"/>
      <w:bookmarkStart w:id="1744" w:name="_Toc170382729"/>
      <w:r w:rsidRPr="00567618">
        <w:t>10.3.4.2</w:t>
      </w:r>
      <w:r w:rsidRPr="00567618">
        <w:tab/>
        <w:t>Rate reduction phase</w:t>
      </w:r>
      <w:bookmarkEnd w:id="1735"/>
      <w:bookmarkEnd w:id="1736"/>
      <w:bookmarkEnd w:id="1737"/>
      <w:bookmarkEnd w:id="1738"/>
      <w:bookmarkEnd w:id="1739"/>
      <w:bookmarkEnd w:id="1740"/>
      <w:bookmarkEnd w:id="1741"/>
      <w:bookmarkEnd w:id="1742"/>
      <w:bookmarkEnd w:id="1743"/>
      <w:bookmarkEnd w:id="1744"/>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60" type="#_x0000_t75" style="width:53pt;height:15.5pt" o:ole="">
            <v:imagedata r:id="rId82" o:title=""/>
          </v:shape>
          <o:OLEObject Type="Embed" ProgID="Equation.3" ShapeID="_x0000_i1060" DrawAspect="Content" ObjectID="_1780997206" r:id="rId83"/>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61" type="#_x0000_t75" style="width:150.5pt;height:15.5pt" o:ole="">
            <v:imagedata r:id="rId84" o:title=""/>
          </v:shape>
          <o:OLEObject Type="Embed" ProgID="Equation.3" ShapeID="_x0000_i1061" DrawAspect="Content" ObjectID="_1780997207" r:id="rId85"/>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2" type="#_x0000_t75" style="width:123.5pt;height:15.5pt" o:ole="">
            <v:imagedata r:id="rId86" o:title=""/>
          </v:shape>
          <o:OLEObject Type="Embed" ProgID="Equation.3" ShapeID="_x0000_i1062" DrawAspect="Content" ObjectID="_1780997208" r:id="rId87"/>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3" type="#_x0000_t75" style="width:263pt;height:15.5pt" o:ole="">
            <v:imagedata r:id="rId88" o:title=""/>
          </v:shape>
          <o:OLEObject Type="Embed" ProgID="Equation.3" ShapeID="_x0000_i1063" DrawAspect="Content" ObjectID="_1780997209" r:id="rId89"/>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4" type="#_x0000_t75" style="width:74pt;height:15.5pt" o:ole="">
            <v:imagedata r:id="rId90" o:title=""/>
          </v:shape>
          <o:OLEObject Type="Embed" ProgID="Equation.3" ShapeID="_x0000_i1064" DrawAspect="Content" ObjectID="_1780997210" r:id="rId91"/>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5" type="#_x0000_t75" style="width:47.5pt;height:13pt" o:ole="">
            <v:imagedata r:id="rId92" o:title=""/>
          </v:shape>
          <o:OLEObject Type="Embed" ProgID="Equation.3" ShapeID="_x0000_i1065" DrawAspect="Content" ObjectID="_1780997211" r:id="rId93"/>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6" type="#_x0000_t75" style="width:44.5pt;height:13pt" o:ole="">
            <v:imagedata r:id="rId94" o:title=""/>
          </v:shape>
          <o:OLEObject Type="Embed" ProgID="Equation.3" ShapeID="_x0000_i1066" DrawAspect="Content" ObjectID="_1780997212" r:id="rId95"/>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7" type="#_x0000_t75" style="width:53pt;height:15.5pt" o:ole="">
            <v:imagedata r:id="rId96" o:title=""/>
          </v:shape>
          <o:OLEObject Type="Embed" ProgID="Equation.3" ShapeID="_x0000_i1067" DrawAspect="Content" ObjectID="_1780997213" r:id="rId97"/>
        </w:object>
      </w:r>
      <w:r w:rsidRPr="00567618">
        <w:t xml:space="preserve"> is calculated over the </w:t>
      </w:r>
      <w:r w:rsidRPr="00567618">
        <w:rPr>
          <w:position w:val="-10"/>
        </w:rPr>
        <w:object w:dxaOrig="1939" w:dyaOrig="300" w14:anchorId="125624C0">
          <v:shape id="_x0000_i1068" type="#_x0000_t75" style="width:98.5pt;height:15.5pt" o:ole="">
            <v:imagedata r:id="rId98" o:title=""/>
          </v:shape>
          <o:OLEObject Type="Embed" ProgID="Equation.3" ShapeID="_x0000_i1068" DrawAspect="Content" ObjectID="_1780997214" r:id="rId99"/>
        </w:object>
      </w:r>
      <w:r w:rsidRPr="00567618">
        <w:t xml:space="preserve">, which is from the time when the TMMBR message is received until encoder has adapted down to the </w:t>
      </w:r>
      <w:r w:rsidRPr="00567618">
        <w:rPr>
          <w:position w:val="-10"/>
        </w:rPr>
        <w:object w:dxaOrig="880" w:dyaOrig="260" w14:anchorId="0DCCA07C">
          <v:shape id="_x0000_i1069" type="#_x0000_t75" style="width:44.5pt;height:13pt" o:ole="">
            <v:imagedata r:id="rId94" o:title=""/>
          </v:shape>
          <o:OLEObject Type="Embed" ProgID="Equation.3" ShapeID="_x0000_i1069" DrawAspect="Content" ObjectID="_1780997215" r:id="rId100"/>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70" type="#_x0000_t75" style="width:44.5pt;height:13pt" o:ole="">
            <v:imagedata r:id="rId94" o:title=""/>
          </v:shape>
          <o:OLEObject Type="Embed" ProgID="Equation.3" ShapeID="_x0000_i1070" DrawAspect="Content" ObjectID="_1780997216" r:id="rId101"/>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71" type="#_x0000_t75" style="width:44.5pt;height:13pt" o:ole="">
            <v:imagedata r:id="rId94" o:title=""/>
          </v:shape>
          <o:OLEObject Type="Embed" ProgID="Equation.3" ShapeID="_x0000_i1071" DrawAspect="Content" ObjectID="_1780997217" r:id="rId102"/>
        </w:object>
      </w:r>
      <w:r w:rsidRPr="00567618">
        <w:t xml:space="preserve"> </w:t>
      </w:r>
      <w:r w:rsidRPr="00567618">
        <w:rPr>
          <w:position w:val="-10"/>
        </w:rPr>
        <w:object w:dxaOrig="1860" w:dyaOrig="300" w14:anchorId="57EBD1FE">
          <v:shape id="_x0000_i1072" type="#_x0000_t75" style="width:93.5pt;height:15.5pt" o:ole="">
            <v:imagedata r:id="rId103" o:title=""/>
          </v:shape>
          <o:OLEObject Type="Embed" ProgID="Equation.3" ShapeID="_x0000_i1072" DrawAspect="Content" ObjectID="_1780997218" r:id="rId104"/>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3" type="#_x0000_t75" style="width:44.5pt;height:13pt" o:ole="">
            <v:imagedata r:id="rId94" o:title=""/>
          </v:shape>
          <o:OLEObject Type="Embed" ProgID="Equation.3" ShapeID="_x0000_i1073" DrawAspect="Content" ObjectID="_1780997219" r:id="rId105"/>
        </w:object>
      </w:r>
      <w:r w:rsidRPr="00567618">
        <w:t xml:space="preserve"> </w:t>
      </w:r>
      <w:r w:rsidRPr="00567618">
        <w:rPr>
          <w:position w:val="-10"/>
        </w:rPr>
        <w:object w:dxaOrig="1719" w:dyaOrig="279" w14:anchorId="1E134A70">
          <v:shape id="_x0000_i1074" type="#_x0000_t75" style="width:87pt;height:14pt" o:ole="">
            <v:imagedata r:id="rId106" o:title=""/>
          </v:shape>
          <o:OLEObject Type="Embed" ProgID="Equation.3" ShapeID="_x0000_i1074" DrawAspect="Content" ObjectID="_1780997220" r:id="rId107"/>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45" w:name="_Toc26369349"/>
      <w:bookmarkStart w:id="1746" w:name="_Toc36227231"/>
      <w:bookmarkStart w:id="1747" w:name="_Toc36228246"/>
      <w:bookmarkStart w:id="1748" w:name="_Toc36228873"/>
      <w:bookmarkStart w:id="1749" w:name="_Toc68847192"/>
      <w:bookmarkStart w:id="1750" w:name="_Toc74611127"/>
      <w:bookmarkStart w:id="1751" w:name="_Toc75566406"/>
      <w:bookmarkStart w:id="1752" w:name="_Toc89789957"/>
      <w:bookmarkStart w:id="1753" w:name="_Toc99466594"/>
      <w:bookmarkStart w:id="1754" w:name="_Toc170382730"/>
      <w:r w:rsidRPr="00567618">
        <w:t>10.3.4.3</w:t>
      </w:r>
      <w:r w:rsidRPr="00567618">
        <w:tab/>
        <w:t>Delay recovery phase</w:t>
      </w:r>
      <w:bookmarkEnd w:id="1745"/>
      <w:bookmarkEnd w:id="1746"/>
      <w:bookmarkEnd w:id="1747"/>
      <w:bookmarkEnd w:id="1748"/>
      <w:bookmarkEnd w:id="1749"/>
      <w:bookmarkEnd w:id="1750"/>
      <w:bookmarkEnd w:id="1751"/>
      <w:bookmarkEnd w:id="1752"/>
      <w:bookmarkEnd w:id="1753"/>
      <w:bookmarkEnd w:id="1754"/>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5" type="#_x0000_t75" style="width:53pt;height:15.5pt" o:ole="">
            <v:imagedata r:id="rId82" o:title=""/>
          </v:shape>
          <o:OLEObject Type="Embed" ProgID="Equation.3" ShapeID="_x0000_i1075" DrawAspect="Content" ObjectID="_1780997221" r:id="rId108"/>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55" w:name="_Toc26369350"/>
      <w:bookmarkStart w:id="1756" w:name="_Toc36227232"/>
      <w:bookmarkStart w:id="1757" w:name="_Toc36228247"/>
      <w:bookmarkStart w:id="1758" w:name="_Toc36228874"/>
      <w:bookmarkStart w:id="1759" w:name="_Toc68847193"/>
      <w:bookmarkStart w:id="1760" w:name="_Toc74611128"/>
      <w:bookmarkStart w:id="1761" w:name="_Toc75566407"/>
      <w:bookmarkStart w:id="1762" w:name="_Toc89789958"/>
      <w:bookmarkStart w:id="1763" w:name="_Toc99466595"/>
      <w:bookmarkStart w:id="1764" w:name="_Toc170382731"/>
      <w:r w:rsidRPr="00567618">
        <w:t>10.3.5</w:t>
      </w:r>
      <w:r w:rsidRPr="00567618">
        <w:tab/>
        <w:t>Sender behavior, up-switching</w:t>
      </w:r>
      <w:bookmarkEnd w:id="1755"/>
      <w:bookmarkEnd w:id="1756"/>
      <w:bookmarkEnd w:id="1757"/>
      <w:bookmarkEnd w:id="1758"/>
      <w:bookmarkEnd w:id="1759"/>
      <w:bookmarkEnd w:id="1760"/>
      <w:bookmarkEnd w:id="1761"/>
      <w:bookmarkEnd w:id="1762"/>
      <w:bookmarkEnd w:id="1763"/>
      <w:bookmarkEnd w:id="1764"/>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65" w:name="_Toc26369351"/>
      <w:bookmarkStart w:id="1766" w:name="_Toc36227233"/>
      <w:bookmarkStart w:id="1767" w:name="_Toc36228248"/>
      <w:bookmarkStart w:id="1768" w:name="_Toc36228875"/>
      <w:bookmarkStart w:id="1769" w:name="_Toc68847194"/>
      <w:bookmarkStart w:id="1770" w:name="_Toc74611129"/>
      <w:bookmarkStart w:id="1771" w:name="_Toc75566408"/>
      <w:bookmarkStart w:id="1772" w:name="_Toc89789959"/>
      <w:bookmarkStart w:id="1773" w:name="_Toc99466596"/>
      <w:bookmarkStart w:id="1774" w:name="_Toc170382732"/>
      <w:r w:rsidRPr="00567618">
        <w:t>10.3.6</w:t>
      </w:r>
      <w:r w:rsidRPr="00567618">
        <w:tab/>
        <w:t>Receiver behavior, down-switching</w:t>
      </w:r>
      <w:bookmarkEnd w:id="1765"/>
      <w:bookmarkEnd w:id="1766"/>
      <w:bookmarkEnd w:id="1767"/>
      <w:bookmarkEnd w:id="1768"/>
      <w:bookmarkEnd w:id="1769"/>
      <w:bookmarkEnd w:id="1770"/>
      <w:bookmarkEnd w:id="1771"/>
      <w:bookmarkEnd w:id="1772"/>
      <w:bookmarkEnd w:id="1773"/>
      <w:bookmarkEnd w:id="1774"/>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1775" w:name="_Toc26369352"/>
      <w:bookmarkStart w:id="1776" w:name="_Toc36227234"/>
      <w:bookmarkStart w:id="1777" w:name="_Toc36228249"/>
      <w:bookmarkStart w:id="1778" w:name="_Toc36228876"/>
      <w:bookmarkStart w:id="1779" w:name="_Toc68847195"/>
      <w:bookmarkStart w:id="1780" w:name="_Toc74611130"/>
      <w:bookmarkStart w:id="1781" w:name="_Toc75566409"/>
      <w:bookmarkStart w:id="1782" w:name="_Toc89789960"/>
      <w:bookmarkStart w:id="1783" w:name="_Toc99466597"/>
      <w:bookmarkStart w:id="1784" w:name="_Toc170382733"/>
      <w:r w:rsidRPr="00567618">
        <w:t>10.3.7</w:t>
      </w:r>
      <w:r w:rsidRPr="00567618">
        <w:tab/>
        <w:t>Receiver behavior, up-switch</w:t>
      </w:r>
      <w:bookmarkEnd w:id="1775"/>
      <w:bookmarkEnd w:id="1776"/>
      <w:bookmarkEnd w:id="1777"/>
      <w:bookmarkEnd w:id="1778"/>
      <w:bookmarkEnd w:id="1779"/>
      <w:bookmarkEnd w:id="1780"/>
      <w:bookmarkEnd w:id="1781"/>
      <w:bookmarkEnd w:id="1782"/>
      <w:bookmarkEnd w:id="1783"/>
      <w:bookmarkEnd w:id="1784"/>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6" type="#_x0000_t75" style="width:393.5pt;height:15.5pt" o:ole="">
            <v:imagedata r:id="rId109" o:title=""/>
          </v:shape>
          <o:OLEObject Type="Embed" ProgID="Equation.3" ShapeID="_x0000_i1076" DrawAspect="Content" ObjectID="_1780997222" r:id="rId110"/>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7" type="#_x0000_t75" style="width:425.5pt;height:31pt" o:ole="">
            <v:imagedata r:id="rId111" o:title=""/>
          </v:shape>
          <o:OLEObject Type="Embed" ProgID="Equation.3" ShapeID="_x0000_i1077" DrawAspect="Content" ObjectID="_1780997223" r:id="rId112"/>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85" w:name="_Toc26369353"/>
      <w:bookmarkStart w:id="1786" w:name="_Toc36227235"/>
      <w:bookmarkStart w:id="1787" w:name="_Toc36228250"/>
      <w:bookmarkStart w:id="1788" w:name="_Toc36228877"/>
      <w:bookmarkStart w:id="1789" w:name="_Toc68847196"/>
      <w:bookmarkStart w:id="1790" w:name="_Toc74611131"/>
      <w:bookmarkStart w:id="1791" w:name="_Toc75566410"/>
      <w:bookmarkStart w:id="1792" w:name="_Toc89789961"/>
      <w:bookmarkStart w:id="1793" w:name="_Toc99466598"/>
      <w:bookmarkStart w:id="1794" w:name="_Toc170382734"/>
      <w:r w:rsidRPr="00567618">
        <w:t>10.3.8</w:t>
      </w:r>
      <w:r w:rsidRPr="00567618">
        <w:tab/>
        <w:t>ECN triggered adaptation</w:t>
      </w:r>
      <w:bookmarkEnd w:id="1785"/>
      <w:bookmarkEnd w:id="1786"/>
      <w:bookmarkEnd w:id="1787"/>
      <w:bookmarkEnd w:id="1788"/>
      <w:bookmarkEnd w:id="1789"/>
      <w:bookmarkEnd w:id="1790"/>
      <w:bookmarkEnd w:id="1791"/>
      <w:bookmarkEnd w:id="1792"/>
      <w:bookmarkEnd w:id="1793"/>
      <w:bookmarkEnd w:id="1794"/>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95"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6" w:name="_MCCTEMPBM_CRPT86940093___7"/>
            <w:bookmarkEnd w:id="1795"/>
            <w:r w:rsidRPr="00567618">
              <w:rPr>
                <w:rFonts w:ascii="Courier New" w:hAnsi="Courier New" w:cs="Courier New"/>
                <w:sz w:val="18"/>
              </w:rPr>
              <w:t>ECN_min_rate_relative</w:t>
            </w:r>
            <w:bookmarkEnd w:id="1796"/>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97"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97"/>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8" w:name="_MCCTEMPBM_CRPT86940095___7"/>
            <w:r w:rsidRPr="00567618">
              <w:rPr>
                <w:rFonts w:ascii="Courier New" w:hAnsi="Courier New" w:cs="Courier New"/>
                <w:sz w:val="18"/>
              </w:rPr>
              <w:t>ECN_min_rate_absolute</w:t>
            </w:r>
            <w:bookmarkEnd w:id="1798"/>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9" w:name="_MCCTEMPBM_CRPT86940096___7"/>
            <w:r w:rsidRPr="00567618">
              <w:rPr>
                <w:rFonts w:ascii="Courier New" w:hAnsi="Courier New" w:cs="Courier New"/>
                <w:sz w:val="18"/>
              </w:rPr>
              <w:t>ECN_congestion_wait</w:t>
            </w:r>
            <w:bookmarkEnd w:id="1799"/>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800"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800"/>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801" w:name="_Toc26369354"/>
      <w:bookmarkStart w:id="1802" w:name="_Toc36227236"/>
      <w:bookmarkStart w:id="1803" w:name="_Toc36228251"/>
      <w:bookmarkStart w:id="1804" w:name="_Toc36228878"/>
      <w:bookmarkStart w:id="1805" w:name="_Toc68847197"/>
      <w:bookmarkStart w:id="1806" w:name="_Toc74611132"/>
      <w:bookmarkStart w:id="1807" w:name="_Toc75566411"/>
      <w:bookmarkStart w:id="1808" w:name="_Toc89789962"/>
      <w:bookmarkStart w:id="1809" w:name="_Toc99466599"/>
      <w:bookmarkStart w:id="1810" w:name="_Toc170382735"/>
      <w:r w:rsidRPr="00567618">
        <w:t>10.4</w:t>
      </w:r>
      <w:r w:rsidRPr="00567618">
        <w:tab/>
        <w:t>Text</w:t>
      </w:r>
      <w:bookmarkEnd w:id="1801"/>
      <w:bookmarkEnd w:id="1802"/>
      <w:bookmarkEnd w:id="1803"/>
      <w:bookmarkEnd w:id="1804"/>
      <w:bookmarkEnd w:id="1805"/>
      <w:bookmarkEnd w:id="1806"/>
      <w:bookmarkEnd w:id="1807"/>
      <w:bookmarkEnd w:id="1808"/>
      <w:bookmarkEnd w:id="1809"/>
      <w:bookmarkEnd w:id="1810"/>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811" w:name="_Toc26369355"/>
      <w:bookmarkStart w:id="1812" w:name="_Toc36227237"/>
      <w:bookmarkStart w:id="1813" w:name="_Toc36228252"/>
      <w:bookmarkStart w:id="1814" w:name="_Toc36228879"/>
      <w:bookmarkStart w:id="1815" w:name="_Toc68847198"/>
      <w:bookmarkStart w:id="1816" w:name="_Toc74611133"/>
      <w:bookmarkStart w:id="1817" w:name="_Toc75566412"/>
      <w:bookmarkStart w:id="1818" w:name="_Toc89789963"/>
      <w:bookmarkStart w:id="1819" w:name="_Toc99466600"/>
      <w:bookmarkStart w:id="1820" w:name="_Toc170382736"/>
      <w:r w:rsidRPr="00567618">
        <w:rPr>
          <w:noProof/>
        </w:rPr>
        <w:t>10.5</w:t>
      </w:r>
      <w:r w:rsidRPr="00567618">
        <w:rPr>
          <w:noProof/>
        </w:rPr>
        <w:tab/>
        <w:t>Explicit Congestion Notification</w:t>
      </w:r>
      <w:bookmarkEnd w:id="1811"/>
      <w:bookmarkEnd w:id="1812"/>
      <w:bookmarkEnd w:id="1813"/>
      <w:bookmarkEnd w:id="1814"/>
      <w:bookmarkEnd w:id="1815"/>
      <w:bookmarkEnd w:id="1816"/>
      <w:bookmarkEnd w:id="1817"/>
      <w:bookmarkEnd w:id="1818"/>
      <w:bookmarkEnd w:id="1819"/>
      <w:bookmarkEnd w:id="1820"/>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821" w:name="_Toc26369356"/>
      <w:bookmarkStart w:id="1822" w:name="_Toc36227238"/>
      <w:bookmarkStart w:id="1823" w:name="_Toc36228253"/>
      <w:bookmarkStart w:id="1824" w:name="_Toc36228880"/>
      <w:bookmarkStart w:id="1825" w:name="_Toc68847199"/>
      <w:bookmarkStart w:id="1826" w:name="_Toc74611134"/>
      <w:bookmarkStart w:id="1827" w:name="_Toc75566413"/>
      <w:bookmarkStart w:id="1828" w:name="_Toc89789964"/>
      <w:bookmarkStart w:id="1829" w:name="_Toc99466601"/>
      <w:bookmarkStart w:id="1830" w:name="_Toc170382737"/>
      <w:r w:rsidRPr="00567618">
        <w:rPr>
          <w:noProof/>
        </w:rPr>
        <w:t>10.6</w:t>
      </w:r>
      <w:r w:rsidRPr="00567618">
        <w:rPr>
          <w:noProof/>
        </w:rPr>
        <w:tab/>
        <w:t>Using the a=bw-info attribute for adaptation</w:t>
      </w:r>
      <w:bookmarkEnd w:id="1821"/>
      <w:bookmarkEnd w:id="1822"/>
      <w:bookmarkEnd w:id="1823"/>
      <w:bookmarkEnd w:id="1824"/>
      <w:bookmarkEnd w:id="1825"/>
      <w:bookmarkEnd w:id="1826"/>
      <w:bookmarkEnd w:id="1827"/>
      <w:bookmarkEnd w:id="1828"/>
      <w:bookmarkEnd w:id="1829"/>
      <w:bookmarkEnd w:id="1830"/>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31" w:name="_Toc26369357"/>
      <w:bookmarkStart w:id="1832" w:name="_Toc36227239"/>
      <w:bookmarkStart w:id="1833" w:name="_Toc36228254"/>
      <w:bookmarkStart w:id="1834" w:name="_Toc36228881"/>
      <w:bookmarkStart w:id="1835" w:name="_Toc68847200"/>
      <w:bookmarkStart w:id="1836" w:name="_Toc74611135"/>
      <w:bookmarkStart w:id="1837" w:name="_Toc75566414"/>
      <w:bookmarkStart w:id="1838" w:name="_Toc89789965"/>
      <w:bookmarkStart w:id="1839" w:name="_Toc99466602"/>
      <w:bookmarkStart w:id="1840" w:name="_Toc170382738"/>
      <w:r w:rsidRPr="00567618">
        <w:rPr>
          <w:noProof/>
        </w:rPr>
        <w:t>10.7</w:t>
      </w:r>
      <w:r w:rsidRPr="00567618">
        <w:rPr>
          <w:noProof/>
        </w:rPr>
        <w:tab/>
        <w:t>Access network bitrate recommendation</w:t>
      </w:r>
      <w:bookmarkEnd w:id="1831"/>
      <w:bookmarkEnd w:id="1832"/>
      <w:bookmarkEnd w:id="1833"/>
      <w:bookmarkEnd w:id="1834"/>
      <w:bookmarkEnd w:id="1835"/>
      <w:bookmarkEnd w:id="1836"/>
      <w:bookmarkEnd w:id="1837"/>
      <w:bookmarkEnd w:id="1838"/>
      <w:bookmarkEnd w:id="1839"/>
      <w:bookmarkEnd w:id="1840"/>
    </w:p>
    <w:p w14:paraId="4303AF1F" w14:textId="77777777" w:rsidR="00FC7E52" w:rsidRPr="00567618" w:rsidRDefault="00FC7E52" w:rsidP="00FC7E52">
      <w:pPr>
        <w:pStyle w:val="Heading3"/>
        <w:rPr>
          <w:noProof/>
        </w:rPr>
      </w:pPr>
      <w:bookmarkStart w:id="1841" w:name="_Toc26369358"/>
      <w:bookmarkStart w:id="1842" w:name="_Toc36227240"/>
      <w:bookmarkStart w:id="1843" w:name="_Toc36228255"/>
      <w:bookmarkStart w:id="1844" w:name="_Toc36228882"/>
      <w:bookmarkStart w:id="1845" w:name="_Toc68847201"/>
      <w:bookmarkStart w:id="1846" w:name="_Toc74611136"/>
      <w:bookmarkStart w:id="1847" w:name="_Toc75566415"/>
      <w:bookmarkStart w:id="1848" w:name="_Toc89789966"/>
      <w:bookmarkStart w:id="1849" w:name="_Toc99466603"/>
      <w:bookmarkStart w:id="1850" w:name="_Toc170382739"/>
      <w:r w:rsidRPr="00567618">
        <w:rPr>
          <w:noProof/>
        </w:rPr>
        <w:t>10.7.1</w:t>
      </w:r>
      <w:r w:rsidRPr="00567618">
        <w:rPr>
          <w:noProof/>
        </w:rPr>
        <w:tab/>
        <w:t>General</w:t>
      </w:r>
      <w:bookmarkEnd w:id="1841"/>
      <w:bookmarkEnd w:id="1842"/>
      <w:bookmarkEnd w:id="1843"/>
      <w:bookmarkEnd w:id="1844"/>
      <w:bookmarkEnd w:id="1845"/>
      <w:bookmarkEnd w:id="1846"/>
      <w:bookmarkEnd w:id="1847"/>
      <w:bookmarkEnd w:id="1848"/>
      <w:bookmarkEnd w:id="1849"/>
      <w:bookmarkEnd w:id="1850"/>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51"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52" w:name="_Toc26369359"/>
      <w:bookmarkStart w:id="1853" w:name="_Toc36227241"/>
      <w:bookmarkStart w:id="1854" w:name="_Toc36228256"/>
      <w:bookmarkStart w:id="1855" w:name="_Toc36228883"/>
      <w:bookmarkStart w:id="1856" w:name="_Toc68847202"/>
      <w:bookmarkStart w:id="1857" w:name="_Toc74611137"/>
      <w:bookmarkStart w:id="1858" w:name="_Toc75566416"/>
      <w:bookmarkStart w:id="1859" w:name="_Toc89789967"/>
      <w:bookmarkStart w:id="1860" w:name="_Toc99466604"/>
      <w:bookmarkStart w:id="1861" w:name="_Toc170382740"/>
      <w:bookmarkEnd w:id="1851"/>
      <w:r w:rsidRPr="00567618">
        <w:rPr>
          <w:noProof/>
        </w:rPr>
        <w:t>10.7.2</w:t>
      </w:r>
      <w:r w:rsidRPr="00567618">
        <w:rPr>
          <w:noProof/>
        </w:rPr>
        <w:tab/>
        <w:t>Relation to session signaling bitrate information</w:t>
      </w:r>
      <w:bookmarkEnd w:id="1852"/>
      <w:bookmarkEnd w:id="1853"/>
      <w:bookmarkEnd w:id="1854"/>
      <w:bookmarkEnd w:id="1855"/>
      <w:bookmarkEnd w:id="1856"/>
      <w:bookmarkEnd w:id="1857"/>
      <w:bookmarkEnd w:id="1858"/>
      <w:bookmarkEnd w:id="1859"/>
      <w:bookmarkEnd w:id="1860"/>
      <w:bookmarkEnd w:id="1861"/>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62" w:name="_Toc26369360"/>
      <w:bookmarkStart w:id="1863" w:name="_Toc36227242"/>
      <w:bookmarkStart w:id="1864" w:name="_Toc36228257"/>
      <w:bookmarkStart w:id="1865" w:name="_Toc36228884"/>
      <w:bookmarkStart w:id="1866" w:name="_Toc68847203"/>
      <w:bookmarkStart w:id="1867" w:name="_Toc74611138"/>
      <w:bookmarkStart w:id="1868" w:name="_Toc75566417"/>
      <w:bookmarkStart w:id="1869" w:name="_Toc89789968"/>
      <w:bookmarkStart w:id="1870" w:name="_Toc99466605"/>
      <w:bookmarkStart w:id="1871" w:name="_Toc170382741"/>
      <w:r w:rsidRPr="00567618">
        <w:rPr>
          <w:noProof/>
        </w:rPr>
        <w:t>10.7.3</w:t>
      </w:r>
      <w:r w:rsidRPr="00567618">
        <w:rPr>
          <w:noProof/>
        </w:rPr>
        <w:tab/>
        <w:t>Use with dynamic bitrate adaptation</w:t>
      </w:r>
      <w:bookmarkEnd w:id="1862"/>
      <w:bookmarkEnd w:id="1863"/>
      <w:bookmarkEnd w:id="1864"/>
      <w:bookmarkEnd w:id="1865"/>
      <w:bookmarkEnd w:id="1866"/>
      <w:bookmarkEnd w:id="1867"/>
      <w:bookmarkEnd w:id="1868"/>
      <w:bookmarkEnd w:id="1869"/>
      <w:bookmarkEnd w:id="1870"/>
      <w:bookmarkEnd w:id="1871"/>
    </w:p>
    <w:p w14:paraId="72005E53" w14:textId="77777777" w:rsidR="00FC7E52" w:rsidRPr="00567618" w:rsidRDefault="00FC7E52" w:rsidP="00FC7E52">
      <w:pPr>
        <w:pStyle w:val="Heading4"/>
        <w:rPr>
          <w:noProof/>
        </w:rPr>
      </w:pPr>
      <w:bookmarkStart w:id="1872" w:name="_Toc26369361"/>
      <w:bookmarkStart w:id="1873" w:name="_Toc36227243"/>
      <w:bookmarkStart w:id="1874" w:name="_Toc36228258"/>
      <w:bookmarkStart w:id="1875" w:name="_Toc36228885"/>
      <w:bookmarkStart w:id="1876" w:name="_Toc68847204"/>
      <w:bookmarkStart w:id="1877" w:name="_Toc74611139"/>
      <w:bookmarkStart w:id="1878" w:name="_Toc75566418"/>
      <w:bookmarkStart w:id="1879" w:name="_Toc89789969"/>
      <w:bookmarkStart w:id="1880" w:name="_Toc99466606"/>
      <w:bookmarkStart w:id="1881" w:name="_Toc170382742"/>
      <w:r w:rsidRPr="00567618">
        <w:rPr>
          <w:noProof/>
        </w:rPr>
        <w:t>10.7.3.1</w:t>
      </w:r>
      <w:r w:rsidRPr="00567618">
        <w:rPr>
          <w:noProof/>
        </w:rPr>
        <w:tab/>
        <w:t>General</w:t>
      </w:r>
      <w:bookmarkEnd w:id="1872"/>
      <w:bookmarkEnd w:id="1873"/>
      <w:bookmarkEnd w:id="1874"/>
      <w:bookmarkEnd w:id="1875"/>
      <w:bookmarkEnd w:id="1876"/>
      <w:bookmarkEnd w:id="1877"/>
      <w:bookmarkEnd w:id="1878"/>
      <w:bookmarkEnd w:id="1879"/>
      <w:bookmarkEnd w:id="1880"/>
      <w:bookmarkEnd w:id="1881"/>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82" w:name="_Toc26369362"/>
      <w:bookmarkStart w:id="1883" w:name="_Toc36227244"/>
      <w:bookmarkStart w:id="1884" w:name="_Toc36228259"/>
      <w:bookmarkStart w:id="1885" w:name="_Toc36228886"/>
      <w:bookmarkStart w:id="1886" w:name="_Toc68847205"/>
      <w:bookmarkStart w:id="1887" w:name="_Toc74611140"/>
      <w:bookmarkStart w:id="1888" w:name="_Toc75566419"/>
      <w:bookmarkStart w:id="1889" w:name="_Toc89789970"/>
      <w:bookmarkStart w:id="1890" w:name="_Toc99466607"/>
      <w:bookmarkStart w:id="1891" w:name="_Toc170382743"/>
      <w:r w:rsidRPr="00567618">
        <w:rPr>
          <w:noProof/>
        </w:rPr>
        <w:t>10.7.3.2</w:t>
      </w:r>
      <w:r w:rsidRPr="00567618">
        <w:rPr>
          <w:noProof/>
        </w:rPr>
        <w:tab/>
        <w:t>Adaptation of sent media</w:t>
      </w:r>
      <w:bookmarkEnd w:id="1882"/>
      <w:bookmarkEnd w:id="1883"/>
      <w:bookmarkEnd w:id="1884"/>
      <w:bookmarkEnd w:id="1885"/>
      <w:bookmarkEnd w:id="1886"/>
      <w:bookmarkEnd w:id="1887"/>
      <w:bookmarkEnd w:id="1888"/>
      <w:bookmarkEnd w:id="1889"/>
      <w:bookmarkEnd w:id="1890"/>
      <w:bookmarkEnd w:id="1891"/>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92" w:name="_Toc26369363"/>
      <w:bookmarkStart w:id="1893" w:name="_Toc36227245"/>
      <w:bookmarkStart w:id="1894" w:name="_Toc36228260"/>
      <w:bookmarkStart w:id="1895" w:name="_Toc36228887"/>
      <w:bookmarkStart w:id="1896" w:name="_Toc68847206"/>
      <w:bookmarkStart w:id="1897" w:name="_Toc74611141"/>
      <w:bookmarkStart w:id="1898" w:name="_Toc75566420"/>
      <w:bookmarkStart w:id="1899" w:name="_Toc89789971"/>
      <w:bookmarkStart w:id="1900" w:name="_Toc99466608"/>
      <w:bookmarkStart w:id="1901" w:name="_Toc170382744"/>
      <w:r w:rsidRPr="00567618">
        <w:rPr>
          <w:noProof/>
        </w:rPr>
        <w:t>10.7.3.3</w:t>
      </w:r>
      <w:r w:rsidRPr="00567618">
        <w:rPr>
          <w:noProof/>
        </w:rPr>
        <w:tab/>
        <w:t>Adaptation of received media</w:t>
      </w:r>
      <w:bookmarkEnd w:id="1892"/>
      <w:bookmarkEnd w:id="1893"/>
      <w:bookmarkEnd w:id="1894"/>
      <w:bookmarkEnd w:id="1895"/>
      <w:bookmarkEnd w:id="1896"/>
      <w:bookmarkEnd w:id="1897"/>
      <w:bookmarkEnd w:id="1898"/>
      <w:bookmarkEnd w:id="1899"/>
      <w:bookmarkEnd w:id="1900"/>
      <w:bookmarkEnd w:id="1901"/>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902" w:name="_Toc26369364"/>
      <w:bookmarkStart w:id="1903" w:name="_Toc36227246"/>
      <w:bookmarkStart w:id="1904" w:name="_Toc36228261"/>
      <w:bookmarkStart w:id="1905" w:name="_Toc36228888"/>
      <w:bookmarkStart w:id="1906" w:name="_Toc68847207"/>
      <w:bookmarkStart w:id="1907" w:name="_Toc74611142"/>
      <w:bookmarkStart w:id="1908" w:name="_Toc75566421"/>
      <w:bookmarkStart w:id="1909" w:name="_Toc89789972"/>
      <w:bookmarkStart w:id="1910" w:name="_Toc99466609"/>
      <w:bookmarkStart w:id="1911" w:name="_Toc170382745"/>
      <w:r w:rsidRPr="00567618">
        <w:rPr>
          <w:noProof/>
        </w:rPr>
        <w:t>10.7.4</w:t>
      </w:r>
      <w:r w:rsidRPr="00567618">
        <w:rPr>
          <w:noProof/>
        </w:rPr>
        <w:tab/>
        <w:t>Message mapping for LTE access</w:t>
      </w:r>
      <w:bookmarkEnd w:id="1902"/>
      <w:bookmarkEnd w:id="1903"/>
      <w:bookmarkEnd w:id="1904"/>
      <w:bookmarkEnd w:id="1905"/>
      <w:bookmarkEnd w:id="1906"/>
      <w:bookmarkEnd w:id="1907"/>
      <w:bookmarkEnd w:id="1908"/>
      <w:bookmarkEnd w:id="1909"/>
      <w:bookmarkEnd w:id="1910"/>
      <w:bookmarkEnd w:id="1911"/>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912" w:name="_Toc26369365"/>
      <w:bookmarkStart w:id="1913" w:name="_Toc36227247"/>
      <w:bookmarkStart w:id="1914" w:name="_Toc36228262"/>
      <w:bookmarkStart w:id="1915" w:name="_Toc36228889"/>
      <w:bookmarkStart w:id="1916" w:name="_Toc68847208"/>
      <w:bookmarkStart w:id="1917" w:name="_Toc74611143"/>
      <w:bookmarkStart w:id="1918" w:name="_Toc75566422"/>
      <w:bookmarkStart w:id="1919" w:name="_Toc89789973"/>
      <w:bookmarkStart w:id="1920" w:name="_Toc99466610"/>
      <w:bookmarkStart w:id="1921" w:name="_Toc170382746"/>
      <w:r w:rsidRPr="00567618">
        <w:rPr>
          <w:noProof/>
        </w:rPr>
        <w:t>10.7.5</w:t>
      </w:r>
      <w:r w:rsidRPr="00567618">
        <w:rPr>
          <w:noProof/>
        </w:rPr>
        <w:tab/>
        <w:t>Message mapping for NR access</w:t>
      </w:r>
      <w:bookmarkEnd w:id="1912"/>
      <w:bookmarkEnd w:id="1913"/>
      <w:bookmarkEnd w:id="1914"/>
      <w:bookmarkEnd w:id="1915"/>
      <w:bookmarkEnd w:id="1916"/>
      <w:bookmarkEnd w:id="1917"/>
      <w:bookmarkEnd w:id="1918"/>
      <w:bookmarkEnd w:id="1919"/>
      <w:bookmarkEnd w:id="1920"/>
      <w:bookmarkEnd w:id="1921"/>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922" w:name="_Toc26369366"/>
      <w:bookmarkStart w:id="1923" w:name="_Toc36227248"/>
      <w:bookmarkStart w:id="1924" w:name="_Toc36228263"/>
      <w:bookmarkStart w:id="1925" w:name="_Toc36228890"/>
      <w:bookmarkStart w:id="1926" w:name="_Toc68847209"/>
      <w:bookmarkStart w:id="1927" w:name="_Toc74611144"/>
      <w:bookmarkStart w:id="1928" w:name="_Toc75566423"/>
      <w:bookmarkStart w:id="1929" w:name="_Toc89789974"/>
      <w:bookmarkStart w:id="1930" w:name="_Toc99466611"/>
      <w:bookmarkStart w:id="1931" w:name="_Toc170382747"/>
      <w:r w:rsidRPr="00567618">
        <w:t>11</w:t>
      </w:r>
      <w:r w:rsidRPr="00567618">
        <w:tab/>
        <w:t>Front-end handling</w:t>
      </w:r>
      <w:bookmarkEnd w:id="1922"/>
      <w:bookmarkEnd w:id="1923"/>
      <w:bookmarkEnd w:id="1924"/>
      <w:bookmarkEnd w:id="1925"/>
      <w:bookmarkEnd w:id="1926"/>
      <w:bookmarkEnd w:id="1927"/>
      <w:bookmarkEnd w:id="1928"/>
      <w:bookmarkEnd w:id="1929"/>
      <w:bookmarkEnd w:id="1930"/>
      <w:bookmarkEnd w:id="1931"/>
    </w:p>
    <w:p w14:paraId="48268DE1" w14:textId="77777777" w:rsidR="00FC7E52" w:rsidRPr="00567618" w:rsidRDefault="00FC7E52" w:rsidP="00FC7E52">
      <w:pPr>
        <w:pStyle w:val="Heading2"/>
      </w:pPr>
      <w:bookmarkStart w:id="1932" w:name="_Toc26369367"/>
      <w:bookmarkStart w:id="1933" w:name="_Toc36227249"/>
      <w:bookmarkStart w:id="1934" w:name="_Toc36228264"/>
      <w:bookmarkStart w:id="1935" w:name="_Toc36228891"/>
      <w:bookmarkStart w:id="1936" w:name="_Toc68847210"/>
      <w:bookmarkStart w:id="1937" w:name="_Toc74611145"/>
      <w:bookmarkStart w:id="1938" w:name="_Toc75566424"/>
      <w:bookmarkStart w:id="1939" w:name="_Toc89789975"/>
      <w:bookmarkStart w:id="1940" w:name="_Toc99466612"/>
      <w:bookmarkStart w:id="1941" w:name="_Toc170382748"/>
      <w:r w:rsidRPr="00567618">
        <w:t>11.1</w:t>
      </w:r>
      <w:r w:rsidRPr="00567618">
        <w:tab/>
        <w:t>General</w:t>
      </w:r>
      <w:bookmarkEnd w:id="1932"/>
      <w:bookmarkEnd w:id="1933"/>
      <w:bookmarkEnd w:id="1934"/>
      <w:bookmarkEnd w:id="1935"/>
      <w:bookmarkEnd w:id="1936"/>
      <w:bookmarkEnd w:id="1937"/>
      <w:bookmarkEnd w:id="1938"/>
      <w:bookmarkEnd w:id="1939"/>
      <w:bookmarkEnd w:id="1940"/>
      <w:bookmarkEnd w:id="1941"/>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8" type="#_x0000_t75" style="width:434pt;height:415pt" o:ole="" fillcolor="window">
            <v:imagedata r:id="rId117" o:title=""/>
          </v:shape>
          <o:OLEObject Type="Embed" ProgID="Word.Picture.8" ShapeID="_x0000_i1078" DrawAspect="Content" ObjectID="_1780997224" r:id="rId118"/>
        </w:object>
      </w:r>
    </w:p>
    <w:p w14:paraId="04E8E58C" w14:textId="77777777" w:rsidR="00FC7E52" w:rsidRDefault="00FC7E52" w:rsidP="00FC7E52">
      <w:pPr>
        <w:pStyle w:val="TF"/>
        <w:spacing w:after="0"/>
        <w:rPr>
          <w:bCs/>
        </w:rPr>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1B63D08B" w14:textId="5A1315A1" w:rsidR="003B0BD9" w:rsidRDefault="003B0BD9" w:rsidP="003B0BD9">
      <w:pPr>
        <w:rPr>
          <w:noProof/>
        </w:rPr>
      </w:pPr>
      <w:r w:rsidRPr="00B0316A">
        <w:rPr>
          <w:noProof/>
        </w:rPr>
        <w:t xml:space="preserve">An MTSI client in terminal supporting the IVAS codec shall conform to the minimum performance requirements on acoustic characteristics specified in TS 26.261 </w:t>
      </w:r>
      <w:r w:rsidR="00501814">
        <w:rPr>
          <w:noProof/>
        </w:rPr>
        <w:t>[193]</w:t>
      </w:r>
      <w:r w:rsidRPr="00B0316A">
        <w:rPr>
          <w:noProof/>
        </w:rPr>
        <w:t>.</w:t>
      </w:r>
    </w:p>
    <w:p w14:paraId="0F28DA45" w14:textId="77777777" w:rsidR="003B0BD9" w:rsidRPr="00567618" w:rsidRDefault="003B0BD9" w:rsidP="00FC7E52">
      <w:pPr>
        <w:pStyle w:val="TF"/>
        <w:spacing w:after="0"/>
      </w:pPr>
    </w:p>
    <w:p w14:paraId="75BACF99" w14:textId="77777777" w:rsidR="00FC7E52" w:rsidRPr="00567618" w:rsidRDefault="00FC7E52" w:rsidP="00FC7E52">
      <w:pPr>
        <w:pStyle w:val="Heading1"/>
      </w:pPr>
      <w:bookmarkStart w:id="1942" w:name="_Toc26369368"/>
      <w:bookmarkStart w:id="1943" w:name="_Toc36227250"/>
      <w:bookmarkStart w:id="1944" w:name="_Toc36228265"/>
      <w:bookmarkStart w:id="1945" w:name="_Toc36228892"/>
      <w:bookmarkStart w:id="1946" w:name="_Toc68847211"/>
      <w:bookmarkStart w:id="1947" w:name="_Toc74611146"/>
      <w:bookmarkStart w:id="1948" w:name="_Toc75566425"/>
      <w:bookmarkStart w:id="1949" w:name="_Toc89789976"/>
      <w:bookmarkStart w:id="1950" w:name="_Toc99466613"/>
      <w:bookmarkStart w:id="1951" w:name="_Toc170382749"/>
      <w:r w:rsidRPr="00567618">
        <w:t>12</w:t>
      </w:r>
      <w:r w:rsidRPr="00567618">
        <w:tab/>
        <w:t>Inter-working</w:t>
      </w:r>
      <w:bookmarkEnd w:id="1942"/>
      <w:bookmarkEnd w:id="1943"/>
      <w:bookmarkEnd w:id="1944"/>
      <w:bookmarkEnd w:id="1945"/>
      <w:bookmarkEnd w:id="1946"/>
      <w:bookmarkEnd w:id="1947"/>
      <w:bookmarkEnd w:id="1948"/>
      <w:bookmarkEnd w:id="1949"/>
      <w:bookmarkEnd w:id="1950"/>
      <w:bookmarkEnd w:id="1951"/>
    </w:p>
    <w:p w14:paraId="1ABB1313" w14:textId="77777777" w:rsidR="00FC7E52" w:rsidRPr="00567618" w:rsidRDefault="00FC7E52" w:rsidP="00FC7E52">
      <w:pPr>
        <w:pStyle w:val="Heading2"/>
      </w:pPr>
      <w:bookmarkStart w:id="1952" w:name="_Toc26369369"/>
      <w:bookmarkStart w:id="1953" w:name="_Toc36227251"/>
      <w:bookmarkStart w:id="1954" w:name="_Toc36228266"/>
      <w:bookmarkStart w:id="1955" w:name="_Toc36228893"/>
      <w:bookmarkStart w:id="1956" w:name="_Toc68847212"/>
      <w:bookmarkStart w:id="1957" w:name="_Toc74611147"/>
      <w:bookmarkStart w:id="1958" w:name="_Toc75566426"/>
      <w:bookmarkStart w:id="1959" w:name="_Toc89789977"/>
      <w:bookmarkStart w:id="1960" w:name="_Toc99466614"/>
      <w:bookmarkStart w:id="1961" w:name="_Toc170382750"/>
      <w:r w:rsidRPr="00567618">
        <w:t>12.1</w:t>
      </w:r>
      <w:r w:rsidRPr="00567618">
        <w:tab/>
        <w:t>General</w:t>
      </w:r>
      <w:bookmarkEnd w:id="1952"/>
      <w:bookmarkEnd w:id="1953"/>
      <w:bookmarkEnd w:id="1954"/>
      <w:bookmarkEnd w:id="1955"/>
      <w:bookmarkEnd w:id="1956"/>
      <w:bookmarkEnd w:id="1957"/>
      <w:bookmarkEnd w:id="1958"/>
      <w:bookmarkEnd w:id="1959"/>
      <w:bookmarkEnd w:id="1960"/>
      <w:bookmarkEnd w:id="1961"/>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62" w:name="_Toc26369370"/>
      <w:bookmarkStart w:id="1963" w:name="_Toc36227252"/>
      <w:bookmarkStart w:id="1964" w:name="_Toc36228267"/>
      <w:bookmarkStart w:id="1965" w:name="_Toc36228894"/>
      <w:bookmarkStart w:id="1966" w:name="_Toc68847213"/>
      <w:bookmarkStart w:id="1967" w:name="_Toc74611148"/>
      <w:bookmarkStart w:id="1968" w:name="_Toc75566427"/>
      <w:bookmarkStart w:id="1969" w:name="_Toc89789978"/>
      <w:bookmarkStart w:id="1970" w:name="_Toc99466615"/>
      <w:bookmarkStart w:id="1971" w:name="_Toc170382751"/>
      <w:r w:rsidRPr="00567618">
        <w:t>12.2</w:t>
      </w:r>
      <w:r w:rsidRPr="00567618">
        <w:tab/>
        <w:t>3G-324M</w:t>
      </w:r>
      <w:bookmarkEnd w:id="1962"/>
      <w:bookmarkEnd w:id="1963"/>
      <w:bookmarkEnd w:id="1964"/>
      <w:bookmarkEnd w:id="1965"/>
      <w:bookmarkEnd w:id="1966"/>
      <w:bookmarkEnd w:id="1967"/>
      <w:bookmarkEnd w:id="1968"/>
      <w:bookmarkEnd w:id="1969"/>
      <w:bookmarkEnd w:id="1970"/>
      <w:bookmarkEnd w:id="1971"/>
    </w:p>
    <w:p w14:paraId="55F0FD45" w14:textId="77777777" w:rsidR="00FC7E52" w:rsidRPr="00567618" w:rsidRDefault="00FC7E52" w:rsidP="00FC7E52">
      <w:pPr>
        <w:pStyle w:val="Heading3"/>
      </w:pPr>
      <w:bookmarkStart w:id="1972" w:name="_Toc26369371"/>
      <w:bookmarkStart w:id="1973" w:name="_Toc36227253"/>
      <w:bookmarkStart w:id="1974" w:name="_Toc36228268"/>
      <w:bookmarkStart w:id="1975" w:name="_Toc36228895"/>
      <w:bookmarkStart w:id="1976" w:name="_Toc68847214"/>
      <w:bookmarkStart w:id="1977" w:name="_Toc74611149"/>
      <w:bookmarkStart w:id="1978" w:name="_Toc75566428"/>
      <w:bookmarkStart w:id="1979" w:name="_Toc89789979"/>
      <w:bookmarkStart w:id="1980" w:name="_Toc99466616"/>
      <w:bookmarkStart w:id="1981" w:name="_Toc170382752"/>
      <w:r w:rsidRPr="00567618">
        <w:t>12.2.1</w:t>
      </w:r>
      <w:r w:rsidRPr="00567618">
        <w:tab/>
        <w:t>General</w:t>
      </w:r>
      <w:bookmarkEnd w:id="1972"/>
      <w:bookmarkEnd w:id="1973"/>
      <w:bookmarkEnd w:id="1974"/>
      <w:bookmarkEnd w:id="1975"/>
      <w:bookmarkEnd w:id="1976"/>
      <w:bookmarkEnd w:id="1977"/>
      <w:bookmarkEnd w:id="1978"/>
      <w:bookmarkEnd w:id="1979"/>
      <w:bookmarkEnd w:id="1980"/>
      <w:bookmarkEnd w:id="1981"/>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82" w:name="_Toc26369372"/>
      <w:bookmarkStart w:id="1983" w:name="_Toc36227254"/>
      <w:bookmarkStart w:id="1984" w:name="_Toc36228269"/>
      <w:bookmarkStart w:id="1985" w:name="_Toc36228896"/>
      <w:bookmarkStart w:id="1986" w:name="_Toc68847215"/>
      <w:bookmarkStart w:id="1987" w:name="_Toc74611150"/>
      <w:bookmarkStart w:id="1988" w:name="_Toc75566429"/>
      <w:bookmarkStart w:id="1989" w:name="_Toc89789980"/>
      <w:bookmarkStart w:id="1990" w:name="_Toc99466617"/>
      <w:bookmarkStart w:id="1991" w:name="_Toc170382753"/>
      <w:r w:rsidRPr="00567618">
        <w:t>12.2.2</w:t>
      </w:r>
      <w:r w:rsidRPr="00567618">
        <w:tab/>
        <w:t>Codec usage</w:t>
      </w:r>
      <w:bookmarkEnd w:id="1982"/>
      <w:bookmarkEnd w:id="1983"/>
      <w:bookmarkEnd w:id="1984"/>
      <w:bookmarkEnd w:id="1985"/>
      <w:bookmarkEnd w:id="1986"/>
      <w:bookmarkEnd w:id="1987"/>
      <w:bookmarkEnd w:id="1988"/>
      <w:bookmarkEnd w:id="1989"/>
      <w:bookmarkEnd w:id="1990"/>
      <w:bookmarkEnd w:id="1991"/>
    </w:p>
    <w:p w14:paraId="37B347F8" w14:textId="77777777" w:rsidR="00FC7E52" w:rsidRPr="00567618" w:rsidRDefault="00FC7E52" w:rsidP="00FC7E52">
      <w:pPr>
        <w:pStyle w:val="Heading4"/>
      </w:pPr>
      <w:bookmarkStart w:id="1992" w:name="_Toc26369373"/>
      <w:bookmarkStart w:id="1993" w:name="_Toc36227255"/>
      <w:bookmarkStart w:id="1994" w:name="_Toc36228270"/>
      <w:bookmarkStart w:id="1995" w:name="_Toc36228897"/>
      <w:bookmarkStart w:id="1996" w:name="_Toc68847216"/>
      <w:bookmarkStart w:id="1997" w:name="_Toc74611151"/>
      <w:bookmarkStart w:id="1998" w:name="_Toc75566430"/>
      <w:bookmarkStart w:id="1999" w:name="_Toc89789981"/>
      <w:bookmarkStart w:id="2000" w:name="_Toc99466618"/>
      <w:bookmarkStart w:id="2001" w:name="_Toc170382754"/>
      <w:r w:rsidRPr="00567618">
        <w:t>12.2.2.1</w:t>
      </w:r>
      <w:r w:rsidRPr="00567618">
        <w:tab/>
        <w:t>General</w:t>
      </w:r>
      <w:bookmarkEnd w:id="1992"/>
      <w:bookmarkEnd w:id="1993"/>
      <w:bookmarkEnd w:id="1994"/>
      <w:bookmarkEnd w:id="1995"/>
      <w:bookmarkEnd w:id="1996"/>
      <w:bookmarkEnd w:id="1997"/>
      <w:bookmarkEnd w:id="1998"/>
      <w:bookmarkEnd w:id="1999"/>
      <w:bookmarkEnd w:id="2000"/>
      <w:bookmarkEnd w:id="2001"/>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2002" w:name="_Toc26369374"/>
      <w:bookmarkStart w:id="2003" w:name="_Toc36227256"/>
      <w:bookmarkStart w:id="2004" w:name="_Toc36228271"/>
      <w:bookmarkStart w:id="2005" w:name="_Toc36228898"/>
      <w:bookmarkStart w:id="2006" w:name="_Toc68847217"/>
      <w:bookmarkStart w:id="2007" w:name="_Toc74611152"/>
      <w:bookmarkStart w:id="2008" w:name="_Toc75566431"/>
      <w:bookmarkStart w:id="2009" w:name="_Toc89789982"/>
      <w:bookmarkStart w:id="2010" w:name="_Toc99466619"/>
      <w:bookmarkStart w:id="2011" w:name="_Toc170382755"/>
      <w:r w:rsidRPr="00567618">
        <w:t>12.2.2.2</w:t>
      </w:r>
      <w:r w:rsidRPr="00567618">
        <w:tab/>
        <w:t>Text</w:t>
      </w:r>
      <w:bookmarkEnd w:id="2002"/>
      <w:bookmarkEnd w:id="2003"/>
      <w:bookmarkEnd w:id="2004"/>
      <w:bookmarkEnd w:id="2005"/>
      <w:bookmarkEnd w:id="2006"/>
      <w:bookmarkEnd w:id="2007"/>
      <w:bookmarkEnd w:id="2008"/>
      <w:bookmarkEnd w:id="2009"/>
      <w:bookmarkEnd w:id="2010"/>
      <w:bookmarkEnd w:id="2011"/>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2012" w:name="_Toc26369375"/>
      <w:bookmarkStart w:id="2013" w:name="_Toc36227257"/>
      <w:bookmarkStart w:id="2014" w:name="_Toc36228272"/>
      <w:bookmarkStart w:id="2015" w:name="_Toc36228899"/>
      <w:bookmarkStart w:id="2016" w:name="_Toc68847218"/>
      <w:bookmarkStart w:id="2017" w:name="_Toc74611153"/>
      <w:bookmarkStart w:id="2018" w:name="_Toc75566432"/>
      <w:bookmarkStart w:id="2019" w:name="_Toc89789983"/>
      <w:bookmarkStart w:id="2020" w:name="_Toc99466620"/>
      <w:bookmarkStart w:id="2021" w:name="_Toc170382756"/>
      <w:r w:rsidRPr="00567618">
        <w:t>12.2.3</w:t>
      </w:r>
      <w:r w:rsidRPr="00567618">
        <w:tab/>
        <w:t>Payload format</w:t>
      </w:r>
      <w:bookmarkEnd w:id="2012"/>
      <w:bookmarkEnd w:id="2013"/>
      <w:bookmarkEnd w:id="2014"/>
      <w:bookmarkEnd w:id="2015"/>
      <w:bookmarkEnd w:id="2016"/>
      <w:bookmarkEnd w:id="2017"/>
      <w:bookmarkEnd w:id="2018"/>
      <w:bookmarkEnd w:id="2019"/>
      <w:bookmarkEnd w:id="2020"/>
      <w:bookmarkEnd w:id="2021"/>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2022" w:name="_Toc26369376"/>
      <w:bookmarkStart w:id="2023" w:name="_Toc36227258"/>
      <w:bookmarkStart w:id="2024" w:name="_Toc36228273"/>
      <w:bookmarkStart w:id="2025" w:name="_Toc36228900"/>
      <w:bookmarkStart w:id="2026" w:name="_Toc68847219"/>
      <w:bookmarkStart w:id="2027" w:name="_Toc74611154"/>
      <w:bookmarkStart w:id="2028" w:name="_Toc75566433"/>
      <w:bookmarkStart w:id="2029" w:name="_Toc89789984"/>
      <w:bookmarkStart w:id="2030" w:name="_Toc99466621"/>
      <w:bookmarkStart w:id="2031" w:name="_Toc170382757"/>
      <w:r w:rsidRPr="00567618">
        <w:t>12.2.4</w:t>
      </w:r>
      <w:r w:rsidRPr="00567618">
        <w:tab/>
        <w:t>MTSI media gateway trans-packetization</w:t>
      </w:r>
      <w:bookmarkEnd w:id="2022"/>
      <w:bookmarkEnd w:id="2023"/>
      <w:bookmarkEnd w:id="2024"/>
      <w:bookmarkEnd w:id="2025"/>
      <w:bookmarkEnd w:id="2026"/>
      <w:bookmarkEnd w:id="2027"/>
      <w:bookmarkEnd w:id="2028"/>
      <w:bookmarkEnd w:id="2029"/>
      <w:bookmarkEnd w:id="2030"/>
      <w:bookmarkEnd w:id="2031"/>
    </w:p>
    <w:p w14:paraId="52ECB90C" w14:textId="77777777" w:rsidR="00FC7E52" w:rsidRPr="00567618" w:rsidRDefault="00FC7E52" w:rsidP="00FC7E52">
      <w:pPr>
        <w:pStyle w:val="Heading4"/>
      </w:pPr>
      <w:bookmarkStart w:id="2032" w:name="_Toc26369377"/>
      <w:bookmarkStart w:id="2033" w:name="_Toc36227259"/>
      <w:bookmarkStart w:id="2034" w:name="_Toc36228274"/>
      <w:bookmarkStart w:id="2035" w:name="_Toc36228901"/>
      <w:bookmarkStart w:id="2036" w:name="_Toc68847220"/>
      <w:bookmarkStart w:id="2037" w:name="_Toc74611155"/>
      <w:bookmarkStart w:id="2038" w:name="_Toc75566434"/>
      <w:bookmarkStart w:id="2039" w:name="_Toc89789985"/>
      <w:bookmarkStart w:id="2040" w:name="_Toc99466622"/>
      <w:bookmarkStart w:id="2041" w:name="_Toc170382758"/>
      <w:r w:rsidRPr="00567618">
        <w:t>12.2.4.1</w:t>
      </w:r>
      <w:r w:rsidRPr="00567618">
        <w:tab/>
        <w:t>General</w:t>
      </w:r>
      <w:bookmarkEnd w:id="2032"/>
      <w:bookmarkEnd w:id="2033"/>
      <w:bookmarkEnd w:id="2034"/>
      <w:bookmarkEnd w:id="2035"/>
      <w:bookmarkEnd w:id="2036"/>
      <w:bookmarkEnd w:id="2037"/>
      <w:bookmarkEnd w:id="2038"/>
      <w:bookmarkEnd w:id="2039"/>
      <w:bookmarkEnd w:id="2040"/>
      <w:bookmarkEnd w:id="2041"/>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42" w:name="_Toc26369378"/>
      <w:bookmarkStart w:id="2043" w:name="_Toc36227260"/>
      <w:bookmarkStart w:id="2044" w:name="_Toc36228275"/>
      <w:bookmarkStart w:id="2045" w:name="_Toc36228902"/>
      <w:bookmarkStart w:id="2046" w:name="_Toc68847221"/>
      <w:bookmarkStart w:id="2047" w:name="_Toc74611156"/>
      <w:bookmarkStart w:id="2048" w:name="_Toc75566435"/>
      <w:bookmarkStart w:id="2049" w:name="_Toc89789986"/>
      <w:bookmarkStart w:id="2050" w:name="_Toc99466623"/>
      <w:bookmarkStart w:id="2051" w:name="_Toc170382759"/>
      <w:r w:rsidRPr="00567618">
        <w:t>12.2.4.2</w:t>
      </w:r>
      <w:r w:rsidRPr="00567618">
        <w:tab/>
        <w:t>Speech de-jitter buffer</w:t>
      </w:r>
      <w:bookmarkEnd w:id="2042"/>
      <w:bookmarkEnd w:id="2043"/>
      <w:bookmarkEnd w:id="2044"/>
      <w:bookmarkEnd w:id="2045"/>
      <w:bookmarkEnd w:id="2046"/>
      <w:bookmarkEnd w:id="2047"/>
      <w:bookmarkEnd w:id="2048"/>
      <w:bookmarkEnd w:id="2049"/>
      <w:bookmarkEnd w:id="2050"/>
      <w:bookmarkEnd w:id="2051"/>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52" w:name="_Toc26369379"/>
      <w:bookmarkStart w:id="2053" w:name="_Toc36227261"/>
      <w:bookmarkStart w:id="2054" w:name="_Toc36228276"/>
      <w:bookmarkStart w:id="2055" w:name="_Toc36228903"/>
      <w:bookmarkStart w:id="2056" w:name="_Toc68847222"/>
      <w:bookmarkStart w:id="2057" w:name="_Toc74611157"/>
      <w:bookmarkStart w:id="2058" w:name="_Toc75566436"/>
      <w:bookmarkStart w:id="2059" w:name="_Toc89789987"/>
      <w:bookmarkStart w:id="2060" w:name="_Toc99466624"/>
      <w:bookmarkStart w:id="2061" w:name="_Toc170382760"/>
      <w:r w:rsidRPr="00567618">
        <w:t>12.2.4.3</w:t>
      </w:r>
      <w:r w:rsidRPr="00567618">
        <w:tab/>
        <w:t>Video bitrate equalization</w:t>
      </w:r>
      <w:bookmarkEnd w:id="2052"/>
      <w:bookmarkEnd w:id="2053"/>
      <w:bookmarkEnd w:id="2054"/>
      <w:bookmarkEnd w:id="2055"/>
      <w:bookmarkEnd w:id="2056"/>
      <w:bookmarkEnd w:id="2057"/>
      <w:bookmarkEnd w:id="2058"/>
      <w:bookmarkEnd w:id="2059"/>
      <w:bookmarkEnd w:id="2060"/>
      <w:bookmarkEnd w:id="2061"/>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62" w:name="_Toc26369380"/>
      <w:bookmarkStart w:id="2063" w:name="_Toc36227262"/>
      <w:bookmarkStart w:id="2064" w:name="_Toc36228277"/>
      <w:bookmarkStart w:id="2065" w:name="_Toc36228904"/>
      <w:bookmarkStart w:id="2066" w:name="_Toc68847223"/>
      <w:bookmarkStart w:id="2067" w:name="_Toc74611158"/>
      <w:bookmarkStart w:id="2068" w:name="_Toc75566437"/>
      <w:bookmarkStart w:id="2069" w:name="_Toc89789988"/>
      <w:bookmarkStart w:id="2070" w:name="_Toc99466625"/>
      <w:bookmarkStart w:id="2071" w:name="_Toc170382761"/>
      <w:r w:rsidRPr="00567618">
        <w:t>12.2.4.4</w:t>
      </w:r>
      <w:r w:rsidRPr="00567618">
        <w:tab/>
        <w:t>Data loss detection</w:t>
      </w:r>
      <w:bookmarkEnd w:id="2062"/>
      <w:bookmarkEnd w:id="2063"/>
      <w:bookmarkEnd w:id="2064"/>
      <w:bookmarkEnd w:id="2065"/>
      <w:bookmarkEnd w:id="2066"/>
      <w:bookmarkEnd w:id="2067"/>
      <w:bookmarkEnd w:id="2068"/>
      <w:bookmarkEnd w:id="2069"/>
      <w:bookmarkEnd w:id="2070"/>
      <w:bookmarkEnd w:id="2071"/>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72" w:name="_Toc26369381"/>
      <w:bookmarkStart w:id="2073" w:name="_Toc36227263"/>
      <w:bookmarkStart w:id="2074" w:name="_Toc36228278"/>
      <w:bookmarkStart w:id="2075" w:name="_Toc36228905"/>
      <w:bookmarkStart w:id="2076" w:name="_Toc68847224"/>
      <w:bookmarkStart w:id="2077" w:name="_Toc74611159"/>
      <w:bookmarkStart w:id="2078" w:name="_Toc75566438"/>
      <w:bookmarkStart w:id="2079" w:name="_Toc89789989"/>
      <w:bookmarkStart w:id="2080" w:name="_Toc99466626"/>
      <w:bookmarkStart w:id="2081" w:name="_Toc170382762"/>
      <w:r w:rsidRPr="00567618">
        <w:t>12.2.4.5</w:t>
      </w:r>
      <w:r w:rsidRPr="00567618">
        <w:tab/>
        <w:t>Data integrity indication</w:t>
      </w:r>
      <w:bookmarkEnd w:id="2072"/>
      <w:bookmarkEnd w:id="2073"/>
      <w:bookmarkEnd w:id="2074"/>
      <w:bookmarkEnd w:id="2075"/>
      <w:bookmarkEnd w:id="2076"/>
      <w:bookmarkEnd w:id="2077"/>
      <w:bookmarkEnd w:id="2078"/>
      <w:bookmarkEnd w:id="2079"/>
      <w:bookmarkEnd w:id="2080"/>
      <w:bookmarkEnd w:id="2081"/>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82" w:name="_Toc26369382"/>
      <w:bookmarkStart w:id="2083" w:name="_Toc36227264"/>
      <w:bookmarkStart w:id="2084" w:name="_Toc36228279"/>
      <w:bookmarkStart w:id="2085" w:name="_Toc36228906"/>
      <w:bookmarkStart w:id="2086" w:name="_Toc68847225"/>
      <w:bookmarkStart w:id="2087" w:name="_Toc74611160"/>
      <w:bookmarkStart w:id="2088" w:name="_Toc75566439"/>
      <w:bookmarkStart w:id="2089" w:name="_Toc89789990"/>
      <w:bookmarkStart w:id="2090" w:name="_Toc99466627"/>
      <w:bookmarkStart w:id="2091" w:name="_Toc170382763"/>
      <w:r w:rsidRPr="00567618">
        <w:t>12.2.4.6</w:t>
      </w:r>
      <w:r w:rsidRPr="00567618">
        <w:tab/>
        <w:t>Packet size considerations</w:t>
      </w:r>
      <w:bookmarkEnd w:id="2082"/>
      <w:bookmarkEnd w:id="2083"/>
      <w:bookmarkEnd w:id="2084"/>
      <w:bookmarkEnd w:id="2085"/>
      <w:bookmarkEnd w:id="2086"/>
      <w:bookmarkEnd w:id="2087"/>
      <w:bookmarkEnd w:id="2088"/>
      <w:bookmarkEnd w:id="2089"/>
      <w:bookmarkEnd w:id="2090"/>
      <w:bookmarkEnd w:id="2091"/>
    </w:p>
    <w:p w14:paraId="3EC7D521" w14:textId="77777777" w:rsidR="00FC7E52" w:rsidRPr="00567618" w:rsidRDefault="00FC7E52" w:rsidP="00FC7E52">
      <w:pPr>
        <w:pStyle w:val="Heading5"/>
      </w:pPr>
      <w:bookmarkStart w:id="2092" w:name="_Toc26369383"/>
      <w:bookmarkStart w:id="2093" w:name="_Toc36227265"/>
      <w:bookmarkStart w:id="2094" w:name="_Toc36228280"/>
      <w:bookmarkStart w:id="2095" w:name="_Toc36228907"/>
      <w:bookmarkStart w:id="2096" w:name="_Toc68847226"/>
      <w:bookmarkStart w:id="2097" w:name="_Toc74611161"/>
      <w:bookmarkStart w:id="2098" w:name="_Toc75566440"/>
      <w:bookmarkStart w:id="2099" w:name="_Toc89789991"/>
      <w:bookmarkStart w:id="2100" w:name="_Toc99466628"/>
      <w:bookmarkStart w:id="2101" w:name="_Toc170382764"/>
      <w:r w:rsidRPr="00567618">
        <w:t>12.2.4.6.0</w:t>
      </w:r>
      <w:r w:rsidRPr="00567618">
        <w:tab/>
        <w:t>General</w:t>
      </w:r>
      <w:bookmarkEnd w:id="2092"/>
      <w:bookmarkEnd w:id="2093"/>
      <w:bookmarkEnd w:id="2094"/>
      <w:bookmarkEnd w:id="2095"/>
      <w:bookmarkEnd w:id="2096"/>
      <w:bookmarkEnd w:id="2097"/>
      <w:bookmarkEnd w:id="2098"/>
      <w:bookmarkEnd w:id="2099"/>
      <w:bookmarkEnd w:id="2100"/>
      <w:bookmarkEnd w:id="2101"/>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102" w:name="_Toc26369384"/>
      <w:bookmarkStart w:id="2103" w:name="_Toc36227266"/>
      <w:bookmarkStart w:id="2104" w:name="_Toc36228281"/>
      <w:bookmarkStart w:id="2105" w:name="_Toc36228908"/>
      <w:bookmarkStart w:id="2106" w:name="_Toc68847227"/>
      <w:bookmarkStart w:id="2107" w:name="_Toc74611162"/>
      <w:bookmarkStart w:id="2108" w:name="_Toc75566441"/>
      <w:bookmarkStart w:id="2109" w:name="_Toc89789992"/>
      <w:bookmarkStart w:id="2110" w:name="_Toc99466629"/>
      <w:bookmarkStart w:id="2111" w:name="_Toc170382765"/>
      <w:r w:rsidRPr="00567618">
        <w:t>12.2.4.6.1</w:t>
      </w:r>
      <w:r w:rsidRPr="00567618">
        <w:tab/>
        <w:t>The Maximum Receive SDU Size attribute "3gpp_MaxRecvSDUSize"</w:t>
      </w:r>
      <w:bookmarkEnd w:id="2102"/>
      <w:bookmarkEnd w:id="2103"/>
      <w:bookmarkEnd w:id="2104"/>
      <w:bookmarkEnd w:id="2105"/>
      <w:bookmarkEnd w:id="2106"/>
      <w:bookmarkEnd w:id="2107"/>
      <w:bookmarkEnd w:id="2108"/>
      <w:bookmarkEnd w:id="2109"/>
      <w:bookmarkEnd w:id="2110"/>
      <w:bookmarkEnd w:id="2111"/>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112" w:name="_Toc26369385"/>
      <w:bookmarkStart w:id="2113" w:name="_Toc36227267"/>
      <w:bookmarkStart w:id="2114" w:name="_Toc36228282"/>
      <w:bookmarkStart w:id="2115" w:name="_Toc36228909"/>
      <w:bookmarkStart w:id="2116" w:name="_Toc68847228"/>
      <w:bookmarkStart w:id="2117" w:name="_Toc74611163"/>
      <w:bookmarkStart w:id="2118" w:name="_Toc75566442"/>
      <w:bookmarkStart w:id="2119" w:name="_Toc89789993"/>
      <w:bookmarkStart w:id="2120" w:name="_Toc99466630"/>
      <w:bookmarkStart w:id="2121" w:name="_Toc170382766"/>
      <w:r w:rsidRPr="00567618">
        <w:t>12.2.4.7</w:t>
      </w:r>
      <w:r w:rsidRPr="00567618">
        <w:tab/>
        <w:t>Setting RTP timestamps</w:t>
      </w:r>
      <w:bookmarkEnd w:id="2112"/>
      <w:bookmarkEnd w:id="2113"/>
      <w:bookmarkEnd w:id="2114"/>
      <w:bookmarkEnd w:id="2115"/>
      <w:bookmarkEnd w:id="2116"/>
      <w:bookmarkEnd w:id="2117"/>
      <w:bookmarkEnd w:id="2118"/>
      <w:bookmarkEnd w:id="2119"/>
      <w:bookmarkEnd w:id="2120"/>
      <w:bookmarkEnd w:id="2121"/>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122" w:name="_Toc26369386"/>
      <w:bookmarkStart w:id="2123" w:name="_Toc36227268"/>
      <w:bookmarkStart w:id="2124" w:name="_Toc36228283"/>
      <w:bookmarkStart w:id="2125" w:name="_Toc36228910"/>
      <w:bookmarkStart w:id="2126" w:name="_Toc68847229"/>
      <w:bookmarkStart w:id="2127" w:name="_Toc74611164"/>
      <w:bookmarkStart w:id="2128" w:name="_Toc75566443"/>
      <w:bookmarkStart w:id="2129" w:name="_Toc89789994"/>
      <w:bookmarkStart w:id="2130" w:name="_Toc99466631"/>
      <w:bookmarkStart w:id="2131" w:name="_Toc170382767"/>
      <w:r w:rsidRPr="00567618">
        <w:t>12.2.4.8</w:t>
      </w:r>
      <w:r w:rsidRPr="00567618">
        <w:tab/>
        <w:t>Protocol termination</w:t>
      </w:r>
      <w:bookmarkEnd w:id="2122"/>
      <w:bookmarkEnd w:id="2123"/>
      <w:bookmarkEnd w:id="2124"/>
      <w:bookmarkEnd w:id="2125"/>
      <w:bookmarkEnd w:id="2126"/>
      <w:bookmarkEnd w:id="2127"/>
      <w:bookmarkEnd w:id="2128"/>
      <w:bookmarkEnd w:id="2129"/>
      <w:bookmarkEnd w:id="2130"/>
      <w:bookmarkEnd w:id="2131"/>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32" w:name="_Toc26369387"/>
      <w:bookmarkStart w:id="2133" w:name="_Toc36227269"/>
      <w:bookmarkStart w:id="2134" w:name="_Toc36228284"/>
      <w:bookmarkStart w:id="2135" w:name="_Toc36228911"/>
      <w:bookmarkStart w:id="2136" w:name="_Toc68847230"/>
      <w:bookmarkStart w:id="2137" w:name="_Toc74611165"/>
      <w:bookmarkStart w:id="2138" w:name="_Toc75566444"/>
      <w:bookmarkStart w:id="2139" w:name="_Toc89789995"/>
      <w:bookmarkStart w:id="2140" w:name="_Toc99466632"/>
      <w:bookmarkStart w:id="2141" w:name="_Toc170382768"/>
      <w:r w:rsidRPr="00567618">
        <w:t>12.2.4.9</w:t>
      </w:r>
      <w:r w:rsidRPr="00567618">
        <w:tab/>
        <w:t>Media synchronization</w:t>
      </w:r>
      <w:bookmarkEnd w:id="2132"/>
      <w:bookmarkEnd w:id="2133"/>
      <w:bookmarkEnd w:id="2134"/>
      <w:bookmarkEnd w:id="2135"/>
      <w:bookmarkEnd w:id="2136"/>
      <w:bookmarkEnd w:id="2137"/>
      <w:bookmarkEnd w:id="2138"/>
      <w:bookmarkEnd w:id="2139"/>
      <w:bookmarkEnd w:id="2140"/>
      <w:bookmarkEnd w:id="2141"/>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42" w:name="_Toc26369388"/>
      <w:bookmarkStart w:id="2143" w:name="_Toc36227270"/>
      <w:bookmarkStart w:id="2144" w:name="_Toc36228285"/>
      <w:bookmarkStart w:id="2145" w:name="_Toc36228912"/>
      <w:bookmarkStart w:id="2146" w:name="_Toc68847231"/>
      <w:bookmarkStart w:id="2147" w:name="_Toc74611166"/>
      <w:bookmarkStart w:id="2148" w:name="_Toc75566445"/>
      <w:bookmarkStart w:id="2149" w:name="_Toc89789996"/>
      <w:bookmarkStart w:id="2150" w:name="_Toc99466633"/>
      <w:bookmarkStart w:id="2151" w:name="_Toc170382769"/>
      <w:r w:rsidRPr="00567618">
        <w:t>12.2.5</w:t>
      </w:r>
      <w:r w:rsidRPr="00567618">
        <w:tab/>
        <w:t>Session control</w:t>
      </w:r>
      <w:bookmarkEnd w:id="2142"/>
      <w:bookmarkEnd w:id="2143"/>
      <w:bookmarkEnd w:id="2144"/>
      <w:bookmarkEnd w:id="2145"/>
      <w:bookmarkEnd w:id="2146"/>
      <w:bookmarkEnd w:id="2147"/>
      <w:bookmarkEnd w:id="2148"/>
      <w:bookmarkEnd w:id="2149"/>
      <w:bookmarkEnd w:id="2150"/>
      <w:bookmarkEnd w:id="2151"/>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52" w:name="_Toc26369389"/>
      <w:bookmarkStart w:id="2153" w:name="_Toc36227271"/>
      <w:bookmarkStart w:id="2154" w:name="_Toc36228286"/>
      <w:bookmarkStart w:id="2155" w:name="_Toc36228913"/>
      <w:bookmarkStart w:id="2156" w:name="_Toc68847232"/>
      <w:bookmarkStart w:id="2157" w:name="_Toc74611167"/>
      <w:bookmarkStart w:id="2158" w:name="_Toc75566446"/>
      <w:bookmarkStart w:id="2159" w:name="_Toc89789997"/>
      <w:bookmarkStart w:id="2160" w:name="_Toc99466634"/>
      <w:bookmarkStart w:id="2161" w:name="_Toc170382770"/>
      <w:r w:rsidRPr="00567618">
        <w:t>12.3</w:t>
      </w:r>
      <w:r w:rsidRPr="00567618">
        <w:tab/>
        <w:t>GERAN/UTRAN CS inter-working</w:t>
      </w:r>
      <w:bookmarkEnd w:id="2152"/>
      <w:bookmarkEnd w:id="2153"/>
      <w:bookmarkEnd w:id="2154"/>
      <w:bookmarkEnd w:id="2155"/>
      <w:bookmarkEnd w:id="2156"/>
      <w:bookmarkEnd w:id="2157"/>
      <w:bookmarkEnd w:id="2158"/>
      <w:bookmarkEnd w:id="2159"/>
      <w:bookmarkEnd w:id="2160"/>
      <w:bookmarkEnd w:id="2161"/>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62" w:name="_Toc26369390"/>
      <w:bookmarkStart w:id="2163" w:name="_Toc36227272"/>
      <w:bookmarkStart w:id="2164" w:name="_Toc36228287"/>
      <w:bookmarkStart w:id="2165" w:name="_Toc36228914"/>
      <w:bookmarkStart w:id="2166" w:name="_Toc68847233"/>
      <w:bookmarkStart w:id="2167" w:name="_Toc74611168"/>
      <w:bookmarkStart w:id="2168" w:name="_Toc75566447"/>
      <w:bookmarkStart w:id="2169" w:name="_Toc89789998"/>
      <w:bookmarkStart w:id="2170" w:name="_Toc99466635"/>
      <w:bookmarkStart w:id="2171" w:name="_Toc170382771"/>
      <w:r w:rsidRPr="00567618">
        <w:t>12.3.0</w:t>
      </w:r>
      <w:r w:rsidRPr="00567618">
        <w:tab/>
        <w:t>3G-324M</w:t>
      </w:r>
      <w:bookmarkEnd w:id="2162"/>
      <w:bookmarkEnd w:id="2163"/>
      <w:bookmarkEnd w:id="2164"/>
      <w:bookmarkEnd w:id="2165"/>
      <w:bookmarkEnd w:id="2166"/>
      <w:bookmarkEnd w:id="2167"/>
      <w:bookmarkEnd w:id="2168"/>
      <w:bookmarkEnd w:id="2169"/>
      <w:bookmarkEnd w:id="2170"/>
      <w:bookmarkEnd w:id="2171"/>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72" w:name="_Toc26369391"/>
      <w:bookmarkStart w:id="2173" w:name="_Toc36227273"/>
      <w:bookmarkStart w:id="2174" w:name="_Toc36228288"/>
      <w:bookmarkStart w:id="2175" w:name="_Toc36228915"/>
      <w:bookmarkStart w:id="2176" w:name="_Toc68847234"/>
      <w:bookmarkStart w:id="2177" w:name="_Toc74611169"/>
      <w:bookmarkStart w:id="2178" w:name="_Toc75566448"/>
      <w:bookmarkStart w:id="2179" w:name="_Toc89789999"/>
      <w:bookmarkStart w:id="2180" w:name="_Toc99466636"/>
      <w:bookmarkStart w:id="2181" w:name="_Toc170382772"/>
      <w:r w:rsidRPr="00567618">
        <w:t>12.3.1</w:t>
      </w:r>
      <w:r w:rsidRPr="00567618">
        <w:tab/>
        <w:t>Codecs for MTSI media gateways</w:t>
      </w:r>
      <w:bookmarkEnd w:id="2172"/>
      <w:bookmarkEnd w:id="2173"/>
      <w:bookmarkEnd w:id="2174"/>
      <w:bookmarkEnd w:id="2175"/>
      <w:bookmarkEnd w:id="2176"/>
      <w:bookmarkEnd w:id="2177"/>
      <w:bookmarkEnd w:id="2178"/>
      <w:bookmarkEnd w:id="2179"/>
      <w:bookmarkEnd w:id="2180"/>
      <w:bookmarkEnd w:id="2181"/>
    </w:p>
    <w:p w14:paraId="13C60DBE" w14:textId="77777777" w:rsidR="00FC7E52" w:rsidRPr="00567618" w:rsidRDefault="00FC7E52" w:rsidP="00FC7E52">
      <w:pPr>
        <w:pStyle w:val="Heading4"/>
      </w:pPr>
      <w:bookmarkStart w:id="2182" w:name="_Toc26369392"/>
      <w:bookmarkStart w:id="2183" w:name="_Toc36227274"/>
      <w:bookmarkStart w:id="2184" w:name="_Toc36228289"/>
      <w:bookmarkStart w:id="2185" w:name="_Toc36228916"/>
      <w:bookmarkStart w:id="2186" w:name="_Toc68847235"/>
      <w:bookmarkStart w:id="2187" w:name="_Toc74611170"/>
      <w:bookmarkStart w:id="2188" w:name="_Toc75566449"/>
      <w:bookmarkStart w:id="2189" w:name="_Toc89790000"/>
      <w:bookmarkStart w:id="2190" w:name="_Toc99466637"/>
      <w:bookmarkStart w:id="2191" w:name="_Toc170382773"/>
      <w:r w:rsidRPr="00567618">
        <w:t>12.3.1.1</w:t>
      </w:r>
      <w:r w:rsidRPr="00567618">
        <w:tab/>
        <w:t>Speech interworking between 3GPP PS access and CS GERAN/UTRAN</w:t>
      </w:r>
      <w:bookmarkEnd w:id="2182"/>
      <w:bookmarkEnd w:id="2183"/>
      <w:bookmarkEnd w:id="2184"/>
      <w:bookmarkEnd w:id="2185"/>
      <w:bookmarkEnd w:id="2186"/>
      <w:bookmarkEnd w:id="2187"/>
      <w:bookmarkEnd w:id="2188"/>
      <w:bookmarkEnd w:id="2189"/>
      <w:bookmarkEnd w:id="2190"/>
      <w:bookmarkEnd w:id="2191"/>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92" w:name="_Toc26369393"/>
      <w:bookmarkStart w:id="2193" w:name="_Toc36227275"/>
      <w:bookmarkStart w:id="2194" w:name="_Toc36228290"/>
      <w:bookmarkStart w:id="2195" w:name="_Toc36228917"/>
      <w:bookmarkStart w:id="2196" w:name="_Toc68847236"/>
      <w:bookmarkStart w:id="2197" w:name="_Toc74611171"/>
      <w:bookmarkStart w:id="2198" w:name="_Toc75566450"/>
      <w:bookmarkStart w:id="2199" w:name="_Toc89790001"/>
      <w:bookmarkStart w:id="2200" w:name="_Toc99466638"/>
      <w:bookmarkStart w:id="2201" w:name="_Toc170382774"/>
      <w:r w:rsidRPr="00567618">
        <w:t>12.3.1.1a</w:t>
      </w:r>
      <w:r w:rsidRPr="00567618">
        <w:tab/>
        <w:t>Speech inter-working between fixed access and CS GERAN/UTRAN</w:t>
      </w:r>
      <w:bookmarkEnd w:id="2192"/>
      <w:bookmarkEnd w:id="2193"/>
      <w:bookmarkEnd w:id="2194"/>
      <w:bookmarkEnd w:id="2195"/>
      <w:bookmarkEnd w:id="2196"/>
      <w:bookmarkEnd w:id="2197"/>
      <w:bookmarkEnd w:id="2198"/>
      <w:bookmarkEnd w:id="2199"/>
      <w:bookmarkEnd w:id="2200"/>
      <w:bookmarkEnd w:id="2201"/>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202" w:name="_Toc26369394"/>
      <w:bookmarkStart w:id="2203" w:name="_Toc36227276"/>
      <w:bookmarkStart w:id="2204" w:name="_Toc36228291"/>
      <w:bookmarkStart w:id="2205" w:name="_Toc36228918"/>
      <w:bookmarkStart w:id="2206" w:name="_Toc68847237"/>
      <w:bookmarkStart w:id="2207" w:name="_Toc74611172"/>
      <w:bookmarkStart w:id="2208" w:name="_Toc75566451"/>
      <w:bookmarkStart w:id="2209" w:name="_Toc89790002"/>
      <w:bookmarkStart w:id="2210" w:name="_Toc99466639"/>
      <w:bookmarkStart w:id="2211" w:name="_Toc170382775"/>
      <w:r w:rsidRPr="00567618">
        <w:t>12.3.1.2</w:t>
      </w:r>
      <w:r w:rsidRPr="00567618">
        <w:tab/>
        <w:t>Text</w:t>
      </w:r>
      <w:bookmarkEnd w:id="2202"/>
      <w:bookmarkEnd w:id="2203"/>
      <w:bookmarkEnd w:id="2204"/>
      <w:bookmarkEnd w:id="2205"/>
      <w:bookmarkEnd w:id="2206"/>
      <w:bookmarkEnd w:id="2207"/>
      <w:bookmarkEnd w:id="2208"/>
      <w:bookmarkEnd w:id="2209"/>
      <w:bookmarkEnd w:id="2210"/>
      <w:bookmarkEnd w:id="2211"/>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212" w:name="_Toc26369395"/>
      <w:bookmarkStart w:id="2213" w:name="_Toc36227277"/>
      <w:bookmarkStart w:id="2214" w:name="_Toc36228292"/>
      <w:bookmarkStart w:id="2215" w:name="_Toc36228919"/>
      <w:bookmarkStart w:id="2216" w:name="_Toc68847238"/>
      <w:bookmarkStart w:id="2217" w:name="_Toc74611173"/>
      <w:bookmarkStart w:id="2218" w:name="_Toc75566452"/>
      <w:bookmarkStart w:id="2219" w:name="_Toc89790003"/>
      <w:bookmarkStart w:id="2220" w:name="_Toc99466640"/>
      <w:bookmarkStart w:id="2221" w:name="_Toc170382776"/>
      <w:r w:rsidRPr="00567618">
        <w:t>12.3.2</w:t>
      </w:r>
      <w:r w:rsidRPr="00567618">
        <w:tab/>
        <w:t>RTP payload formats for MTSI media gateways</w:t>
      </w:r>
      <w:bookmarkEnd w:id="2212"/>
      <w:bookmarkEnd w:id="2213"/>
      <w:bookmarkEnd w:id="2214"/>
      <w:bookmarkEnd w:id="2215"/>
      <w:bookmarkEnd w:id="2216"/>
      <w:bookmarkEnd w:id="2217"/>
      <w:bookmarkEnd w:id="2218"/>
      <w:bookmarkEnd w:id="2219"/>
      <w:bookmarkEnd w:id="2220"/>
      <w:bookmarkEnd w:id="2221"/>
    </w:p>
    <w:p w14:paraId="765F165E" w14:textId="77777777" w:rsidR="00FC7E52" w:rsidRPr="00567618" w:rsidRDefault="00FC7E52" w:rsidP="00FC7E52">
      <w:pPr>
        <w:pStyle w:val="Heading4"/>
      </w:pPr>
      <w:bookmarkStart w:id="2222" w:name="_Toc26369396"/>
      <w:bookmarkStart w:id="2223" w:name="_Toc36227278"/>
      <w:bookmarkStart w:id="2224" w:name="_Toc36228293"/>
      <w:bookmarkStart w:id="2225" w:name="_Toc36228920"/>
      <w:bookmarkStart w:id="2226" w:name="_Toc68847239"/>
      <w:bookmarkStart w:id="2227" w:name="_Toc74611174"/>
      <w:bookmarkStart w:id="2228" w:name="_Toc75566453"/>
      <w:bookmarkStart w:id="2229" w:name="_Toc89790004"/>
      <w:bookmarkStart w:id="2230" w:name="_Toc99466641"/>
      <w:bookmarkStart w:id="2231" w:name="_Toc170382777"/>
      <w:r w:rsidRPr="00567618">
        <w:t>12.3.2.1</w:t>
      </w:r>
      <w:r w:rsidRPr="00567618">
        <w:tab/>
        <w:t>Speech</w:t>
      </w:r>
      <w:bookmarkEnd w:id="2222"/>
      <w:bookmarkEnd w:id="2223"/>
      <w:bookmarkEnd w:id="2224"/>
      <w:bookmarkEnd w:id="2225"/>
      <w:bookmarkEnd w:id="2226"/>
      <w:bookmarkEnd w:id="2227"/>
      <w:bookmarkEnd w:id="2228"/>
      <w:bookmarkEnd w:id="2229"/>
      <w:bookmarkEnd w:id="2230"/>
      <w:bookmarkEnd w:id="2231"/>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32" w:name="_Toc26369397"/>
      <w:bookmarkStart w:id="2233" w:name="_Toc36227279"/>
      <w:bookmarkStart w:id="2234" w:name="_Toc36228294"/>
      <w:bookmarkStart w:id="2235" w:name="_Toc36228921"/>
      <w:bookmarkStart w:id="2236" w:name="_Toc68847240"/>
      <w:bookmarkStart w:id="2237" w:name="_Toc74611175"/>
      <w:bookmarkStart w:id="2238" w:name="_Toc75566454"/>
      <w:bookmarkStart w:id="2239" w:name="_Toc89790005"/>
      <w:bookmarkStart w:id="2240" w:name="_Toc99466642"/>
      <w:bookmarkStart w:id="2241" w:name="_Toc170382778"/>
      <w:r w:rsidRPr="00567618">
        <w:t>12.3.2.2</w:t>
      </w:r>
      <w:r w:rsidRPr="00567618">
        <w:tab/>
        <w:t>Text</w:t>
      </w:r>
      <w:bookmarkEnd w:id="2232"/>
      <w:bookmarkEnd w:id="2233"/>
      <w:bookmarkEnd w:id="2234"/>
      <w:bookmarkEnd w:id="2235"/>
      <w:bookmarkEnd w:id="2236"/>
      <w:bookmarkEnd w:id="2237"/>
      <w:bookmarkEnd w:id="2238"/>
      <w:bookmarkEnd w:id="2239"/>
      <w:bookmarkEnd w:id="2240"/>
      <w:bookmarkEnd w:id="2241"/>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42" w:name="_Toc26369398"/>
      <w:bookmarkStart w:id="2243" w:name="_Toc36227280"/>
      <w:bookmarkStart w:id="2244" w:name="_Toc36228295"/>
      <w:bookmarkStart w:id="2245" w:name="_Toc36228922"/>
      <w:bookmarkStart w:id="2246" w:name="_Toc68847241"/>
      <w:bookmarkStart w:id="2247" w:name="_Toc74611176"/>
      <w:bookmarkStart w:id="2248" w:name="_Toc75566455"/>
      <w:bookmarkStart w:id="2249" w:name="_Toc89790006"/>
      <w:bookmarkStart w:id="2250" w:name="_Toc99466643"/>
      <w:bookmarkStart w:id="2251" w:name="_Toc170382779"/>
      <w:r w:rsidRPr="00567618">
        <w:rPr>
          <w:noProof/>
        </w:rPr>
        <w:t>12.3.3</w:t>
      </w:r>
      <w:r w:rsidRPr="00567618">
        <w:rPr>
          <w:noProof/>
        </w:rPr>
        <w:tab/>
        <w:t>Explicit Congestion Notification</w:t>
      </w:r>
      <w:bookmarkEnd w:id="2242"/>
      <w:bookmarkEnd w:id="2243"/>
      <w:bookmarkEnd w:id="2244"/>
      <w:bookmarkEnd w:id="2245"/>
      <w:bookmarkEnd w:id="2246"/>
      <w:bookmarkEnd w:id="2247"/>
      <w:bookmarkEnd w:id="2248"/>
      <w:bookmarkEnd w:id="2249"/>
      <w:bookmarkEnd w:id="2250"/>
      <w:bookmarkEnd w:id="2251"/>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52" w:name="_Toc26369399"/>
      <w:bookmarkStart w:id="2253" w:name="_Toc36227281"/>
      <w:bookmarkStart w:id="2254" w:name="_Toc36228296"/>
      <w:bookmarkStart w:id="2255" w:name="_Toc36228923"/>
      <w:bookmarkStart w:id="2256" w:name="_Toc68847242"/>
      <w:bookmarkStart w:id="2257" w:name="_Toc74611177"/>
      <w:bookmarkStart w:id="2258" w:name="_Toc75566456"/>
      <w:bookmarkStart w:id="2259" w:name="_Toc89790007"/>
      <w:bookmarkStart w:id="2260" w:name="_Toc99466644"/>
      <w:bookmarkStart w:id="2261" w:name="_Toc170382780"/>
      <w:r w:rsidRPr="00567618">
        <w:rPr>
          <w:noProof/>
        </w:rPr>
        <w:t>12.3.4</w:t>
      </w:r>
      <w:r w:rsidRPr="00567618">
        <w:rPr>
          <w:noProof/>
        </w:rPr>
        <w:tab/>
        <w:t>Codec switching procedures with SRVCC</w:t>
      </w:r>
      <w:bookmarkEnd w:id="2252"/>
      <w:bookmarkEnd w:id="2253"/>
      <w:bookmarkEnd w:id="2254"/>
      <w:bookmarkEnd w:id="2255"/>
      <w:bookmarkEnd w:id="2256"/>
      <w:bookmarkEnd w:id="2257"/>
      <w:bookmarkEnd w:id="2258"/>
      <w:bookmarkEnd w:id="2259"/>
      <w:bookmarkEnd w:id="2260"/>
      <w:bookmarkEnd w:id="2261"/>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62" w:name="_Toc26369400"/>
      <w:bookmarkStart w:id="2263" w:name="_Toc36227282"/>
      <w:bookmarkStart w:id="2264" w:name="_Toc36228297"/>
      <w:bookmarkStart w:id="2265" w:name="_Toc36228924"/>
      <w:bookmarkStart w:id="2266" w:name="_Toc68847243"/>
      <w:bookmarkStart w:id="2267" w:name="_Toc74611178"/>
      <w:bookmarkStart w:id="2268" w:name="_Toc75566457"/>
      <w:bookmarkStart w:id="2269" w:name="_Toc89790008"/>
      <w:bookmarkStart w:id="2270" w:name="_Toc99466645"/>
      <w:bookmarkStart w:id="2271" w:name="_Toc170382781"/>
      <w:r w:rsidRPr="00567618">
        <w:t>12.4</w:t>
      </w:r>
      <w:r w:rsidRPr="00567618">
        <w:tab/>
        <w:t>PSTN</w:t>
      </w:r>
      <w:bookmarkEnd w:id="2262"/>
      <w:bookmarkEnd w:id="2263"/>
      <w:bookmarkEnd w:id="2264"/>
      <w:bookmarkEnd w:id="2265"/>
      <w:bookmarkEnd w:id="2266"/>
      <w:bookmarkEnd w:id="2267"/>
      <w:bookmarkEnd w:id="2268"/>
      <w:bookmarkEnd w:id="2269"/>
      <w:bookmarkEnd w:id="2270"/>
      <w:bookmarkEnd w:id="2271"/>
    </w:p>
    <w:p w14:paraId="588AC666" w14:textId="77777777" w:rsidR="00FC7E52" w:rsidRPr="00567618" w:rsidRDefault="00FC7E52" w:rsidP="00FC7E52">
      <w:pPr>
        <w:pStyle w:val="Heading3"/>
      </w:pPr>
      <w:bookmarkStart w:id="2272" w:name="_Toc26369401"/>
      <w:bookmarkStart w:id="2273" w:name="_Toc36227283"/>
      <w:bookmarkStart w:id="2274" w:name="_Toc36228298"/>
      <w:bookmarkStart w:id="2275" w:name="_Toc36228925"/>
      <w:bookmarkStart w:id="2276" w:name="_Toc68847244"/>
      <w:bookmarkStart w:id="2277" w:name="_Toc74611179"/>
      <w:bookmarkStart w:id="2278" w:name="_Toc75566458"/>
      <w:bookmarkStart w:id="2279" w:name="_Toc89790009"/>
      <w:bookmarkStart w:id="2280" w:name="_Toc99466646"/>
      <w:bookmarkStart w:id="2281" w:name="_Toc170382782"/>
      <w:r w:rsidRPr="00567618">
        <w:t>12.4.1</w:t>
      </w:r>
      <w:r w:rsidRPr="00567618">
        <w:tab/>
        <w:t>3G-324M</w:t>
      </w:r>
      <w:bookmarkEnd w:id="2272"/>
      <w:bookmarkEnd w:id="2273"/>
      <w:bookmarkEnd w:id="2274"/>
      <w:bookmarkEnd w:id="2275"/>
      <w:bookmarkEnd w:id="2276"/>
      <w:bookmarkEnd w:id="2277"/>
      <w:bookmarkEnd w:id="2278"/>
      <w:bookmarkEnd w:id="2279"/>
      <w:bookmarkEnd w:id="2280"/>
      <w:bookmarkEnd w:id="2281"/>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82" w:name="_Toc26369402"/>
      <w:bookmarkStart w:id="2283" w:name="_Toc36227284"/>
      <w:bookmarkStart w:id="2284" w:name="_Toc36228299"/>
      <w:bookmarkStart w:id="2285" w:name="_Toc36228926"/>
      <w:bookmarkStart w:id="2286" w:name="_Toc68847245"/>
      <w:bookmarkStart w:id="2287" w:name="_Toc74611180"/>
      <w:bookmarkStart w:id="2288" w:name="_Toc75566459"/>
      <w:bookmarkStart w:id="2289" w:name="_Toc89790010"/>
      <w:bookmarkStart w:id="2290" w:name="_Toc99466647"/>
      <w:bookmarkStart w:id="2291" w:name="_Toc170382783"/>
      <w:r w:rsidRPr="00567618">
        <w:t>12.4.2</w:t>
      </w:r>
      <w:r w:rsidRPr="00567618">
        <w:tab/>
        <w:t>Text</w:t>
      </w:r>
      <w:bookmarkEnd w:id="2282"/>
      <w:bookmarkEnd w:id="2283"/>
      <w:bookmarkEnd w:id="2284"/>
      <w:bookmarkEnd w:id="2285"/>
      <w:bookmarkEnd w:id="2286"/>
      <w:bookmarkEnd w:id="2287"/>
      <w:bookmarkEnd w:id="2288"/>
      <w:bookmarkEnd w:id="2289"/>
      <w:bookmarkEnd w:id="2290"/>
      <w:bookmarkEnd w:id="2291"/>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92" w:name="_Toc26369403"/>
      <w:bookmarkStart w:id="2293" w:name="_Toc36227285"/>
      <w:bookmarkStart w:id="2294" w:name="_Toc36228300"/>
      <w:bookmarkStart w:id="2295" w:name="_Toc36228927"/>
      <w:bookmarkStart w:id="2296" w:name="_Toc68847246"/>
      <w:bookmarkStart w:id="2297" w:name="_Toc74611181"/>
      <w:bookmarkStart w:id="2298" w:name="_Toc75566460"/>
      <w:bookmarkStart w:id="2299" w:name="_Toc89790011"/>
      <w:bookmarkStart w:id="2300" w:name="_Toc99466648"/>
      <w:bookmarkStart w:id="2301" w:name="_Toc170382784"/>
      <w:r w:rsidRPr="00567618">
        <w:t>12.5</w:t>
      </w:r>
      <w:r w:rsidRPr="00567618">
        <w:tab/>
        <w:t>GIP inter-working</w:t>
      </w:r>
      <w:bookmarkEnd w:id="2292"/>
      <w:bookmarkEnd w:id="2293"/>
      <w:bookmarkEnd w:id="2294"/>
      <w:bookmarkEnd w:id="2295"/>
      <w:bookmarkEnd w:id="2296"/>
      <w:bookmarkEnd w:id="2297"/>
      <w:bookmarkEnd w:id="2298"/>
      <w:bookmarkEnd w:id="2299"/>
      <w:bookmarkEnd w:id="2300"/>
      <w:bookmarkEnd w:id="2301"/>
    </w:p>
    <w:p w14:paraId="4C044332" w14:textId="77777777" w:rsidR="00FC7E52" w:rsidRPr="00567618" w:rsidRDefault="00FC7E52" w:rsidP="00FC7E52">
      <w:pPr>
        <w:pStyle w:val="Heading3"/>
      </w:pPr>
      <w:bookmarkStart w:id="2302" w:name="_Toc26369404"/>
      <w:bookmarkStart w:id="2303" w:name="_Toc36227286"/>
      <w:bookmarkStart w:id="2304" w:name="_Toc36228301"/>
      <w:bookmarkStart w:id="2305" w:name="_Toc36228928"/>
      <w:bookmarkStart w:id="2306" w:name="_Toc68847247"/>
      <w:bookmarkStart w:id="2307" w:name="_Toc74611182"/>
      <w:bookmarkStart w:id="2308" w:name="_Toc75566461"/>
      <w:bookmarkStart w:id="2309" w:name="_Toc89790012"/>
      <w:bookmarkStart w:id="2310" w:name="_Toc99466649"/>
      <w:bookmarkStart w:id="2311" w:name="_Toc170382785"/>
      <w:r w:rsidRPr="00567618">
        <w:t>12.5.1</w:t>
      </w:r>
      <w:r w:rsidRPr="00567618">
        <w:tab/>
        <w:t>Text</w:t>
      </w:r>
      <w:bookmarkEnd w:id="2302"/>
      <w:bookmarkEnd w:id="2303"/>
      <w:bookmarkEnd w:id="2304"/>
      <w:bookmarkEnd w:id="2305"/>
      <w:bookmarkEnd w:id="2306"/>
      <w:bookmarkEnd w:id="2307"/>
      <w:bookmarkEnd w:id="2308"/>
      <w:bookmarkEnd w:id="2309"/>
      <w:bookmarkEnd w:id="2310"/>
      <w:bookmarkEnd w:id="2311"/>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312" w:name="_Toc26369405"/>
      <w:bookmarkStart w:id="2313" w:name="_Toc36227287"/>
      <w:bookmarkStart w:id="2314" w:name="_Toc36228302"/>
      <w:bookmarkStart w:id="2315" w:name="_Toc36228929"/>
      <w:bookmarkStart w:id="2316" w:name="_Toc68847248"/>
      <w:bookmarkStart w:id="2317" w:name="_Toc74611183"/>
      <w:bookmarkStart w:id="2318" w:name="_Toc75566462"/>
      <w:bookmarkStart w:id="2319" w:name="_Toc89790013"/>
      <w:bookmarkStart w:id="2320" w:name="_Toc99466650"/>
      <w:bookmarkStart w:id="2321" w:name="_Toc170382786"/>
      <w:r w:rsidRPr="00567618">
        <w:t>12.5.2</w:t>
      </w:r>
      <w:r w:rsidRPr="00567618">
        <w:tab/>
        <w:t>Speech</w:t>
      </w:r>
      <w:bookmarkEnd w:id="2312"/>
      <w:bookmarkEnd w:id="2313"/>
      <w:bookmarkEnd w:id="2314"/>
      <w:bookmarkEnd w:id="2315"/>
      <w:bookmarkEnd w:id="2316"/>
      <w:bookmarkEnd w:id="2317"/>
      <w:bookmarkEnd w:id="2318"/>
      <w:bookmarkEnd w:id="2319"/>
      <w:bookmarkEnd w:id="2320"/>
      <w:bookmarkEnd w:id="2321"/>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322" w:name="_Toc26369406"/>
      <w:bookmarkStart w:id="2323" w:name="_Toc36227288"/>
      <w:bookmarkStart w:id="2324" w:name="_Toc36228303"/>
      <w:bookmarkStart w:id="2325" w:name="_Toc36228930"/>
      <w:bookmarkStart w:id="2326" w:name="_Toc68847249"/>
      <w:bookmarkStart w:id="2327" w:name="_Toc74611184"/>
      <w:bookmarkStart w:id="2328" w:name="_Toc75566463"/>
      <w:bookmarkStart w:id="2329" w:name="_Toc89790014"/>
      <w:bookmarkStart w:id="2330" w:name="_Toc99466651"/>
      <w:bookmarkStart w:id="2331" w:name="_Toc170382787"/>
      <w:r w:rsidRPr="00567618">
        <w:t>12.6</w:t>
      </w:r>
      <w:r w:rsidRPr="00567618">
        <w:tab/>
        <w:t>Void</w:t>
      </w:r>
      <w:bookmarkEnd w:id="2322"/>
      <w:bookmarkEnd w:id="2323"/>
      <w:bookmarkEnd w:id="2324"/>
      <w:bookmarkEnd w:id="2325"/>
      <w:bookmarkEnd w:id="2326"/>
      <w:bookmarkEnd w:id="2327"/>
      <w:bookmarkEnd w:id="2328"/>
      <w:bookmarkEnd w:id="2329"/>
      <w:bookmarkEnd w:id="2330"/>
      <w:bookmarkEnd w:id="2331"/>
    </w:p>
    <w:p w14:paraId="56B5745E" w14:textId="77777777" w:rsidR="00FC7E52" w:rsidRPr="00567618" w:rsidRDefault="00FC7E52" w:rsidP="00FC7E52">
      <w:pPr>
        <w:pStyle w:val="Heading3"/>
      </w:pPr>
      <w:bookmarkStart w:id="2332" w:name="_Toc26369407"/>
      <w:bookmarkStart w:id="2333" w:name="_Toc36227289"/>
      <w:bookmarkStart w:id="2334" w:name="_Toc36228304"/>
      <w:bookmarkStart w:id="2335" w:name="_Toc36228931"/>
      <w:bookmarkStart w:id="2336" w:name="_Toc68847250"/>
      <w:bookmarkStart w:id="2337" w:name="_Toc74611185"/>
      <w:bookmarkStart w:id="2338" w:name="_Toc75566464"/>
      <w:bookmarkStart w:id="2339" w:name="_Toc89790015"/>
      <w:bookmarkStart w:id="2340" w:name="_Toc99466652"/>
      <w:bookmarkStart w:id="2341" w:name="_Toc170382788"/>
      <w:r w:rsidRPr="00567618">
        <w:t>12.6.1</w:t>
      </w:r>
      <w:r w:rsidRPr="00567618">
        <w:tab/>
        <w:t>Void</w:t>
      </w:r>
      <w:bookmarkEnd w:id="2332"/>
      <w:bookmarkEnd w:id="2333"/>
      <w:bookmarkEnd w:id="2334"/>
      <w:bookmarkEnd w:id="2335"/>
      <w:bookmarkEnd w:id="2336"/>
      <w:bookmarkEnd w:id="2337"/>
      <w:bookmarkEnd w:id="2338"/>
      <w:bookmarkEnd w:id="2339"/>
      <w:bookmarkEnd w:id="2340"/>
      <w:bookmarkEnd w:id="2341"/>
    </w:p>
    <w:p w14:paraId="0A3E1B2F" w14:textId="77777777" w:rsidR="00FC7E52" w:rsidRPr="00567618" w:rsidRDefault="00FC7E52" w:rsidP="00FC7E52">
      <w:pPr>
        <w:pStyle w:val="Heading3"/>
      </w:pPr>
      <w:bookmarkStart w:id="2342" w:name="_Toc26369408"/>
      <w:bookmarkStart w:id="2343" w:name="_Toc36227290"/>
      <w:bookmarkStart w:id="2344" w:name="_Toc36228305"/>
      <w:bookmarkStart w:id="2345" w:name="_Toc36228932"/>
      <w:bookmarkStart w:id="2346" w:name="_Toc68847251"/>
      <w:bookmarkStart w:id="2347" w:name="_Toc74611186"/>
      <w:bookmarkStart w:id="2348" w:name="_Toc75566465"/>
      <w:bookmarkStart w:id="2349" w:name="_Toc89790016"/>
      <w:bookmarkStart w:id="2350" w:name="_Toc99466653"/>
      <w:bookmarkStart w:id="2351" w:name="_Toc170382789"/>
      <w:r w:rsidRPr="00567618">
        <w:t>12.6.2</w:t>
      </w:r>
      <w:r w:rsidRPr="00567618">
        <w:tab/>
        <w:t>Void</w:t>
      </w:r>
      <w:bookmarkEnd w:id="2342"/>
      <w:bookmarkEnd w:id="2343"/>
      <w:bookmarkEnd w:id="2344"/>
      <w:bookmarkEnd w:id="2345"/>
      <w:bookmarkEnd w:id="2346"/>
      <w:bookmarkEnd w:id="2347"/>
      <w:bookmarkEnd w:id="2348"/>
      <w:bookmarkEnd w:id="2349"/>
      <w:bookmarkEnd w:id="2350"/>
      <w:bookmarkEnd w:id="2351"/>
    </w:p>
    <w:p w14:paraId="0BA5962C" w14:textId="77777777" w:rsidR="00FC7E52" w:rsidRPr="00567618" w:rsidRDefault="00FC7E52" w:rsidP="00FC7E52">
      <w:pPr>
        <w:pStyle w:val="Heading2"/>
      </w:pPr>
      <w:bookmarkStart w:id="2352" w:name="_Toc26369409"/>
      <w:bookmarkStart w:id="2353" w:name="_Toc36227291"/>
      <w:bookmarkStart w:id="2354" w:name="_Toc36228306"/>
      <w:bookmarkStart w:id="2355" w:name="_Toc36228933"/>
      <w:bookmarkStart w:id="2356" w:name="_Toc68847252"/>
      <w:bookmarkStart w:id="2357" w:name="_Toc74611187"/>
      <w:bookmarkStart w:id="2358" w:name="_Toc75566466"/>
      <w:bookmarkStart w:id="2359" w:name="_Toc89790017"/>
      <w:bookmarkStart w:id="2360" w:name="_Toc99466654"/>
      <w:bookmarkStart w:id="2361" w:name="_Toc170382790"/>
      <w:r w:rsidRPr="00567618">
        <w:t>12.7</w:t>
      </w:r>
      <w:r w:rsidRPr="00567618">
        <w:tab/>
        <w:t>Inter-working with other IMS and non-IMS IP networks</w:t>
      </w:r>
      <w:bookmarkEnd w:id="2352"/>
      <w:bookmarkEnd w:id="2353"/>
      <w:bookmarkEnd w:id="2354"/>
      <w:bookmarkEnd w:id="2355"/>
      <w:bookmarkEnd w:id="2356"/>
      <w:bookmarkEnd w:id="2357"/>
      <w:bookmarkEnd w:id="2358"/>
      <w:bookmarkEnd w:id="2359"/>
      <w:bookmarkEnd w:id="2360"/>
      <w:bookmarkEnd w:id="2361"/>
    </w:p>
    <w:p w14:paraId="6A7EBD05" w14:textId="77777777" w:rsidR="00FC7E52" w:rsidRPr="00567618" w:rsidRDefault="00FC7E52" w:rsidP="00FC7E52">
      <w:pPr>
        <w:pStyle w:val="Heading3"/>
      </w:pPr>
      <w:bookmarkStart w:id="2362" w:name="_Toc26369410"/>
      <w:bookmarkStart w:id="2363" w:name="_Toc36227292"/>
      <w:bookmarkStart w:id="2364" w:name="_Toc36228307"/>
      <w:bookmarkStart w:id="2365" w:name="_Toc36228934"/>
      <w:bookmarkStart w:id="2366" w:name="_Toc68847253"/>
      <w:bookmarkStart w:id="2367" w:name="_Toc74611188"/>
      <w:bookmarkStart w:id="2368" w:name="_Toc75566467"/>
      <w:bookmarkStart w:id="2369" w:name="_Toc89790018"/>
      <w:bookmarkStart w:id="2370" w:name="_Toc99466655"/>
      <w:bookmarkStart w:id="2371" w:name="_Toc170382791"/>
      <w:r w:rsidRPr="00567618">
        <w:t>12.7.1</w:t>
      </w:r>
      <w:r w:rsidRPr="00567618">
        <w:tab/>
        <w:t>General</w:t>
      </w:r>
      <w:bookmarkEnd w:id="2362"/>
      <w:bookmarkEnd w:id="2363"/>
      <w:bookmarkEnd w:id="2364"/>
      <w:bookmarkEnd w:id="2365"/>
      <w:bookmarkEnd w:id="2366"/>
      <w:bookmarkEnd w:id="2367"/>
      <w:bookmarkEnd w:id="2368"/>
      <w:bookmarkEnd w:id="2369"/>
      <w:bookmarkEnd w:id="2370"/>
      <w:bookmarkEnd w:id="2371"/>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72" w:name="_Toc26369411"/>
      <w:bookmarkStart w:id="2373" w:name="_Toc36227293"/>
      <w:bookmarkStart w:id="2374" w:name="_Toc36228308"/>
      <w:bookmarkStart w:id="2375" w:name="_Toc36228935"/>
      <w:bookmarkStart w:id="2376" w:name="_Toc68847254"/>
      <w:bookmarkStart w:id="2377" w:name="_Toc74611189"/>
      <w:bookmarkStart w:id="2378" w:name="_Toc75566468"/>
      <w:bookmarkStart w:id="2379" w:name="_Toc89790019"/>
      <w:bookmarkStart w:id="2380" w:name="_Toc99466656"/>
      <w:bookmarkStart w:id="2381" w:name="_Toc170382792"/>
      <w:r w:rsidRPr="00567618">
        <w:t>12.7.2</w:t>
      </w:r>
      <w:r w:rsidRPr="00567618">
        <w:tab/>
        <w:t>Speech</w:t>
      </w:r>
      <w:bookmarkEnd w:id="2372"/>
      <w:bookmarkEnd w:id="2373"/>
      <w:bookmarkEnd w:id="2374"/>
      <w:bookmarkEnd w:id="2375"/>
      <w:bookmarkEnd w:id="2376"/>
      <w:bookmarkEnd w:id="2377"/>
      <w:bookmarkEnd w:id="2378"/>
      <w:bookmarkEnd w:id="2379"/>
      <w:bookmarkEnd w:id="2380"/>
      <w:bookmarkEnd w:id="2381"/>
    </w:p>
    <w:p w14:paraId="78BDFB20" w14:textId="77777777" w:rsidR="00FC7E52" w:rsidRPr="00567618" w:rsidRDefault="00FC7E52" w:rsidP="00FC7E52">
      <w:pPr>
        <w:pStyle w:val="Heading4"/>
      </w:pPr>
      <w:bookmarkStart w:id="2382" w:name="_Toc26369412"/>
      <w:bookmarkStart w:id="2383" w:name="_Toc36227294"/>
      <w:bookmarkStart w:id="2384" w:name="_Toc36228309"/>
      <w:bookmarkStart w:id="2385" w:name="_Toc36228936"/>
      <w:bookmarkStart w:id="2386" w:name="_Toc68847255"/>
      <w:bookmarkStart w:id="2387" w:name="_Toc74611190"/>
      <w:bookmarkStart w:id="2388" w:name="_Toc75566469"/>
      <w:bookmarkStart w:id="2389" w:name="_Toc89790020"/>
      <w:bookmarkStart w:id="2390" w:name="_Toc99466657"/>
      <w:bookmarkStart w:id="2391" w:name="_Toc170382793"/>
      <w:r w:rsidRPr="00567618">
        <w:t>12.7.2.1</w:t>
      </w:r>
      <w:r w:rsidRPr="00567618">
        <w:tab/>
        <w:t>General</w:t>
      </w:r>
      <w:bookmarkEnd w:id="2382"/>
      <w:bookmarkEnd w:id="2383"/>
      <w:bookmarkEnd w:id="2384"/>
      <w:bookmarkEnd w:id="2385"/>
      <w:bookmarkEnd w:id="2386"/>
      <w:bookmarkEnd w:id="2387"/>
      <w:bookmarkEnd w:id="2388"/>
      <w:bookmarkEnd w:id="2389"/>
      <w:bookmarkEnd w:id="2390"/>
      <w:bookmarkEnd w:id="2391"/>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92" w:name="_Toc26369413"/>
      <w:bookmarkStart w:id="2393" w:name="_Toc36227295"/>
      <w:bookmarkStart w:id="2394" w:name="_Toc36228310"/>
      <w:bookmarkStart w:id="2395" w:name="_Toc36228937"/>
      <w:bookmarkStart w:id="2396" w:name="_Toc68847256"/>
      <w:bookmarkStart w:id="2397" w:name="_Toc74611191"/>
      <w:bookmarkStart w:id="2398" w:name="_Toc75566470"/>
      <w:bookmarkStart w:id="2399" w:name="_Toc89790021"/>
      <w:bookmarkStart w:id="2400" w:name="_Toc99466658"/>
      <w:bookmarkStart w:id="2401" w:name="_Toc170382794"/>
      <w:r w:rsidRPr="00567618">
        <w:t>12.7.2.2</w:t>
      </w:r>
      <w:r w:rsidRPr="00567618">
        <w:tab/>
        <w:t>Speech codecs and formats</w:t>
      </w:r>
      <w:bookmarkEnd w:id="2392"/>
      <w:bookmarkEnd w:id="2393"/>
      <w:bookmarkEnd w:id="2394"/>
      <w:bookmarkEnd w:id="2395"/>
      <w:bookmarkEnd w:id="2396"/>
      <w:bookmarkEnd w:id="2397"/>
      <w:bookmarkEnd w:id="2398"/>
      <w:bookmarkEnd w:id="2399"/>
      <w:bookmarkEnd w:id="2400"/>
      <w:bookmarkEnd w:id="2401"/>
    </w:p>
    <w:p w14:paraId="3F25848B" w14:textId="77777777" w:rsidR="00FC7E52" w:rsidRPr="00567618" w:rsidRDefault="00FC7E52" w:rsidP="00FC7E52">
      <w:pPr>
        <w:pStyle w:val="Heading5"/>
      </w:pPr>
      <w:bookmarkStart w:id="2402" w:name="_Toc26369414"/>
      <w:bookmarkStart w:id="2403" w:name="_Toc36227296"/>
      <w:bookmarkStart w:id="2404" w:name="_Toc36228311"/>
      <w:bookmarkStart w:id="2405" w:name="_Toc36228938"/>
      <w:bookmarkStart w:id="2406" w:name="_Toc68847257"/>
      <w:bookmarkStart w:id="2407" w:name="_Toc74611192"/>
      <w:bookmarkStart w:id="2408" w:name="_Toc75566471"/>
      <w:bookmarkStart w:id="2409" w:name="_Toc89790022"/>
      <w:bookmarkStart w:id="2410" w:name="_Toc99466659"/>
      <w:bookmarkStart w:id="2411" w:name="_Toc170382795"/>
      <w:r w:rsidRPr="00567618">
        <w:t>12.7.2.2.1</w:t>
      </w:r>
      <w:r w:rsidRPr="00567618">
        <w:tab/>
        <w:t>MTSI MGW for interworking between MTSI client in terminal using 3GPP access and other IMS or non-IMS IP networks</w:t>
      </w:r>
      <w:bookmarkEnd w:id="2402"/>
      <w:bookmarkEnd w:id="2403"/>
      <w:bookmarkEnd w:id="2404"/>
      <w:bookmarkEnd w:id="2405"/>
      <w:bookmarkEnd w:id="2406"/>
      <w:bookmarkEnd w:id="2407"/>
      <w:bookmarkEnd w:id="2408"/>
      <w:bookmarkEnd w:id="2409"/>
      <w:bookmarkEnd w:id="2410"/>
      <w:bookmarkEnd w:id="2411"/>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412"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412"/>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413" w:name="_Toc26369415"/>
      <w:bookmarkStart w:id="2414" w:name="_Toc36227297"/>
      <w:bookmarkStart w:id="2415" w:name="_Toc36228312"/>
      <w:bookmarkStart w:id="2416" w:name="_Toc36228939"/>
      <w:bookmarkStart w:id="2417" w:name="_Toc68847258"/>
      <w:bookmarkStart w:id="2418" w:name="_Toc74611193"/>
      <w:bookmarkStart w:id="2419" w:name="_Toc75566472"/>
      <w:bookmarkStart w:id="2420" w:name="_Toc89790023"/>
      <w:bookmarkStart w:id="2421" w:name="_Toc99466660"/>
      <w:bookmarkStart w:id="2422" w:name="_Toc170382796"/>
      <w:r w:rsidRPr="00567618">
        <w:t>12.7.2.2.2</w:t>
      </w:r>
      <w:r w:rsidRPr="00567618">
        <w:tab/>
        <w:t>MTSI MGW for interworking between MTSI client in terminal using fixed access and other IMS or non-IMS IP networks</w:t>
      </w:r>
      <w:bookmarkEnd w:id="2413"/>
      <w:bookmarkEnd w:id="2414"/>
      <w:bookmarkEnd w:id="2415"/>
      <w:bookmarkEnd w:id="2416"/>
      <w:bookmarkEnd w:id="2417"/>
      <w:bookmarkEnd w:id="2418"/>
      <w:bookmarkEnd w:id="2419"/>
      <w:bookmarkEnd w:id="2420"/>
      <w:bookmarkEnd w:id="2421"/>
      <w:bookmarkEnd w:id="2422"/>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423" w:name="_Toc26369416"/>
      <w:bookmarkStart w:id="2424" w:name="_Toc36227298"/>
      <w:bookmarkStart w:id="2425" w:name="_Toc36228313"/>
      <w:bookmarkStart w:id="2426" w:name="_Toc36228940"/>
      <w:bookmarkStart w:id="2427" w:name="_Toc68847259"/>
      <w:bookmarkStart w:id="2428" w:name="_Toc74611194"/>
      <w:bookmarkStart w:id="2429" w:name="_Toc75566473"/>
      <w:bookmarkStart w:id="2430" w:name="_Toc89790024"/>
      <w:bookmarkStart w:id="2431" w:name="_Toc99466661"/>
      <w:bookmarkStart w:id="2432" w:name="_Toc170382797"/>
      <w:r w:rsidRPr="00567618">
        <w:t>12.7.2.2.3</w:t>
      </w:r>
      <w:r w:rsidRPr="00567618">
        <w:tab/>
        <w:t>Common procedures</w:t>
      </w:r>
      <w:bookmarkEnd w:id="2423"/>
      <w:bookmarkEnd w:id="2424"/>
      <w:bookmarkEnd w:id="2425"/>
      <w:bookmarkEnd w:id="2426"/>
      <w:bookmarkEnd w:id="2427"/>
      <w:bookmarkEnd w:id="2428"/>
      <w:bookmarkEnd w:id="2429"/>
      <w:bookmarkEnd w:id="2430"/>
      <w:bookmarkEnd w:id="2431"/>
      <w:bookmarkEnd w:id="2432"/>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33" w:name="_Toc26369417"/>
      <w:bookmarkStart w:id="2434" w:name="_Toc36227299"/>
      <w:bookmarkStart w:id="2435" w:name="_Toc36228314"/>
      <w:bookmarkStart w:id="2436" w:name="_Toc36228941"/>
      <w:bookmarkStart w:id="2437" w:name="_Toc68847260"/>
      <w:bookmarkStart w:id="2438" w:name="_Toc74611195"/>
      <w:bookmarkStart w:id="2439" w:name="_Toc75566474"/>
      <w:bookmarkStart w:id="2440" w:name="_Toc89790025"/>
      <w:bookmarkStart w:id="2441" w:name="_Toc99466662"/>
      <w:bookmarkStart w:id="2442" w:name="_Toc170382798"/>
      <w:r w:rsidRPr="00567618">
        <w:t>12.7.2.3</w:t>
      </w:r>
      <w:r w:rsidRPr="00567618">
        <w:tab/>
        <w:t>Codec preference order for session negotiation</w:t>
      </w:r>
      <w:bookmarkEnd w:id="2433"/>
      <w:bookmarkEnd w:id="2434"/>
      <w:bookmarkEnd w:id="2435"/>
      <w:bookmarkEnd w:id="2436"/>
      <w:bookmarkEnd w:id="2437"/>
      <w:bookmarkEnd w:id="2438"/>
      <w:bookmarkEnd w:id="2439"/>
      <w:bookmarkEnd w:id="2440"/>
      <w:bookmarkEnd w:id="2441"/>
      <w:bookmarkEnd w:id="2442"/>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43" w:name="_Toc26369418"/>
      <w:bookmarkStart w:id="2444" w:name="_Toc36227300"/>
      <w:bookmarkStart w:id="2445" w:name="_Toc36228315"/>
      <w:bookmarkStart w:id="2446" w:name="_Toc36228942"/>
      <w:bookmarkStart w:id="2447" w:name="_Toc68847261"/>
      <w:bookmarkStart w:id="2448" w:name="_Toc74611196"/>
      <w:bookmarkStart w:id="2449" w:name="_Toc75566475"/>
      <w:bookmarkStart w:id="2450" w:name="_Toc89790026"/>
      <w:bookmarkStart w:id="2451" w:name="_Toc99466663"/>
      <w:bookmarkStart w:id="2452" w:name="_Toc170382799"/>
      <w:r w:rsidRPr="00567618">
        <w:t>12.7.2.4</w:t>
      </w:r>
      <w:r w:rsidRPr="00567618">
        <w:tab/>
        <w:t>RTP profiles</w:t>
      </w:r>
      <w:bookmarkEnd w:id="2443"/>
      <w:bookmarkEnd w:id="2444"/>
      <w:bookmarkEnd w:id="2445"/>
      <w:bookmarkEnd w:id="2446"/>
      <w:bookmarkEnd w:id="2447"/>
      <w:bookmarkEnd w:id="2448"/>
      <w:bookmarkEnd w:id="2449"/>
      <w:bookmarkEnd w:id="2450"/>
      <w:bookmarkEnd w:id="2451"/>
      <w:bookmarkEnd w:id="2452"/>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53" w:name="_Toc26369419"/>
      <w:bookmarkStart w:id="2454" w:name="_Toc36227301"/>
      <w:bookmarkStart w:id="2455" w:name="_Toc36228316"/>
      <w:bookmarkStart w:id="2456" w:name="_Toc36228943"/>
      <w:bookmarkStart w:id="2457" w:name="_Toc68847262"/>
      <w:bookmarkStart w:id="2458" w:name="_Toc74611197"/>
      <w:bookmarkStart w:id="2459" w:name="_Toc75566476"/>
      <w:bookmarkStart w:id="2460" w:name="_Toc89790027"/>
      <w:bookmarkStart w:id="2461" w:name="_Toc99466664"/>
      <w:bookmarkStart w:id="2462" w:name="_Toc170382800"/>
      <w:r w:rsidRPr="00567618">
        <w:t>12.7.2.5</w:t>
      </w:r>
      <w:r w:rsidRPr="00567618">
        <w:tab/>
        <w:t>RTP payload formats</w:t>
      </w:r>
      <w:bookmarkEnd w:id="2453"/>
      <w:bookmarkEnd w:id="2454"/>
      <w:bookmarkEnd w:id="2455"/>
      <w:bookmarkEnd w:id="2456"/>
      <w:bookmarkEnd w:id="2457"/>
      <w:bookmarkEnd w:id="2458"/>
      <w:bookmarkEnd w:id="2459"/>
      <w:bookmarkEnd w:id="2460"/>
      <w:bookmarkEnd w:id="2461"/>
      <w:bookmarkEnd w:id="2462"/>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63"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63"/>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64" w:name="_Toc26369420"/>
      <w:bookmarkStart w:id="2465" w:name="_Toc36227302"/>
      <w:bookmarkStart w:id="2466" w:name="_Toc36228317"/>
      <w:bookmarkStart w:id="2467" w:name="_Toc36228944"/>
      <w:bookmarkStart w:id="2468" w:name="_Toc68847263"/>
      <w:bookmarkStart w:id="2469" w:name="_Toc74611198"/>
      <w:bookmarkStart w:id="2470" w:name="_Toc75566477"/>
      <w:bookmarkStart w:id="2471" w:name="_Toc89790028"/>
      <w:bookmarkStart w:id="2472" w:name="_Toc99466665"/>
      <w:bookmarkStart w:id="2473" w:name="_Toc170382801"/>
      <w:r w:rsidRPr="00567618">
        <w:t>12.7.2.6</w:t>
      </w:r>
      <w:r w:rsidRPr="00567618">
        <w:tab/>
        <w:t>Packetization</w:t>
      </w:r>
      <w:bookmarkEnd w:id="2464"/>
      <w:bookmarkEnd w:id="2465"/>
      <w:bookmarkEnd w:id="2466"/>
      <w:bookmarkEnd w:id="2467"/>
      <w:bookmarkEnd w:id="2468"/>
      <w:bookmarkEnd w:id="2469"/>
      <w:bookmarkEnd w:id="2470"/>
      <w:bookmarkEnd w:id="2471"/>
      <w:bookmarkEnd w:id="2472"/>
      <w:bookmarkEnd w:id="2473"/>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74" w:name="_Toc26369421"/>
      <w:bookmarkStart w:id="2475" w:name="_Toc36227303"/>
      <w:bookmarkStart w:id="2476" w:name="_Toc36228318"/>
      <w:bookmarkStart w:id="2477" w:name="_Toc36228945"/>
      <w:bookmarkStart w:id="2478" w:name="_Toc68847264"/>
      <w:bookmarkStart w:id="2479" w:name="_Toc74611199"/>
      <w:bookmarkStart w:id="2480" w:name="_Toc75566478"/>
      <w:bookmarkStart w:id="2481" w:name="_Toc89790029"/>
      <w:bookmarkStart w:id="2482" w:name="_Toc99466666"/>
      <w:bookmarkStart w:id="2483" w:name="_Toc170382802"/>
      <w:r w:rsidRPr="00567618">
        <w:t>12.7.2.7</w:t>
      </w:r>
      <w:r w:rsidRPr="00567618">
        <w:tab/>
        <w:t>RTCP usage and adaptation</w:t>
      </w:r>
      <w:bookmarkEnd w:id="2474"/>
      <w:bookmarkEnd w:id="2475"/>
      <w:bookmarkEnd w:id="2476"/>
      <w:bookmarkEnd w:id="2477"/>
      <w:bookmarkEnd w:id="2478"/>
      <w:bookmarkEnd w:id="2479"/>
      <w:bookmarkEnd w:id="2480"/>
      <w:bookmarkEnd w:id="2481"/>
      <w:bookmarkEnd w:id="2482"/>
      <w:bookmarkEnd w:id="2483"/>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84" w:name="_Toc26369422"/>
      <w:bookmarkStart w:id="2485" w:name="_Toc36227304"/>
      <w:bookmarkStart w:id="2486" w:name="_Toc36228319"/>
      <w:bookmarkStart w:id="2487" w:name="_Toc36228946"/>
      <w:bookmarkStart w:id="2488" w:name="_Toc68847265"/>
      <w:bookmarkStart w:id="2489" w:name="_Toc74611200"/>
      <w:bookmarkStart w:id="2490" w:name="_Toc75566479"/>
      <w:bookmarkStart w:id="2491" w:name="_Toc89790030"/>
      <w:bookmarkStart w:id="2492" w:name="_Toc99466667"/>
      <w:bookmarkStart w:id="2493" w:name="_Toc170382803"/>
      <w:r w:rsidRPr="00567618">
        <w:t>12.7.2.8</w:t>
      </w:r>
      <w:r w:rsidRPr="00567618">
        <w:tab/>
        <w:t>RTP usage</w:t>
      </w:r>
      <w:bookmarkEnd w:id="2484"/>
      <w:bookmarkEnd w:id="2485"/>
      <w:bookmarkEnd w:id="2486"/>
      <w:bookmarkEnd w:id="2487"/>
      <w:bookmarkEnd w:id="2488"/>
      <w:bookmarkEnd w:id="2489"/>
      <w:bookmarkEnd w:id="2490"/>
      <w:bookmarkEnd w:id="2491"/>
      <w:bookmarkEnd w:id="2492"/>
      <w:bookmarkEnd w:id="2493"/>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94" w:name="_Toc26369423"/>
      <w:bookmarkStart w:id="2495" w:name="_Toc36227305"/>
      <w:bookmarkStart w:id="2496" w:name="_Toc36228320"/>
      <w:bookmarkStart w:id="2497" w:name="_Toc36228947"/>
      <w:bookmarkStart w:id="2498" w:name="_Toc68847266"/>
      <w:bookmarkStart w:id="2499" w:name="_Toc74611201"/>
      <w:bookmarkStart w:id="2500" w:name="_Toc75566480"/>
      <w:bookmarkStart w:id="2501" w:name="_Toc89790031"/>
      <w:bookmarkStart w:id="2502" w:name="_Toc99466668"/>
      <w:bookmarkStart w:id="2503" w:name="_Toc170382804"/>
      <w:r w:rsidRPr="00567618">
        <w:t>12.7.2.9</w:t>
      </w:r>
      <w:r w:rsidRPr="00567618">
        <w:tab/>
        <w:t>Session setup and session modification</w:t>
      </w:r>
      <w:bookmarkEnd w:id="2494"/>
      <w:bookmarkEnd w:id="2495"/>
      <w:bookmarkEnd w:id="2496"/>
      <w:bookmarkEnd w:id="2497"/>
      <w:bookmarkEnd w:id="2498"/>
      <w:bookmarkEnd w:id="2499"/>
      <w:bookmarkEnd w:id="2500"/>
      <w:bookmarkEnd w:id="2501"/>
      <w:bookmarkEnd w:id="2502"/>
      <w:bookmarkEnd w:id="2503"/>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504" w:name="_Toc26369424"/>
      <w:bookmarkStart w:id="2505" w:name="_Toc36227306"/>
      <w:bookmarkStart w:id="2506" w:name="_Toc36228321"/>
      <w:bookmarkStart w:id="2507" w:name="_Toc36228948"/>
      <w:bookmarkStart w:id="2508" w:name="_Toc68847267"/>
      <w:bookmarkStart w:id="2509" w:name="_Toc74611202"/>
      <w:bookmarkStart w:id="2510" w:name="_Toc75566481"/>
      <w:bookmarkStart w:id="2511" w:name="_Toc89790032"/>
      <w:bookmarkStart w:id="2512" w:name="_Toc99466669"/>
      <w:bookmarkStart w:id="2513" w:name="_Toc170382805"/>
      <w:r w:rsidRPr="00567618">
        <w:t>12.7.2.10</w:t>
      </w:r>
      <w:r w:rsidRPr="00567618">
        <w:tab/>
        <w:t>Audio level alignment</w:t>
      </w:r>
      <w:bookmarkEnd w:id="2504"/>
      <w:bookmarkEnd w:id="2505"/>
      <w:bookmarkEnd w:id="2506"/>
      <w:bookmarkEnd w:id="2507"/>
      <w:bookmarkEnd w:id="2508"/>
      <w:bookmarkEnd w:id="2509"/>
      <w:bookmarkEnd w:id="2510"/>
      <w:bookmarkEnd w:id="2511"/>
      <w:bookmarkEnd w:id="2512"/>
      <w:bookmarkEnd w:id="2513"/>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514" w:name="_Toc26369425"/>
      <w:bookmarkStart w:id="2515" w:name="_Toc36227307"/>
      <w:bookmarkStart w:id="2516" w:name="_Toc36228322"/>
      <w:bookmarkStart w:id="2517" w:name="_Toc36228949"/>
      <w:bookmarkStart w:id="2518" w:name="_Toc68847268"/>
      <w:bookmarkStart w:id="2519" w:name="_Toc74611203"/>
      <w:bookmarkStart w:id="2520" w:name="_Toc75566482"/>
      <w:bookmarkStart w:id="2521" w:name="_Toc89790033"/>
      <w:bookmarkStart w:id="2522" w:name="_Toc99466670"/>
      <w:bookmarkStart w:id="2523" w:name="_Toc170382806"/>
      <w:r w:rsidRPr="00567618">
        <w:rPr>
          <w:noProof/>
        </w:rPr>
        <w:t>12.7.3</w:t>
      </w:r>
      <w:r w:rsidRPr="00567618">
        <w:rPr>
          <w:noProof/>
        </w:rPr>
        <w:tab/>
        <w:t>Explicit Congestion Notification</w:t>
      </w:r>
      <w:bookmarkEnd w:id="2514"/>
      <w:bookmarkEnd w:id="2515"/>
      <w:bookmarkEnd w:id="2516"/>
      <w:bookmarkEnd w:id="2517"/>
      <w:bookmarkEnd w:id="2518"/>
      <w:bookmarkEnd w:id="2519"/>
      <w:bookmarkEnd w:id="2520"/>
      <w:bookmarkEnd w:id="2521"/>
      <w:bookmarkEnd w:id="2522"/>
      <w:bookmarkEnd w:id="2523"/>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24" w:name="_Toc26369426"/>
      <w:bookmarkStart w:id="2525" w:name="_Toc36227308"/>
      <w:bookmarkStart w:id="2526" w:name="_Toc36228323"/>
      <w:bookmarkStart w:id="2527" w:name="_Toc36228950"/>
      <w:bookmarkStart w:id="2528" w:name="_Toc68847269"/>
      <w:bookmarkStart w:id="2529" w:name="_Toc74611204"/>
      <w:bookmarkStart w:id="2530" w:name="_Toc75566483"/>
      <w:bookmarkStart w:id="2531" w:name="_Toc89790034"/>
      <w:bookmarkStart w:id="2532" w:name="_Toc99466671"/>
      <w:bookmarkStart w:id="2533" w:name="_Toc170382807"/>
      <w:r w:rsidRPr="00567618">
        <w:t>12.7.4</w:t>
      </w:r>
      <w:r w:rsidRPr="00567618">
        <w:tab/>
        <w:t>Text</w:t>
      </w:r>
      <w:bookmarkEnd w:id="2524"/>
      <w:bookmarkEnd w:id="2525"/>
      <w:bookmarkEnd w:id="2526"/>
      <w:bookmarkEnd w:id="2527"/>
      <w:bookmarkEnd w:id="2528"/>
      <w:bookmarkEnd w:id="2529"/>
      <w:bookmarkEnd w:id="2530"/>
      <w:bookmarkEnd w:id="2531"/>
      <w:bookmarkEnd w:id="2532"/>
      <w:bookmarkEnd w:id="2533"/>
    </w:p>
    <w:p w14:paraId="3F5DAD47" w14:textId="77777777" w:rsidR="00FC7E52" w:rsidRPr="00567618" w:rsidRDefault="00FC7E52" w:rsidP="00FC7E52">
      <w:pPr>
        <w:rPr>
          <w:color w:val="000000"/>
        </w:rPr>
      </w:pPr>
      <w:bookmarkStart w:id="2534"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35" w:name="_Toc26369427"/>
      <w:bookmarkStart w:id="2536" w:name="_Toc36227309"/>
      <w:bookmarkStart w:id="2537" w:name="_Toc36228324"/>
      <w:bookmarkStart w:id="2538" w:name="_Toc36228951"/>
      <w:bookmarkStart w:id="2539" w:name="_Toc68847270"/>
      <w:bookmarkStart w:id="2540" w:name="_Toc74611205"/>
      <w:bookmarkStart w:id="2541" w:name="_Toc75566484"/>
      <w:bookmarkStart w:id="2542" w:name="_Toc89790035"/>
      <w:bookmarkStart w:id="2543" w:name="_Toc99466672"/>
      <w:bookmarkStart w:id="2544" w:name="_Toc170382808"/>
      <w:bookmarkEnd w:id="2534"/>
      <w:r w:rsidRPr="00567618">
        <w:t>12.7.</w:t>
      </w:r>
      <w:r w:rsidRPr="00567618">
        <w:rPr>
          <w:lang w:eastAsia="ko-KR"/>
        </w:rPr>
        <w:t>5</w:t>
      </w:r>
      <w:r w:rsidRPr="00567618">
        <w:rPr>
          <w:noProof/>
        </w:rPr>
        <w:tab/>
      </w:r>
      <w:r w:rsidRPr="00567618">
        <w:rPr>
          <w:lang w:eastAsia="ko-KR"/>
        </w:rPr>
        <w:t>Inter-working IPv4 and IPv6 networks</w:t>
      </w:r>
      <w:bookmarkEnd w:id="2535"/>
      <w:bookmarkEnd w:id="2536"/>
      <w:bookmarkEnd w:id="2537"/>
      <w:bookmarkEnd w:id="2538"/>
      <w:bookmarkEnd w:id="2539"/>
      <w:bookmarkEnd w:id="2540"/>
      <w:bookmarkEnd w:id="2541"/>
      <w:bookmarkEnd w:id="2542"/>
      <w:bookmarkEnd w:id="2543"/>
      <w:bookmarkEnd w:id="2544"/>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45"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45"/>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46" w:name="_Toc26369428"/>
      <w:bookmarkStart w:id="2547" w:name="_Toc36227310"/>
      <w:bookmarkStart w:id="2548" w:name="_Toc36228325"/>
      <w:bookmarkStart w:id="2549" w:name="_Toc36228952"/>
      <w:bookmarkStart w:id="2550" w:name="_Toc68847271"/>
      <w:bookmarkStart w:id="2551" w:name="_Toc74611206"/>
      <w:bookmarkStart w:id="2552" w:name="_Toc75566485"/>
      <w:bookmarkStart w:id="2553" w:name="_Toc89790036"/>
      <w:bookmarkStart w:id="2554" w:name="_Toc99466673"/>
      <w:bookmarkStart w:id="2555" w:name="_Toc170382809"/>
      <w:r w:rsidRPr="00567618">
        <w:t>12.8</w:t>
      </w:r>
      <w:r w:rsidRPr="00567618">
        <w:tab/>
        <w:t>MGW handling for NO_REQ interworking</w:t>
      </w:r>
      <w:bookmarkEnd w:id="2546"/>
      <w:bookmarkEnd w:id="2547"/>
      <w:bookmarkEnd w:id="2548"/>
      <w:bookmarkEnd w:id="2549"/>
      <w:bookmarkEnd w:id="2550"/>
      <w:bookmarkEnd w:id="2551"/>
      <w:bookmarkEnd w:id="2552"/>
      <w:bookmarkEnd w:id="2553"/>
      <w:bookmarkEnd w:id="2554"/>
      <w:bookmarkEnd w:id="2555"/>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56" w:name="_Toc26369429"/>
      <w:bookmarkStart w:id="2557" w:name="_Toc36227311"/>
      <w:bookmarkStart w:id="2558" w:name="_Toc36228326"/>
      <w:bookmarkStart w:id="2559" w:name="_Toc36228953"/>
      <w:bookmarkStart w:id="2560" w:name="_Toc68847272"/>
      <w:bookmarkStart w:id="2561" w:name="_Toc74611207"/>
      <w:bookmarkStart w:id="2562" w:name="_Toc75566486"/>
      <w:bookmarkStart w:id="2563" w:name="_Toc89790037"/>
      <w:bookmarkStart w:id="2564" w:name="_Toc99466674"/>
      <w:bookmarkStart w:id="2565" w:name="_Toc170382810"/>
      <w:r w:rsidRPr="00567618">
        <w:t>13</w:t>
      </w:r>
      <w:r w:rsidRPr="00567618">
        <w:tab/>
        <w:t>Void</w:t>
      </w:r>
      <w:bookmarkEnd w:id="2556"/>
      <w:bookmarkEnd w:id="2557"/>
      <w:bookmarkEnd w:id="2558"/>
      <w:bookmarkEnd w:id="2559"/>
      <w:bookmarkEnd w:id="2560"/>
      <w:bookmarkEnd w:id="2561"/>
      <w:bookmarkEnd w:id="2562"/>
      <w:bookmarkEnd w:id="2563"/>
      <w:bookmarkEnd w:id="2564"/>
      <w:bookmarkEnd w:id="2565"/>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66" w:name="_Toc26369430"/>
      <w:bookmarkStart w:id="2567" w:name="_Toc36227312"/>
      <w:bookmarkStart w:id="2568" w:name="_Toc36228327"/>
      <w:bookmarkStart w:id="2569" w:name="_Toc36228954"/>
      <w:bookmarkStart w:id="2570" w:name="_Toc68847273"/>
      <w:bookmarkStart w:id="2571" w:name="_Toc74611208"/>
      <w:bookmarkStart w:id="2572" w:name="_Toc75566487"/>
      <w:bookmarkStart w:id="2573" w:name="_Toc89790038"/>
      <w:bookmarkStart w:id="2574" w:name="_Toc99466675"/>
      <w:bookmarkStart w:id="2575" w:name="_Toc170382811"/>
      <w:r w:rsidRPr="00567618">
        <w:t>13a</w:t>
      </w:r>
      <w:r w:rsidRPr="00567618">
        <w:tab/>
        <w:t>Media types, codecs and formats used for MSRP transport</w:t>
      </w:r>
      <w:bookmarkEnd w:id="2566"/>
      <w:bookmarkEnd w:id="2567"/>
      <w:bookmarkEnd w:id="2568"/>
      <w:bookmarkEnd w:id="2569"/>
      <w:bookmarkEnd w:id="2570"/>
      <w:bookmarkEnd w:id="2571"/>
      <w:bookmarkEnd w:id="2572"/>
      <w:bookmarkEnd w:id="2573"/>
      <w:bookmarkEnd w:id="2574"/>
      <w:bookmarkEnd w:id="2575"/>
    </w:p>
    <w:p w14:paraId="304AF35F" w14:textId="77777777" w:rsidR="00FC7E52" w:rsidRPr="00567618" w:rsidRDefault="00FC7E52" w:rsidP="00FC7E52">
      <w:pPr>
        <w:pStyle w:val="Heading2"/>
      </w:pPr>
      <w:bookmarkStart w:id="2576" w:name="_Toc26369431"/>
      <w:bookmarkStart w:id="2577" w:name="_Toc36227313"/>
      <w:bookmarkStart w:id="2578" w:name="_Toc36228328"/>
      <w:bookmarkStart w:id="2579" w:name="_Toc36228955"/>
      <w:bookmarkStart w:id="2580" w:name="_Toc68847274"/>
      <w:bookmarkStart w:id="2581" w:name="_Toc74611209"/>
      <w:bookmarkStart w:id="2582" w:name="_Toc75566488"/>
      <w:bookmarkStart w:id="2583" w:name="_Toc89790039"/>
      <w:bookmarkStart w:id="2584" w:name="_Toc99466676"/>
      <w:bookmarkStart w:id="2585" w:name="_Toc170382812"/>
      <w:r w:rsidRPr="00567618">
        <w:t>13a.1</w:t>
      </w:r>
      <w:r w:rsidRPr="00567618">
        <w:tab/>
        <w:t>General</w:t>
      </w:r>
      <w:bookmarkEnd w:id="2576"/>
      <w:bookmarkEnd w:id="2577"/>
      <w:bookmarkEnd w:id="2578"/>
      <w:bookmarkEnd w:id="2579"/>
      <w:bookmarkEnd w:id="2580"/>
      <w:bookmarkEnd w:id="2581"/>
      <w:bookmarkEnd w:id="2582"/>
      <w:bookmarkEnd w:id="2583"/>
      <w:bookmarkEnd w:id="2584"/>
      <w:bookmarkEnd w:id="2585"/>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86" w:name="_Toc26369432"/>
      <w:bookmarkStart w:id="2587" w:name="_Toc36227314"/>
      <w:bookmarkStart w:id="2588" w:name="_Toc36228329"/>
      <w:bookmarkStart w:id="2589" w:name="_Toc36228956"/>
      <w:bookmarkStart w:id="2590" w:name="_Toc68847275"/>
      <w:bookmarkStart w:id="2591" w:name="_Toc74611210"/>
      <w:bookmarkStart w:id="2592" w:name="_Toc75566489"/>
      <w:bookmarkStart w:id="2593" w:name="_Toc89790040"/>
      <w:bookmarkStart w:id="2594" w:name="_Toc99466677"/>
      <w:bookmarkStart w:id="2595" w:name="_Toc170382813"/>
      <w:r w:rsidRPr="00567618">
        <w:t>13a.2</w:t>
      </w:r>
      <w:r w:rsidRPr="00567618">
        <w:tab/>
        <w:t>Difference relative to 3GPP TS 26.141</w:t>
      </w:r>
      <w:bookmarkEnd w:id="2586"/>
      <w:bookmarkEnd w:id="2587"/>
      <w:bookmarkEnd w:id="2588"/>
      <w:bookmarkEnd w:id="2589"/>
      <w:bookmarkEnd w:id="2590"/>
      <w:bookmarkEnd w:id="2591"/>
      <w:bookmarkEnd w:id="2592"/>
      <w:bookmarkEnd w:id="2593"/>
      <w:bookmarkEnd w:id="2594"/>
      <w:bookmarkEnd w:id="2595"/>
    </w:p>
    <w:p w14:paraId="4FFE815A" w14:textId="77777777" w:rsidR="00FC7E52" w:rsidRPr="00567618" w:rsidRDefault="00FC7E52" w:rsidP="00FC7E52">
      <w:pPr>
        <w:pStyle w:val="Heading3"/>
      </w:pPr>
      <w:bookmarkStart w:id="2596" w:name="_Toc26369433"/>
      <w:bookmarkStart w:id="2597" w:name="_Toc36227315"/>
      <w:bookmarkStart w:id="2598" w:name="_Toc36228330"/>
      <w:bookmarkStart w:id="2599" w:name="_Toc36228957"/>
      <w:bookmarkStart w:id="2600" w:name="_Toc68847276"/>
      <w:bookmarkStart w:id="2601" w:name="_Toc74611211"/>
      <w:bookmarkStart w:id="2602" w:name="_Toc75566490"/>
      <w:bookmarkStart w:id="2603" w:name="_Toc89790041"/>
      <w:bookmarkStart w:id="2604" w:name="_Toc99466678"/>
      <w:bookmarkStart w:id="2605" w:name="_Toc170382814"/>
      <w:r w:rsidRPr="00567618">
        <w:t>13a.2.1</w:t>
      </w:r>
      <w:r w:rsidRPr="00567618">
        <w:tab/>
        <w:t>Video</w:t>
      </w:r>
      <w:bookmarkEnd w:id="2596"/>
      <w:bookmarkEnd w:id="2597"/>
      <w:bookmarkEnd w:id="2598"/>
      <w:bookmarkEnd w:id="2599"/>
      <w:bookmarkEnd w:id="2600"/>
      <w:bookmarkEnd w:id="2601"/>
      <w:bookmarkEnd w:id="2602"/>
      <w:bookmarkEnd w:id="2603"/>
      <w:bookmarkEnd w:id="2604"/>
      <w:bookmarkEnd w:id="2605"/>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606" w:name="_Toc26369434"/>
      <w:bookmarkStart w:id="2607" w:name="_Toc36227316"/>
      <w:bookmarkStart w:id="2608" w:name="_Toc36228331"/>
      <w:bookmarkStart w:id="2609" w:name="_Toc36228958"/>
      <w:bookmarkStart w:id="2610" w:name="_Toc68847277"/>
      <w:bookmarkStart w:id="2611" w:name="_Toc74611212"/>
      <w:bookmarkStart w:id="2612" w:name="_Toc75566491"/>
      <w:bookmarkStart w:id="2613" w:name="_Toc89790042"/>
      <w:bookmarkStart w:id="2614" w:name="_Toc99466679"/>
      <w:bookmarkStart w:id="2615" w:name="_Toc170382815"/>
      <w:r w:rsidRPr="00567618">
        <w:t>14</w:t>
      </w:r>
      <w:r w:rsidRPr="00567618">
        <w:tab/>
        <w:t>Supplementary services</w:t>
      </w:r>
      <w:bookmarkEnd w:id="2606"/>
      <w:bookmarkEnd w:id="2607"/>
      <w:bookmarkEnd w:id="2608"/>
      <w:bookmarkEnd w:id="2609"/>
      <w:bookmarkEnd w:id="2610"/>
      <w:bookmarkEnd w:id="2611"/>
      <w:bookmarkEnd w:id="2612"/>
      <w:bookmarkEnd w:id="2613"/>
      <w:bookmarkEnd w:id="2614"/>
      <w:bookmarkEnd w:id="2615"/>
    </w:p>
    <w:p w14:paraId="54A6D82A" w14:textId="77777777" w:rsidR="00FC7E52" w:rsidRPr="00567618" w:rsidRDefault="00FC7E52" w:rsidP="00FC7E52">
      <w:pPr>
        <w:pStyle w:val="Heading2"/>
      </w:pPr>
      <w:bookmarkStart w:id="2616" w:name="_Toc26369435"/>
      <w:bookmarkStart w:id="2617" w:name="_Toc36227317"/>
      <w:bookmarkStart w:id="2618" w:name="_Toc36228332"/>
      <w:bookmarkStart w:id="2619" w:name="_Toc36228959"/>
      <w:bookmarkStart w:id="2620" w:name="_Toc68847278"/>
      <w:bookmarkStart w:id="2621" w:name="_Toc74611213"/>
      <w:bookmarkStart w:id="2622" w:name="_Toc75566492"/>
      <w:bookmarkStart w:id="2623" w:name="_Toc89790043"/>
      <w:bookmarkStart w:id="2624" w:name="_Toc99466680"/>
      <w:bookmarkStart w:id="2625" w:name="_Toc170382816"/>
      <w:r w:rsidRPr="00567618">
        <w:t>14.1</w:t>
      </w:r>
      <w:r w:rsidRPr="00567618">
        <w:tab/>
        <w:t>General</w:t>
      </w:r>
      <w:bookmarkEnd w:id="2616"/>
      <w:bookmarkEnd w:id="2617"/>
      <w:bookmarkEnd w:id="2618"/>
      <w:bookmarkEnd w:id="2619"/>
      <w:bookmarkEnd w:id="2620"/>
      <w:bookmarkEnd w:id="2621"/>
      <w:bookmarkEnd w:id="2622"/>
      <w:bookmarkEnd w:id="2623"/>
      <w:bookmarkEnd w:id="2624"/>
      <w:bookmarkEnd w:id="2625"/>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26" w:name="_Toc26369436"/>
      <w:bookmarkStart w:id="2627" w:name="_Toc36227318"/>
      <w:bookmarkStart w:id="2628" w:name="_Toc36228333"/>
      <w:bookmarkStart w:id="2629" w:name="_Toc36228960"/>
      <w:bookmarkStart w:id="2630" w:name="_Toc68847279"/>
      <w:bookmarkStart w:id="2631" w:name="_Toc74611214"/>
      <w:bookmarkStart w:id="2632" w:name="_Toc75566493"/>
      <w:bookmarkStart w:id="2633" w:name="_Toc89790044"/>
      <w:bookmarkStart w:id="2634" w:name="_Toc99466681"/>
      <w:bookmarkStart w:id="2635" w:name="_Toc170382817"/>
      <w:r w:rsidRPr="00567618">
        <w:t>14.2</w:t>
      </w:r>
      <w:r w:rsidRPr="00567618">
        <w:tab/>
        <w:t>Media formats and transport</w:t>
      </w:r>
      <w:bookmarkEnd w:id="2626"/>
      <w:bookmarkEnd w:id="2627"/>
      <w:bookmarkEnd w:id="2628"/>
      <w:bookmarkEnd w:id="2629"/>
      <w:bookmarkEnd w:id="2630"/>
      <w:bookmarkEnd w:id="2631"/>
      <w:bookmarkEnd w:id="2632"/>
      <w:bookmarkEnd w:id="2633"/>
      <w:bookmarkEnd w:id="2634"/>
      <w:bookmarkEnd w:id="2635"/>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36" w:name="_Toc26369437"/>
      <w:bookmarkStart w:id="2637" w:name="_Toc36227319"/>
      <w:bookmarkStart w:id="2638" w:name="_Toc36228334"/>
      <w:bookmarkStart w:id="2639" w:name="_Toc36228961"/>
      <w:bookmarkStart w:id="2640" w:name="_Toc68847280"/>
      <w:bookmarkStart w:id="2641" w:name="_Toc74611215"/>
      <w:bookmarkStart w:id="2642" w:name="_Toc75566494"/>
      <w:bookmarkStart w:id="2643" w:name="_Toc89790045"/>
      <w:bookmarkStart w:id="2644" w:name="_Toc99466682"/>
      <w:bookmarkStart w:id="2645" w:name="_Toc170382818"/>
      <w:r w:rsidRPr="00567618">
        <w:t>14.3</w:t>
      </w:r>
      <w:r w:rsidRPr="00567618">
        <w:tab/>
        <w:t>Media handling in hold procedures</w:t>
      </w:r>
      <w:bookmarkEnd w:id="2636"/>
      <w:bookmarkEnd w:id="2637"/>
      <w:bookmarkEnd w:id="2638"/>
      <w:bookmarkEnd w:id="2639"/>
      <w:bookmarkEnd w:id="2640"/>
      <w:bookmarkEnd w:id="2641"/>
      <w:bookmarkEnd w:id="2642"/>
      <w:bookmarkEnd w:id="2643"/>
      <w:bookmarkEnd w:id="2644"/>
      <w:bookmarkEnd w:id="2645"/>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3996B8F4" w14:textId="4B876592" w:rsidR="00175862" w:rsidRPr="00175862" w:rsidRDefault="00175862" w:rsidP="00175862">
      <w:pPr>
        <w:rPr>
          <w:rFonts w:eastAsia="SimSun"/>
          <w:lang w:val="en-US" w:eastAsia="zh-CN"/>
        </w:rPr>
      </w:pPr>
      <w:r>
        <w:rPr>
          <w:rFonts w:eastAsia="SimSun" w:hint="eastAsia"/>
          <w:lang w:val="en-US" w:eastAsia="zh-CN"/>
        </w:rPr>
        <w:t>In a hold procedure, t</w:t>
      </w:r>
      <w:r>
        <w:rPr>
          <w:rFonts w:eastAsia="Malgun Gothic"/>
        </w:rPr>
        <w:t xml:space="preserve">he session </w:t>
      </w:r>
      <w:r>
        <w:rPr>
          <w:rFonts w:eastAsia="SimSun" w:hint="eastAsia"/>
          <w:lang w:val="en-US" w:eastAsia="zh-CN"/>
        </w:rPr>
        <w:t xml:space="preserve">level direction attribute is not applicable to a session with data channel media, and the media level direction </w:t>
      </w:r>
      <w:r>
        <w:rPr>
          <w:rFonts w:eastAsia="Malgun Gothic"/>
        </w:rPr>
        <w:t>attributes "sendonly"</w:t>
      </w:r>
      <w:r>
        <w:rPr>
          <w:rFonts w:eastAsia="SimSun"/>
          <w:lang w:val="en-US" w:eastAsia="zh-CN"/>
        </w:rPr>
        <w:t xml:space="preserve"> and</w:t>
      </w:r>
      <w:r>
        <w:rPr>
          <w:rFonts w:eastAsia="SimSun" w:hint="eastAsia"/>
          <w:lang w:val="en-US" w:eastAsia="zh-CN"/>
        </w:rPr>
        <w:t xml:space="preserve"> </w:t>
      </w:r>
      <w:r>
        <w:rPr>
          <w:rFonts w:eastAsia="Malgun Gothic"/>
        </w:rPr>
        <w:t xml:space="preserve">"recvonly" are </w:t>
      </w:r>
      <w:r>
        <w:rPr>
          <w:rFonts w:eastAsia="SimSun" w:hint="eastAsia"/>
          <w:lang w:val="en-US" w:eastAsia="zh-CN"/>
        </w:rPr>
        <w:t>not applicable to a data channel media</w:t>
      </w:r>
      <w:r>
        <w:rPr>
          <w:rFonts w:eastAsia="SimSun"/>
          <w:lang w:val="en-US" w:eastAsia="zh-CN"/>
        </w:rPr>
        <w:t xml:space="preserve"> description</w:t>
      </w:r>
      <w:r>
        <w:rPr>
          <w:rFonts w:eastAsia="SimSun" w:hint="eastAsia"/>
          <w:lang w:val="en-US" w:eastAsia="zh-CN"/>
        </w:rPr>
        <w:t xml:space="preserve">. The data channel </w:t>
      </w:r>
      <w:r>
        <w:rPr>
          <w:rFonts w:eastAsia="Malgun Gothic"/>
        </w:rPr>
        <w:t>media-originating or media-terminating</w:t>
      </w:r>
      <w:r>
        <w:rPr>
          <w:rFonts w:eastAsia="SimSun" w:hint="eastAsia"/>
          <w:lang w:val="en-US" w:eastAsia="zh-CN"/>
        </w:rPr>
        <w:t xml:space="preserve"> </w:t>
      </w:r>
      <w:r>
        <w:rPr>
          <w:rFonts w:eastAsia="Malgun Gothic"/>
        </w:rPr>
        <w:t>DCMTSI client</w:t>
      </w:r>
      <w:r>
        <w:rPr>
          <w:rFonts w:eastAsia="SimSun" w:hint="eastAsia"/>
          <w:lang w:val="en-US" w:eastAsia="zh-CN"/>
        </w:rPr>
        <w:t xml:space="preserve"> shall consider media level attribute </w:t>
      </w:r>
      <w:r>
        <w:rPr>
          <w:rFonts w:eastAsia="Malgun Gothic"/>
        </w:rPr>
        <w:t>"inactive"</w:t>
      </w:r>
      <w:r>
        <w:rPr>
          <w:rFonts w:eastAsia="SimSun" w:hint="eastAsia"/>
          <w:lang w:val="en-US" w:eastAsia="zh-CN"/>
        </w:rPr>
        <w:t xml:space="preserve"> to describe a data channel media to be suspended in a hold procedure as payload data of the associated SCTP association are neither sent nor received. </w:t>
      </w:r>
    </w:p>
    <w:p w14:paraId="230FD4D3" w14:textId="77777777" w:rsidR="00FC7E52" w:rsidRPr="00567618" w:rsidRDefault="00FC7E52" w:rsidP="00FC7E52">
      <w:pPr>
        <w:pStyle w:val="Heading1"/>
      </w:pPr>
      <w:bookmarkStart w:id="2646" w:name="_Toc26369438"/>
      <w:bookmarkStart w:id="2647" w:name="_Toc36227320"/>
      <w:bookmarkStart w:id="2648" w:name="_Toc36228335"/>
      <w:bookmarkStart w:id="2649" w:name="_Toc36228962"/>
      <w:bookmarkStart w:id="2650" w:name="_Toc68847281"/>
      <w:bookmarkStart w:id="2651" w:name="_Toc74611216"/>
      <w:bookmarkStart w:id="2652" w:name="_Toc75566495"/>
      <w:bookmarkStart w:id="2653" w:name="_Toc89790046"/>
      <w:bookmarkStart w:id="2654" w:name="_Toc99466683"/>
      <w:bookmarkStart w:id="2655" w:name="_Toc170382819"/>
      <w:r w:rsidRPr="00567618">
        <w:t>15</w:t>
      </w:r>
      <w:r w:rsidRPr="00567618">
        <w:tab/>
        <w:t>Network preference management object</w:t>
      </w:r>
      <w:bookmarkEnd w:id="2646"/>
      <w:bookmarkEnd w:id="2647"/>
      <w:bookmarkEnd w:id="2648"/>
      <w:bookmarkEnd w:id="2649"/>
      <w:bookmarkEnd w:id="2650"/>
      <w:bookmarkEnd w:id="2651"/>
      <w:bookmarkEnd w:id="2652"/>
      <w:bookmarkEnd w:id="2653"/>
      <w:bookmarkEnd w:id="2654"/>
      <w:bookmarkEnd w:id="2655"/>
    </w:p>
    <w:p w14:paraId="31645FB8" w14:textId="77777777" w:rsidR="00FC7E52" w:rsidRPr="00567618" w:rsidRDefault="00FC7E52" w:rsidP="00FC7E52">
      <w:pPr>
        <w:pStyle w:val="Heading2"/>
      </w:pPr>
      <w:bookmarkStart w:id="2656" w:name="_Toc26369439"/>
      <w:bookmarkStart w:id="2657" w:name="_Toc36227321"/>
      <w:bookmarkStart w:id="2658" w:name="_Toc36228336"/>
      <w:bookmarkStart w:id="2659" w:name="_Toc36228963"/>
      <w:bookmarkStart w:id="2660" w:name="_Toc68847282"/>
      <w:bookmarkStart w:id="2661" w:name="_Toc74611217"/>
      <w:bookmarkStart w:id="2662" w:name="_Toc75566496"/>
      <w:bookmarkStart w:id="2663" w:name="_Toc89790047"/>
      <w:bookmarkStart w:id="2664" w:name="_Toc99466684"/>
      <w:bookmarkStart w:id="2665" w:name="_Toc170382820"/>
      <w:r w:rsidRPr="00567618">
        <w:t>15.1</w:t>
      </w:r>
      <w:r w:rsidRPr="00567618">
        <w:tab/>
        <w:t>General</w:t>
      </w:r>
      <w:bookmarkEnd w:id="2656"/>
      <w:bookmarkEnd w:id="2657"/>
      <w:bookmarkEnd w:id="2658"/>
      <w:bookmarkEnd w:id="2659"/>
      <w:bookmarkEnd w:id="2660"/>
      <w:bookmarkEnd w:id="2661"/>
      <w:bookmarkEnd w:id="2662"/>
      <w:bookmarkEnd w:id="2663"/>
      <w:bookmarkEnd w:id="2664"/>
      <w:bookmarkEnd w:id="2665"/>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77777777" w:rsidR="00FC7E52" w:rsidRPr="00567618" w:rsidRDefault="00FC7E52" w:rsidP="00FC7E52">
      <w:r w:rsidRPr="00567618">
        <w:t>Speech</w:t>
      </w:r>
      <w:r w:rsidRPr="00567618">
        <w:tab/>
        <w:t>codec (AMR, AMR-WB</w:t>
      </w:r>
      <w:r w:rsidRPr="00567618">
        <w:rPr>
          <w:lang w:eastAsia="ko-KR"/>
        </w:rPr>
        <w:t>, EVS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66" w:name="_Toc26369440"/>
      <w:bookmarkStart w:id="2667" w:name="_Toc36227322"/>
      <w:bookmarkStart w:id="2668" w:name="_Toc36228337"/>
      <w:bookmarkStart w:id="2669" w:name="_Toc36228964"/>
      <w:bookmarkStart w:id="2670" w:name="_Toc68847283"/>
      <w:bookmarkStart w:id="2671" w:name="_Toc74611218"/>
      <w:bookmarkStart w:id="2672" w:name="_Toc75566497"/>
      <w:bookmarkStart w:id="2673" w:name="_Toc89790048"/>
      <w:bookmarkStart w:id="2674" w:name="_Toc99466685"/>
      <w:bookmarkStart w:id="2675" w:name="_Toc170382821"/>
      <w:r w:rsidRPr="00567618">
        <w:t>15.2</w:t>
      </w:r>
      <w:r w:rsidRPr="00567618">
        <w:tab/>
        <w:t>Nodes Definition</w:t>
      </w:r>
      <w:bookmarkEnd w:id="2666"/>
      <w:bookmarkEnd w:id="2667"/>
      <w:bookmarkEnd w:id="2668"/>
      <w:bookmarkEnd w:id="2669"/>
      <w:bookmarkEnd w:id="2670"/>
      <w:bookmarkEnd w:id="2671"/>
      <w:bookmarkEnd w:id="2672"/>
      <w:bookmarkEnd w:id="2673"/>
      <w:bookmarkEnd w:id="2674"/>
      <w:bookmarkEnd w:id="2675"/>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76" w:name="_MCCTEMPBM_CRPT86940105___7"/>
    <w:p w14:paraId="6085D2F0" w14:textId="77777777" w:rsidR="00FC7E52" w:rsidRPr="00567618" w:rsidRDefault="00FC7E52" w:rsidP="00805B98">
      <w:pPr>
        <w:pStyle w:val="TH"/>
      </w:pPr>
      <w:r w:rsidRPr="00567618">
        <w:object w:dxaOrig="9620" w:dyaOrig="10400" w14:anchorId="70B2FA0C">
          <v:shape id="_x0000_i1079" type="#_x0000_t75" style="width:480pt;height:521pt" o:ole="">
            <v:imagedata r:id="rId119" o:title=""/>
          </v:shape>
          <o:OLEObject Type="Embed" ProgID="Visio.Drawing.15" ShapeID="_x0000_i1079" DrawAspect="Content" ObjectID="_1780997225" r:id="rId120"/>
        </w:object>
      </w:r>
    </w:p>
    <w:bookmarkEnd w:id="2676"/>
    <w:p w14:paraId="08FA32A2" w14:textId="77777777" w:rsidR="00FC7E52" w:rsidRPr="00567618" w:rsidRDefault="00FC7E52" w:rsidP="00FC7E52">
      <w:pPr>
        <w:pStyle w:val="TF"/>
      </w:pPr>
      <w:r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7D8F910D" w14:textId="77777777" w:rsidR="00FC7E52" w:rsidRPr="00567618" w:rsidRDefault="00FC7E52" w:rsidP="00FC7E52">
      <w:pPr>
        <w:pStyle w:val="B1"/>
        <w:rPr>
          <w:b/>
          <w:bCs/>
        </w:rPr>
      </w:pPr>
      <w:r w:rsidRPr="00567618">
        <w:t>-</w:t>
      </w:r>
      <w:r w:rsidRPr="00567618">
        <w:tab/>
        <w:t>Values: MIME subtype name of speech codec, e.g., "AMR", "AMR-WB", "</w:t>
      </w:r>
      <w:r w:rsidRPr="00567618">
        <w:rPr>
          <w:lang w:eastAsia="ko-KR"/>
        </w:rPr>
        <w:t>EVS</w:t>
      </w:r>
      <w:r w:rsidRPr="00567618">
        <w:t>".</w:t>
      </w:r>
    </w:p>
    <w:p w14:paraId="07BCA579" w14:textId="77777777" w:rsidR="00FC7E52" w:rsidRPr="00567618" w:rsidRDefault="00FC7E52" w:rsidP="00FC7E52">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77"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77"/>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78"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78"/>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79"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80" w:name="_PERM_MCCTEMPBM_CRPT86940114___3"/>
      <w:bookmarkEnd w:id="2679"/>
      <w:r w:rsidRPr="00567618">
        <w:t>-</w:t>
      </w:r>
      <w:r w:rsidRPr="00567618">
        <w:tab/>
        <w:t>Minimum Access Types: Get</w:t>
      </w:r>
    </w:p>
    <w:bookmarkEnd w:id="2680"/>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81"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81"/>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Pr="00567618" w:rsidRDefault="00FC7E52" w:rsidP="00FC7E52">
      <w:pPr>
        <w:pStyle w:val="B1"/>
        <w:rPr>
          <w:b/>
          <w:bCs/>
        </w:rPr>
      </w:pPr>
      <w:r w:rsidRPr="00567618">
        <w:t>-</w:t>
      </w:r>
      <w:r w:rsidRPr="00567618">
        <w:tab/>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82" w:name="_PERM_MCCTEMPBM_CRPT86940116___3"/>
      <w:r w:rsidRPr="00567618">
        <w:t>-</w:t>
      </w:r>
      <w:r w:rsidRPr="00567618">
        <w:tab/>
        <w:t>Minimum Access Types: Get</w:t>
      </w:r>
    </w:p>
    <w:bookmarkEnd w:id="2682"/>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83"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83"/>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84"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84"/>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85"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85"/>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86"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86"/>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87" w:name="_Toc26369441"/>
      <w:bookmarkStart w:id="2688" w:name="_Toc36227323"/>
      <w:bookmarkStart w:id="2689" w:name="_Toc36228338"/>
      <w:bookmarkStart w:id="2690" w:name="_Toc36228965"/>
      <w:bookmarkStart w:id="2691" w:name="_Toc68847284"/>
      <w:bookmarkStart w:id="2692" w:name="_Toc74611219"/>
      <w:bookmarkStart w:id="2693" w:name="_Toc75566498"/>
      <w:bookmarkStart w:id="2694" w:name="_Toc89790049"/>
      <w:bookmarkStart w:id="2695" w:name="_Toc99466686"/>
      <w:bookmarkStart w:id="2696" w:name="_Toc170382822"/>
      <w:r w:rsidRPr="00567618">
        <w:t>15.</w:t>
      </w:r>
      <w:r w:rsidRPr="00567618">
        <w:rPr>
          <w:lang w:eastAsia="ko-KR"/>
        </w:rPr>
        <w:t>3</w:t>
      </w:r>
      <w:r w:rsidRPr="00567618">
        <w:rPr>
          <w:lang w:eastAsia="ko-KR"/>
        </w:rPr>
        <w:tab/>
        <w:t>Example Configuration of 3GPP MTSINP MO</w:t>
      </w:r>
      <w:bookmarkEnd w:id="2687"/>
      <w:bookmarkEnd w:id="2688"/>
      <w:bookmarkEnd w:id="2689"/>
      <w:bookmarkEnd w:id="2690"/>
      <w:bookmarkEnd w:id="2691"/>
      <w:bookmarkEnd w:id="2692"/>
      <w:bookmarkEnd w:id="2693"/>
      <w:bookmarkEnd w:id="2694"/>
      <w:bookmarkEnd w:id="2695"/>
      <w:bookmarkEnd w:id="2696"/>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97" w:name="_MCCTEMPBM_CRPT86940140___4" w:colFirst="0" w:colLast="1"/>
            <w:bookmarkStart w:id="2698" w:name="MCCQCTEMPBM_00000049"/>
            <w:bookmarkStart w:id="2699" w:name="MCCQCTEMPBM_00000320"/>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700" w:name="_MCCTEMPBM_CRPT86940141___4" w:colFirst="1" w:colLast="1"/>
            <w:bookmarkEnd w:id="2697"/>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701" w:name="_MCCTEMPBM_CRPT86940142___4" w:colFirst="1" w:colLast="1"/>
            <w:bookmarkEnd w:id="2700"/>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702" w:name="_MCCTEMPBM_CRPT86940143___4" w:colFirst="1" w:colLast="1"/>
            <w:bookmarkEnd w:id="2701"/>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703" w:name="_MCCTEMPBM_CRPT86940144___4" w:colFirst="1" w:colLast="1"/>
            <w:bookmarkEnd w:id="2702"/>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704" w:name="_MCCTEMPBM_CRPT86940145___4" w:colFirst="1" w:colLast="2"/>
            <w:bookmarkEnd w:id="2703"/>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705" w:name="_MCCTEMPBM_CRPT86940146___4" w:colFirst="2" w:colLast="2"/>
            <w:bookmarkEnd w:id="2704"/>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706" w:name="_MCCTEMPBM_CRPT86940147___4" w:colFirst="2" w:colLast="2"/>
            <w:bookmarkEnd w:id="2705"/>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707" w:name="_MCCTEMPBM_CRPT86940148___4" w:colFirst="1" w:colLast="1"/>
            <w:bookmarkEnd w:id="2706"/>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708" w:name="_MCCTEMPBM_CRPT86940149___4" w:colFirst="1" w:colLast="1"/>
            <w:bookmarkEnd w:id="2707"/>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98"/>
      <w:bookmarkEnd w:id="2699"/>
      <w:bookmarkEnd w:id="2708"/>
    </w:tbl>
    <w:p w14:paraId="024568DE" w14:textId="77777777" w:rsidR="00FC7E52" w:rsidRPr="00567618" w:rsidRDefault="00FC7E52" w:rsidP="00FC7E52">
      <w:pPr>
        <w:pStyle w:val="FP"/>
      </w:pPr>
    </w:p>
    <w:p w14:paraId="3BD4BA0E" w14:textId="77777777" w:rsidR="00FC7E52" w:rsidRPr="00567618" w:rsidRDefault="00FC7E52" w:rsidP="00FC7E52">
      <w:bookmarkStart w:id="2709"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709"/>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710" w:name="_MCCTEMPBM_CRPT86940151___4" w:colFirst="0" w:colLast="1"/>
            <w:bookmarkStart w:id="2711" w:name="MCCQCTEMPBM_00000050"/>
            <w:bookmarkStart w:id="2712" w:name="MCCQCTEMPBM_0000032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713" w:name="_MCCTEMPBM_CRPT86940152___4" w:colFirst="1" w:colLast="1"/>
            <w:bookmarkEnd w:id="2710"/>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714" w:name="_MCCTEMPBM_CRPT86940153___4" w:colFirst="1" w:colLast="1"/>
            <w:bookmarkEnd w:id="2713"/>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715" w:name="_MCCTEMPBM_CRPT86940154___4" w:colFirst="1" w:colLast="1"/>
            <w:bookmarkEnd w:id="2714"/>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716" w:name="_MCCTEMPBM_CRPT86940155___4" w:colFirst="1" w:colLast="1"/>
            <w:bookmarkEnd w:id="2715"/>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717" w:name="_MCCTEMPBM_CRPT86940156___4" w:colFirst="1" w:colLast="2"/>
            <w:bookmarkEnd w:id="2716"/>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718" w:name="_MCCTEMPBM_CRPT86940157___4" w:colFirst="2" w:colLast="2"/>
            <w:bookmarkEnd w:id="2717"/>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719" w:name="_MCCTEMPBM_CRPT86940158___4" w:colFirst="2" w:colLast="2"/>
            <w:bookmarkEnd w:id="2718"/>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720" w:name="_MCCTEMPBM_CRPT86940159___4" w:colFirst="1" w:colLast="1"/>
            <w:bookmarkEnd w:id="2719"/>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721" w:name="_MCCTEMPBM_CRPT86940160___4" w:colFirst="1" w:colLast="1"/>
            <w:bookmarkEnd w:id="2720"/>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722" w:name="_MCCTEMPBM_CRPT86940161___4" w:colFirst="0" w:colLast="1"/>
            <w:bookmarkEnd w:id="2721"/>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723" w:name="_MCCTEMPBM_CRPT86940162___4" w:colFirst="1" w:colLast="1"/>
            <w:bookmarkEnd w:id="2722"/>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724" w:name="_MCCTEMPBM_CRPT86940163___4" w:colFirst="1" w:colLast="1"/>
            <w:bookmarkEnd w:id="2723"/>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725" w:name="_MCCTEMPBM_CRPT86940164___4" w:colFirst="1" w:colLast="1"/>
            <w:bookmarkEnd w:id="2724"/>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726" w:name="_MCCTEMPBM_CRPT86940165___4" w:colFirst="1" w:colLast="1"/>
            <w:bookmarkEnd w:id="2725"/>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727" w:name="_MCCTEMPBM_CRPT86940166___4" w:colFirst="1" w:colLast="2"/>
            <w:bookmarkEnd w:id="2726"/>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28" w:name="_MCCTEMPBM_CRPT86940167___4" w:colFirst="2" w:colLast="2"/>
            <w:bookmarkEnd w:id="2727"/>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29" w:name="_MCCTEMPBM_CRPT86940168___4" w:colFirst="2" w:colLast="2"/>
            <w:bookmarkEnd w:id="2728"/>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30" w:name="_MCCTEMPBM_CRPT86940169___4" w:colFirst="1" w:colLast="1"/>
            <w:bookmarkEnd w:id="2729"/>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31" w:name="_MCCTEMPBM_CRPT86940170___4" w:colFirst="1" w:colLast="1"/>
            <w:bookmarkEnd w:id="2730"/>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11"/>
      <w:bookmarkEnd w:id="2712"/>
      <w:bookmarkEnd w:id="2731"/>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32"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32"/>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33" w:name="_MCCTEMPBM_CRPT86940172___4" w:colFirst="0" w:colLast="1"/>
            <w:bookmarkStart w:id="2734" w:name="MCCQCTEMPBM_00000051"/>
            <w:bookmarkStart w:id="2735" w:name="MCCQCTEMPBM_00000322"/>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36" w:name="_MCCTEMPBM_CRPT86940173___4" w:colFirst="1" w:colLast="1"/>
            <w:bookmarkEnd w:id="2733"/>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37" w:name="_MCCTEMPBM_CRPT86940174___4" w:colFirst="1" w:colLast="1"/>
            <w:bookmarkEnd w:id="2736"/>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38" w:name="_MCCTEMPBM_CRPT86940175___4" w:colFirst="1" w:colLast="1"/>
            <w:bookmarkEnd w:id="2737"/>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39" w:name="_MCCTEMPBM_CRPT86940176___4" w:colFirst="1" w:colLast="1"/>
            <w:bookmarkEnd w:id="2738"/>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40" w:name="_MCCTEMPBM_CRPT86940177___4" w:colFirst="1" w:colLast="2"/>
            <w:bookmarkEnd w:id="2739"/>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41" w:name="_MCCTEMPBM_CRPT86940178___4" w:colFirst="2" w:colLast="2"/>
            <w:bookmarkEnd w:id="2740"/>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42" w:name="_MCCTEMPBM_CRPT86940179___4" w:colFirst="2" w:colLast="2"/>
            <w:bookmarkEnd w:id="2741"/>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43" w:name="_MCCTEMPBM_CRPT86940180___4" w:colFirst="2" w:colLast="2"/>
            <w:bookmarkEnd w:id="2742"/>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44" w:name="_MCCTEMPBM_CRPT86940181___4" w:colFirst="2" w:colLast="2"/>
            <w:bookmarkEnd w:id="2743"/>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45" w:name="_MCCTEMPBM_CRPT86940182___4" w:colFirst="1" w:colLast="3"/>
            <w:bookmarkEnd w:id="2744"/>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46" w:name="_MCCTEMPBM_CRPT86940183___4" w:colFirst="3" w:colLast="3"/>
            <w:bookmarkEnd w:id="2745"/>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47" w:name="_MCCTEMPBM_CRPT86940184___4" w:colFirst="2" w:colLast="2"/>
            <w:bookmarkEnd w:id="2746"/>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48" w:name="_MCCTEMPBM_CRPT86940185___4" w:colFirst="2" w:colLast="2"/>
            <w:bookmarkEnd w:id="2747"/>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49" w:name="_MCCTEMPBM_CRPT86940186___4" w:colFirst="1" w:colLast="2"/>
            <w:bookmarkEnd w:id="2748"/>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50" w:name="_MCCTEMPBM_CRPT86940187___4" w:colFirst="2" w:colLast="2"/>
            <w:bookmarkEnd w:id="2749"/>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51" w:name="_MCCTEMPBM_CRPT86940188___4" w:colFirst="1" w:colLast="1"/>
            <w:bookmarkEnd w:id="2750"/>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52" w:name="_MCCTEMPBM_CRPT86940189___4" w:colFirst="0" w:colLast="1"/>
            <w:bookmarkEnd w:id="2751"/>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53" w:name="_MCCTEMPBM_CRPT86940190___4" w:colFirst="1" w:colLast="1"/>
            <w:bookmarkEnd w:id="2752"/>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54" w:name="_MCCTEMPBM_CRPT86940191___4" w:colFirst="1" w:colLast="1"/>
            <w:bookmarkEnd w:id="2753"/>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55" w:name="_MCCTEMPBM_CRPT86940192___4" w:colFirst="1" w:colLast="1"/>
            <w:bookmarkEnd w:id="2754"/>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56" w:name="_MCCTEMPBM_CRPT86940193___4" w:colFirst="1" w:colLast="1"/>
            <w:bookmarkEnd w:id="2755"/>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57" w:name="_MCCTEMPBM_CRPT86940194___4" w:colFirst="1" w:colLast="2"/>
            <w:bookmarkEnd w:id="2756"/>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58" w:name="_MCCTEMPBM_CRPT86940195___4" w:colFirst="2" w:colLast="2"/>
            <w:bookmarkEnd w:id="2757"/>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59" w:name="_MCCTEMPBM_CRPT86940196___4" w:colFirst="2" w:colLast="2"/>
            <w:bookmarkEnd w:id="2758"/>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60" w:name="_MCCTEMPBM_CRPT86940197___4" w:colFirst="2" w:colLast="2"/>
            <w:bookmarkEnd w:id="2759"/>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61" w:name="_MCCTEMPBM_CRPT86940198___4" w:colFirst="2" w:colLast="2"/>
            <w:bookmarkEnd w:id="2760"/>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62" w:name="_MCCTEMPBM_CRPT86940199___4" w:colFirst="1" w:colLast="3"/>
            <w:bookmarkEnd w:id="2761"/>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63" w:name="_MCCTEMPBM_CRPT86940200___4" w:colFirst="3" w:colLast="3"/>
            <w:bookmarkEnd w:id="2762"/>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64" w:name="_MCCTEMPBM_CRPT86940201___4" w:colFirst="2" w:colLast="2"/>
            <w:bookmarkEnd w:id="2763"/>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65" w:name="_MCCTEMPBM_CRPT86940202___4" w:colFirst="2" w:colLast="2"/>
            <w:bookmarkEnd w:id="2764"/>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66" w:name="_MCCTEMPBM_CRPT86940203___4" w:colFirst="1" w:colLast="2"/>
            <w:bookmarkEnd w:id="2765"/>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67" w:name="_MCCTEMPBM_CRPT86940204___4" w:colFirst="2" w:colLast="2"/>
            <w:bookmarkEnd w:id="2766"/>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68" w:name="_MCCTEMPBM_CRPT86940205___4" w:colFirst="1" w:colLast="1"/>
            <w:bookmarkEnd w:id="2767"/>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34"/>
      <w:bookmarkEnd w:id="2735"/>
      <w:bookmarkEnd w:id="2768"/>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69" w:name="_Toc26369442"/>
      <w:bookmarkStart w:id="2770" w:name="_Toc36227324"/>
      <w:bookmarkStart w:id="2771" w:name="_Toc36228339"/>
      <w:bookmarkStart w:id="2772" w:name="_Toc36228966"/>
      <w:bookmarkStart w:id="2773" w:name="_Toc68847285"/>
      <w:bookmarkStart w:id="2774" w:name="_Toc74611220"/>
      <w:bookmarkStart w:id="2775" w:name="_Toc75566499"/>
      <w:bookmarkStart w:id="2776" w:name="_Toc89790050"/>
      <w:bookmarkStart w:id="2777" w:name="_Toc99466687"/>
      <w:bookmarkStart w:id="2778" w:name="_Toc170382823"/>
      <w:r w:rsidRPr="00567618">
        <w:t>16</w:t>
      </w:r>
      <w:r w:rsidRPr="00567618">
        <w:tab/>
        <w:t>Quality of Experience</w:t>
      </w:r>
      <w:bookmarkEnd w:id="2769"/>
      <w:bookmarkEnd w:id="2770"/>
      <w:bookmarkEnd w:id="2771"/>
      <w:bookmarkEnd w:id="2772"/>
      <w:bookmarkEnd w:id="2773"/>
      <w:bookmarkEnd w:id="2774"/>
      <w:bookmarkEnd w:id="2775"/>
      <w:bookmarkEnd w:id="2776"/>
      <w:bookmarkEnd w:id="2777"/>
      <w:bookmarkEnd w:id="2778"/>
    </w:p>
    <w:p w14:paraId="56B24621" w14:textId="77777777" w:rsidR="00FC7E52" w:rsidRPr="00567618" w:rsidRDefault="00FC7E52" w:rsidP="00FC7E52">
      <w:pPr>
        <w:pStyle w:val="Heading2"/>
      </w:pPr>
      <w:bookmarkStart w:id="2779" w:name="_Toc26369443"/>
      <w:bookmarkStart w:id="2780" w:name="_Toc36227325"/>
      <w:bookmarkStart w:id="2781" w:name="_Toc36228340"/>
      <w:bookmarkStart w:id="2782" w:name="_Toc36228967"/>
      <w:bookmarkStart w:id="2783" w:name="_Toc68847286"/>
      <w:bookmarkStart w:id="2784" w:name="_Toc74611221"/>
      <w:bookmarkStart w:id="2785" w:name="_Toc75566500"/>
      <w:bookmarkStart w:id="2786" w:name="_Toc89790051"/>
      <w:bookmarkStart w:id="2787" w:name="_Toc99466688"/>
      <w:bookmarkStart w:id="2788" w:name="_Toc170382824"/>
      <w:r w:rsidRPr="00567618">
        <w:t>16.1</w:t>
      </w:r>
      <w:r w:rsidRPr="00567618">
        <w:tab/>
        <w:t>General</w:t>
      </w:r>
      <w:bookmarkEnd w:id="2779"/>
      <w:bookmarkEnd w:id="2780"/>
      <w:bookmarkEnd w:id="2781"/>
      <w:bookmarkEnd w:id="2782"/>
      <w:bookmarkEnd w:id="2783"/>
      <w:bookmarkEnd w:id="2784"/>
      <w:bookmarkEnd w:id="2785"/>
      <w:bookmarkEnd w:id="2786"/>
      <w:bookmarkEnd w:id="2787"/>
      <w:bookmarkEnd w:id="2788"/>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89" w:name="_Toc26369444"/>
      <w:bookmarkStart w:id="2790" w:name="_Toc36227326"/>
      <w:bookmarkStart w:id="2791" w:name="_Toc36228341"/>
      <w:bookmarkStart w:id="2792" w:name="_Toc36228968"/>
      <w:bookmarkStart w:id="2793" w:name="_Toc68847287"/>
      <w:bookmarkStart w:id="2794" w:name="_Toc74611222"/>
      <w:bookmarkStart w:id="2795" w:name="_Toc75566501"/>
      <w:bookmarkStart w:id="2796" w:name="_Toc89790052"/>
      <w:bookmarkStart w:id="2797" w:name="_Toc99466689"/>
      <w:bookmarkStart w:id="2798" w:name="_Toc170382825"/>
      <w:r w:rsidRPr="00567618">
        <w:t>16.2</w:t>
      </w:r>
      <w:r w:rsidRPr="00567618">
        <w:tab/>
        <w:t>Metrics Definition</w:t>
      </w:r>
      <w:bookmarkEnd w:id="2789"/>
      <w:bookmarkEnd w:id="2790"/>
      <w:bookmarkEnd w:id="2791"/>
      <w:bookmarkEnd w:id="2792"/>
      <w:bookmarkEnd w:id="2793"/>
      <w:bookmarkEnd w:id="2794"/>
      <w:bookmarkEnd w:id="2795"/>
      <w:bookmarkEnd w:id="2796"/>
      <w:bookmarkEnd w:id="2797"/>
      <w:bookmarkEnd w:id="2798"/>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99" w:name="_Toc26369445"/>
      <w:bookmarkStart w:id="2800" w:name="_Toc36227327"/>
      <w:bookmarkStart w:id="2801" w:name="_Toc36228342"/>
      <w:bookmarkStart w:id="2802" w:name="_Toc36228969"/>
      <w:bookmarkStart w:id="2803" w:name="_Toc68847288"/>
      <w:bookmarkStart w:id="2804" w:name="_Toc74611223"/>
      <w:bookmarkStart w:id="2805" w:name="_Toc75566502"/>
      <w:bookmarkStart w:id="2806" w:name="_Toc89790053"/>
      <w:bookmarkStart w:id="2807" w:name="_Toc99466690"/>
      <w:bookmarkStart w:id="2808" w:name="_Toc170382826"/>
      <w:r w:rsidRPr="00567618">
        <w:t>16.2.1</w:t>
      </w:r>
      <w:r w:rsidRPr="00567618">
        <w:tab/>
        <w:t>Corruption duration metric</w:t>
      </w:r>
      <w:bookmarkEnd w:id="2799"/>
      <w:bookmarkEnd w:id="2800"/>
      <w:bookmarkEnd w:id="2801"/>
      <w:bookmarkEnd w:id="2802"/>
      <w:bookmarkEnd w:id="2803"/>
      <w:bookmarkEnd w:id="2804"/>
      <w:bookmarkEnd w:id="2805"/>
      <w:bookmarkEnd w:id="2806"/>
      <w:bookmarkEnd w:id="2807"/>
      <w:bookmarkEnd w:id="2808"/>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809" w:name="_Toc26369446"/>
      <w:bookmarkStart w:id="2810" w:name="_Toc36227328"/>
      <w:bookmarkStart w:id="2811" w:name="_Toc36228343"/>
      <w:bookmarkStart w:id="2812" w:name="_Toc36228970"/>
      <w:bookmarkStart w:id="2813" w:name="_Toc68847289"/>
      <w:bookmarkStart w:id="2814" w:name="_Toc74611224"/>
      <w:bookmarkStart w:id="2815" w:name="_Toc75566503"/>
      <w:bookmarkStart w:id="2816" w:name="_Toc89790054"/>
      <w:bookmarkStart w:id="2817" w:name="_Toc99466691"/>
      <w:bookmarkStart w:id="2818" w:name="_Toc170382827"/>
      <w:r w:rsidRPr="00567618">
        <w:t>16.2.2</w:t>
      </w:r>
      <w:r w:rsidRPr="00567618">
        <w:tab/>
        <w:t>Successive loss of RTP packets</w:t>
      </w:r>
      <w:bookmarkEnd w:id="2809"/>
      <w:bookmarkEnd w:id="2810"/>
      <w:bookmarkEnd w:id="2811"/>
      <w:bookmarkEnd w:id="2812"/>
      <w:bookmarkEnd w:id="2813"/>
      <w:bookmarkEnd w:id="2814"/>
      <w:bookmarkEnd w:id="2815"/>
      <w:bookmarkEnd w:id="2816"/>
      <w:bookmarkEnd w:id="2817"/>
      <w:bookmarkEnd w:id="2818"/>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819" w:name="_Toc26369447"/>
      <w:bookmarkStart w:id="2820" w:name="_Toc36227329"/>
      <w:bookmarkStart w:id="2821" w:name="_Toc36228344"/>
      <w:bookmarkStart w:id="2822" w:name="_Toc36228971"/>
      <w:bookmarkStart w:id="2823" w:name="_Toc68847290"/>
      <w:bookmarkStart w:id="2824" w:name="_Toc74611225"/>
      <w:bookmarkStart w:id="2825" w:name="_Toc75566504"/>
      <w:bookmarkStart w:id="2826" w:name="_Toc89790055"/>
      <w:bookmarkStart w:id="2827" w:name="_Toc99466692"/>
      <w:bookmarkStart w:id="2828" w:name="_Toc170382828"/>
      <w:r w:rsidRPr="00567618">
        <w:t>16.2.3</w:t>
      </w:r>
      <w:r w:rsidRPr="00567618">
        <w:tab/>
        <w:t>Frame rate</w:t>
      </w:r>
      <w:bookmarkEnd w:id="2819"/>
      <w:bookmarkEnd w:id="2820"/>
      <w:bookmarkEnd w:id="2821"/>
      <w:bookmarkEnd w:id="2822"/>
      <w:bookmarkEnd w:id="2823"/>
      <w:bookmarkEnd w:id="2824"/>
      <w:bookmarkEnd w:id="2825"/>
      <w:bookmarkEnd w:id="2826"/>
      <w:bookmarkEnd w:id="2827"/>
      <w:bookmarkEnd w:id="2828"/>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829" w:name="_Toc26369448"/>
      <w:bookmarkStart w:id="2830" w:name="_Toc36227330"/>
      <w:bookmarkStart w:id="2831" w:name="_Toc36228345"/>
      <w:bookmarkStart w:id="2832" w:name="_Toc36228972"/>
      <w:bookmarkStart w:id="2833" w:name="_Toc68847291"/>
      <w:bookmarkStart w:id="2834" w:name="_Toc74611226"/>
      <w:bookmarkStart w:id="2835" w:name="_Toc75566505"/>
      <w:bookmarkStart w:id="2836" w:name="_Toc89790056"/>
      <w:bookmarkStart w:id="2837" w:name="_Toc99466693"/>
      <w:bookmarkStart w:id="2838" w:name="_Toc170382829"/>
      <w:r w:rsidRPr="00567618">
        <w:t>16.2.4</w:t>
      </w:r>
      <w:r w:rsidRPr="00567618">
        <w:tab/>
        <w:t>Jitter duration</w:t>
      </w:r>
      <w:bookmarkEnd w:id="2829"/>
      <w:bookmarkEnd w:id="2830"/>
      <w:bookmarkEnd w:id="2831"/>
      <w:bookmarkEnd w:id="2832"/>
      <w:bookmarkEnd w:id="2833"/>
      <w:bookmarkEnd w:id="2834"/>
      <w:bookmarkEnd w:id="2835"/>
      <w:bookmarkEnd w:id="2836"/>
      <w:bookmarkEnd w:id="2837"/>
      <w:bookmarkEnd w:id="2838"/>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39" w:name="_Toc26369449"/>
      <w:bookmarkStart w:id="2840" w:name="_Toc36227331"/>
      <w:bookmarkStart w:id="2841" w:name="_Toc36228346"/>
      <w:bookmarkStart w:id="2842" w:name="_Toc36228973"/>
      <w:bookmarkStart w:id="2843" w:name="_Toc68847292"/>
      <w:bookmarkStart w:id="2844" w:name="_Toc74611227"/>
      <w:bookmarkStart w:id="2845" w:name="_Toc75566506"/>
      <w:bookmarkStart w:id="2846" w:name="_Toc89790057"/>
      <w:bookmarkStart w:id="2847" w:name="_Toc99466694"/>
      <w:bookmarkStart w:id="2848" w:name="_Toc170382830"/>
      <w:r w:rsidRPr="00567618">
        <w:t>16.2.5</w:t>
      </w:r>
      <w:r w:rsidRPr="00567618">
        <w:tab/>
        <w:t>Sync loss duration</w:t>
      </w:r>
      <w:bookmarkEnd w:id="2839"/>
      <w:bookmarkEnd w:id="2840"/>
      <w:bookmarkEnd w:id="2841"/>
      <w:bookmarkEnd w:id="2842"/>
      <w:bookmarkEnd w:id="2843"/>
      <w:bookmarkEnd w:id="2844"/>
      <w:bookmarkEnd w:id="2845"/>
      <w:bookmarkEnd w:id="2846"/>
      <w:bookmarkEnd w:id="2847"/>
      <w:bookmarkEnd w:id="2848"/>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49" w:name="_Toc26369450"/>
      <w:bookmarkStart w:id="2850" w:name="_Toc36227332"/>
      <w:bookmarkStart w:id="2851" w:name="_Toc36228347"/>
      <w:bookmarkStart w:id="2852" w:name="_Toc36228974"/>
      <w:bookmarkStart w:id="2853" w:name="_Toc68847293"/>
      <w:bookmarkStart w:id="2854" w:name="_Toc74611228"/>
      <w:bookmarkStart w:id="2855" w:name="_Toc75566507"/>
      <w:bookmarkStart w:id="2856" w:name="_Toc89790058"/>
      <w:bookmarkStart w:id="2857" w:name="_Toc99466695"/>
      <w:bookmarkStart w:id="2858" w:name="_Toc170382831"/>
      <w:r w:rsidRPr="00567618">
        <w:t>16.2.6</w:t>
      </w:r>
      <w:r w:rsidRPr="00567618">
        <w:tab/>
        <w:t>Round-trip time</w:t>
      </w:r>
      <w:bookmarkEnd w:id="2849"/>
      <w:bookmarkEnd w:id="2850"/>
      <w:bookmarkEnd w:id="2851"/>
      <w:bookmarkEnd w:id="2852"/>
      <w:bookmarkEnd w:id="2853"/>
      <w:bookmarkEnd w:id="2854"/>
      <w:bookmarkEnd w:id="2855"/>
      <w:bookmarkEnd w:id="2856"/>
      <w:bookmarkEnd w:id="2857"/>
      <w:bookmarkEnd w:id="2858"/>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59" w:name="_Toc26369451"/>
      <w:bookmarkStart w:id="2860" w:name="_Toc36227333"/>
      <w:bookmarkStart w:id="2861" w:name="_Toc36228348"/>
      <w:bookmarkStart w:id="2862" w:name="_Toc36228975"/>
      <w:bookmarkStart w:id="2863" w:name="_Toc68847294"/>
      <w:bookmarkStart w:id="2864" w:name="_Toc74611229"/>
      <w:bookmarkStart w:id="2865" w:name="_Toc75566508"/>
      <w:bookmarkStart w:id="2866" w:name="_Toc89790059"/>
      <w:bookmarkStart w:id="2867" w:name="_Toc99466696"/>
      <w:bookmarkStart w:id="2868" w:name="_Toc170382832"/>
      <w:r w:rsidRPr="00567618">
        <w:t>16.2.7</w:t>
      </w:r>
      <w:r w:rsidRPr="00567618">
        <w:tab/>
        <w:t>Average codec bitrate</w:t>
      </w:r>
      <w:bookmarkEnd w:id="2859"/>
      <w:bookmarkEnd w:id="2860"/>
      <w:bookmarkEnd w:id="2861"/>
      <w:bookmarkEnd w:id="2862"/>
      <w:bookmarkEnd w:id="2863"/>
      <w:bookmarkEnd w:id="2864"/>
      <w:bookmarkEnd w:id="2865"/>
      <w:bookmarkEnd w:id="2866"/>
      <w:bookmarkEnd w:id="2867"/>
      <w:bookmarkEnd w:id="2868"/>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69" w:name="_Toc26369452"/>
      <w:bookmarkStart w:id="2870" w:name="_Toc36227334"/>
      <w:bookmarkStart w:id="2871" w:name="_Toc36228349"/>
      <w:bookmarkStart w:id="2872" w:name="_Toc36228976"/>
      <w:bookmarkStart w:id="2873" w:name="_Toc68847295"/>
      <w:bookmarkStart w:id="2874" w:name="_Toc74611230"/>
      <w:bookmarkStart w:id="2875" w:name="_Toc75566509"/>
      <w:bookmarkStart w:id="2876" w:name="_Toc89790060"/>
      <w:bookmarkStart w:id="2877" w:name="_Toc99466697"/>
      <w:bookmarkStart w:id="2878" w:name="_Toc170382833"/>
      <w:r w:rsidRPr="00567618">
        <w:t>16.2.8</w:t>
      </w:r>
      <w:r w:rsidRPr="00567618">
        <w:tab/>
        <w:t>Codec information</w:t>
      </w:r>
      <w:bookmarkEnd w:id="2869"/>
      <w:bookmarkEnd w:id="2870"/>
      <w:bookmarkEnd w:id="2871"/>
      <w:bookmarkEnd w:id="2872"/>
      <w:bookmarkEnd w:id="2873"/>
      <w:bookmarkEnd w:id="2874"/>
      <w:bookmarkEnd w:id="2875"/>
      <w:bookmarkEnd w:id="2876"/>
      <w:bookmarkEnd w:id="2877"/>
      <w:bookmarkEnd w:id="2878"/>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79" w:name="_Toc89790061"/>
      <w:bookmarkStart w:id="2880" w:name="_Toc99466698"/>
      <w:bookmarkStart w:id="2881" w:name="_Toc170382834"/>
      <w:r w:rsidRPr="00567618">
        <w:t>16.2.9</w:t>
      </w:r>
      <w:r w:rsidRPr="00567618">
        <w:tab/>
        <w:t>Call setup time</w:t>
      </w:r>
      <w:bookmarkEnd w:id="2879"/>
      <w:bookmarkEnd w:id="2880"/>
      <w:bookmarkEnd w:id="2881"/>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82" w:name="_Toc26369453"/>
      <w:bookmarkStart w:id="2883" w:name="_Toc36227335"/>
      <w:bookmarkStart w:id="2884" w:name="_Toc36228350"/>
      <w:bookmarkStart w:id="2885" w:name="_Toc36228977"/>
      <w:bookmarkStart w:id="2886" w:name="_Toc68847296"/>
      <w:bookmarkStart w:id="2887" w:name="_Toc74611231"/>
      <w:bookmarkStart w:id="2888" w:name="_Toc75566510"/>
      <w:bookmarkStart w:id="2889" w:name="_Toc89790062"/>
      <w:bookmarkStart w:id="2890" w:name="_Toc99466699"/>
      <w:bookmarkStart w:id="2891" w:name="_Toc170382835"/>
      <w:r w:rsidRPr="00567618">
        <w:t>16.3</w:t>
      </w:r>
      <w:r w:rsidRPr="00567618">
        <w:tab/>
        <w:t>Metric Configuration</w:t>
      </w:r>
      <w:bookmarkEnd w:id="2882"/>
      <w:bookmarkEnd w:id="2883"/>
      <w:bookmarkEnd w:id="2884"/>
      <w:bookmarkEnd w:id="2885"/>
      <w:bookmarkEnd w:id="2886"/>
      <w:bookmarkEnd w:id="2887"/>
      <w:bookmarkEnd w:id="2888"/>
      <w:bookmarkEnd w:id="2889"/>
      <w:bookmarkEnd w:id="2890"/>
      <w:bookmarkEnd w:id="2891"/>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92" w:name="_Toc26369454"/>
      <w:bookmarkStart w:id="2893" w:name="_Toc36227336"/>
      <w:bookmarkStart w:id="2894" w:name="_Toc36228351"/>
      <w:bookmarkStart w:id="2895" w:name="_Toc36228978"/>
      <w:bookmarkStart w:id="2896" w:name="_Toc68847297"/>
      <w:bookmarkStart w:id="2897" w:name="_Toc74611232"/>
      <w:bookmarkStart w:id="2898" w:name="_Toc75566511"/>
      <w:bookmarkStart w:id="2899" w:name="_Toc89790063"/>
      <w:bookmarkStart w:id="2900" w:name="_Toc99466700"/>
      <w:bookmarkStart w:id="2901" w:name="_Toc170382836"/>
      <w:r w:rsidRPr="00567618">
        <w:t>16.3.1</w:t>
      </w:r>
      <w:r w:rsidRPr="00567618">
        <w:tab/>
        <w:t>QoE metrics reporting management object</w:t>
      </w:r>
      <w:bookmarkEnd w:id="2892"/>
      <w:bookmarkEnd w:id="2893"/>
      <w:bookmarkEnd w:id="2894"/>
      <w:bookmarkEnd w:id="2895"/>
      <w:bookmarkEnd w:id="2896"/>
      <w:bookmarkEnd w:id="2897"/>
      <w:bookmarkEnd w:id="2898"/>
      <w:bookmarkEnd w:id="2899"/>
      <w:bookmarkEnd w:id="2900"/>
      <w:bookmarkEnd w:id="2901"/>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902"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22"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902"/>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903" w:name="_Toc26369455"/>
      <w:bookmarkStart w:id="2904" w:name="_Toc36227337"/>
      <w:bookmarkStart w:id="2905" w:name="_Toc36228352"/>
      <w:bookmarkStart w:id="2906" w:name="_Toc36228979"/>
      <w:bookmarkStart w:id="2907" w:name="_Toc68847298"/>
      <w:bookmarkStart w:id="2908" w:name="_Toc74611233"/>
      <w:bookmarkStart w:id="2909" w:name="_Toc75566512"/>
      <w:bookmarkStart w:id="2910" w:name="_Toc89790064"/>
      <w:bookmarkStart w:id="2911" w:name="_Toc99466701"/>
      <w:bookmarkStart w:id="2912" w:name="_Toc170382837"/>
      <w:r w:rsidRPr="00567618">
        <w:t>16.3.2</w:t>
      </w:r>
      <w:r w:rsidRPr="00567618">
        <w:tab/>
        <w:t>QoE metric reporting configuration</w:t>
      </w:r>
      <w:bookmarkEnd w:id="2903"/>
      <w:bookmarkEnd w:id="2904"/>
      <w:bookmarkEnd w:id="2905"/>
      <w:bookmarkEnd w:id="2906"/>
      <w:bookmarkEnd w:id="2907"/>
      <w:bookmarkEnd w:id="2908"/>
      <w:bookmarkEnd w:id="2909"/>
      <w:bookmarkEnd w:id="2910"/>
      <w:bookmarkEnd w:id="2911"/>
      <w:bookmarkEnd w:id="2912"/>
    </w:p>
    <w:p w14:paraId="7FA9F709" w14:textId="77777777" w:rsidR="00FC7E52" w:rsidRPr="00567618" w:rsidRDefault="00FC7E52" w:rsidP="00FC7E52">
      <w:pPr>
        <w:rPr>
          <w:color w:val="000000"/>
        </w:rPr>
      </w:pPr>
      <w:bookmarkStart w:id="2913"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913"/>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914" w:name="_Toc26369456"/>
      <w:bookmarkStart w:id="2915" w:name="_Toc36227338"/>
      <w:bookmarkStart w:id="2916" w:name="_Toc36228353"/>
      <w:bookmarkStart w:id="2917" w:name="_Toc36228980"/>
      <w:bookmarkStart w:id="2918" w:name="_Toc68847299"/>
      <w:bookmarkStart w:id="2919" w:name="_Toc74611234"/>
      <w:bookmarkStart w:id="2920" w:name="_Toc75566513"/>
      <w:bookmarkStart w:id="2921" w:name="_Toc89790065"/>
      <w:bookmarkStart w:id="2922" w:name="_Toc99466702"/>
      <w:bookmarkStart w:id="2923" w:name="_Toc170382838"/>
      <w:r w:rsidRPr="00567618">
        <w:t>16.3.3</w:t>
      </w:r>
      <w:r w:rsidRPr="00567618">
        <w:tab/>
        <w:t>QoE reporting rule definition</w:t>
      </w:r>
      <w:bookmarkEnd w:id="2914"/>
      <w:bookmarkEnd w:id="2915"/>
      <w:bookmarkEnd w:id="2916"/>
      <w:bookmarkEnd w:id="2917"/>
      <w:bookmarkEnd w:id="2918"/>
      <w:bookmarkEnd w:id="2919"/>
      <w:bookmarkEnd w:id="2920"/>
      <w:bookmarkEnd w:id="2921"/>
      <w:bookmarkEnd w:id="2922"/>
      <w:bookmarkEnd w:id="2923"/>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924"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924"/>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Pr="00567618" w:rsidRDefault="00FC7E52" w:rsidP="00FC7E52">
      <w:pPr>
        <w:pStyle w:val="Heading2"/>
        <w:rPr>
          <w:lang w:eastAsia="ja-JP"/>
        </w:rPr>
      </w:pPr>
      <w:bookmarkStart w:id="2925" w:name="_Toc26369457"/>
      <w:bookmarkStart w:id="2926" w:name="_Toc36227339"/>
      <w:bookmarkStart w:id="2927" w:name="_Toc36228354"/>
      <w:bookmarkStart w:id="2928" w:name="_Toc36228981"/>
      <w:bookmarkStart w:id="2929" w:name="_Toc68847300"/>
      <w:bookmarkStart w:id="2930" w:name="_Toc74611235"/>
      <w:bookmarkStart w:id="2931" w:name="_Toc75566514"/>
      <w:bookmarkStart w:id="2932" w:name="_Toc89790066"/>
      <w:bookmarkStart w:id="2933" w:name="_Toc99466703"/>
      <w:bookmarkStart w:id="2934" w:name="_Toc170382839"/>
      <w:r w:rsidRPr="00567618">
        <w:t>16.4</w:t>
      </w:r>
      <w:r w:rsidRPr="00567618">
        <w:tab/>
        <w:t>Metrics Reporting</w:t>
      </w:r>
      <w:bookmarkEnd w:id="2925"/>
      <w:bookmarkEnd w:id="2926"/>
      <w:bookmarkEnd w:id="2927"/>
      <w:bookmarkEnd w:id="2928"/>
      <w:bookmarkEnd w:id="2929"/>
      <w:bookmarkEnd w:id="2930"/>
      <w:bookmarkEnd w:id="2931"/>
      <w:bookmarkEnd w:id="2932"/>
      <w:bookmarkEnd w:id="2933"/>
      <w:bookmarkEnd w:id="2934"/>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77777777" w:rsidR="00FC7E52" w:rsidRPr="00567618" w:rsidRDefault="00FC7E52" w:rsidP="00FC7E52">
      <w:r w:rsidRPr="00567618">
        <w:t>If QoE configuration has been done via the OMA MO, the client shall send QoE reports using the HTTP (</w:t>
      </w:r>
      <w:r>
        <w:t>RFC </w:t>
      </w:r>
      <w:r w:rsidRPr="00567618">
        <w:t>2616</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35" w:name="_Toc26369458"/>
      <w:bookmarkStart w:id="2936" w:name="_Toc36227340"/>
      <w:bookmarkStart w:id="2937" w:name="_Toc36228355"/>
      <w:bookmarkStart w:id="2938" w:name="_Toc36228982"/>
      <w:bookmarkStart w:id="2939" w:name="_Toc68847301"/>
      <w:bookmarkStart w:id="2940" w:name="_Toc74611236"/>
      <w:bookmarkStart w:id="2941" w:name="_Toc75566515"/>
      <w:bookmarkStart w:id="2942" w:name="_Toc89790067"/>
      <w:bookmarkStart w:id="2943" w:name="_Toc99466704"/>
      <w:bookmarkStart w:id="2944" w:name="_Toc170382840"/>
      <w:r w:rsidRPr="00567618">
        <w:t>16.4.1</w:t>
      </w:r>
      <w:r w:rsidRPr="00567618">
        <w:tab/>
        <w:t>XML schema for QoE report message</w:t>
      </w:r>
      <w:bookmarkEnd w:id="2935"/>
      <w:bookmarkEnd w:id="2936"/>
      <w:bookmarkEnd w:id="2937"/>
      <w:bookmarkEnd w:id="2938"/>
      <w:bookmarkEnd w:id="2939"/>
      <w:bookmarkEnd w:id="2940"/>
      <w:bookmarkEnd w:id="2941"/>
      <w:bookmarkEnd w:id="2942"/>
      <w:bookmarkEnd w:id="2943"/>
      <w:bookmarkEnd w:id="2944"/>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45" w:name="_Toc26369459"/>
      <w:bookmarkStart w:id="2946" w:name="_Toc36227341"/>
      <w:bookmarkStart w:id="2947" w:name="_Toc36228356"/>
      <w:bookmarkStart w:id="2948" w:name="_Toc36228983"/>
      <w:bookmarkStart w:id="2949" w:name="_Toc68847302"/>
      <w:bookmarkStart w:id="2950" w:name="_Toc74611237"/>
      <w:bookmarkStart w:id="2951" w:name="_Toc75566516"/>
      <w:bookmarkStart w:id="2952" w:name="_Toc89790068"/>
      <w:bookmarkStart w:id="2953" w:name="_Toc99466705"/>
      <w:bookmarkStart w:id="2954" w:name="_Toc170382841"/>
      <w:r w:rsidRPr="00567618">
        <w:t>16.4.2</w:t>
      </w:r>
      <w:r w:rsidRPr="00567618">
        <w:tab/>
        <w:t>Example XML for QoE report message</w:t>
      </w:r>
      <w:bookmarkEnd w:id="2945"/>
      <w:bookmarkEnd w:id="2946"/>
      <w:bookmarkEnd w:id="2947"/>
      <w:bookmarkEnd w:id="2948"/>
      <w:bookmarkEnd w:id="2949"/>
      <w:bookmarkEnd w:id="2950"/>
      <w:bookmarkEnd w:id="2951"/>
      <w:bookmarkEnd w:id="2952"/>
      <w:bookmarkEnd w:id="2953"/>
      <w:bookmarkEnd w:id="2954"/>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55" w:name="_Toc26369460"/>
      <w:bookmarkStart w:id="2956" w:name="_Toc36227342"/>
      <w:bookmarkStart w:id="2957" w:name="_Toc36228357"/>
      <w:bookmarkStart w:id="2958" w:name="_Toc36228984"/>
      <w:bookmarkStart w:id="2959" w:name="_Toc68847303"/>
      <w:bookmarkStart w:id="2960" w:name="_Toc74611238"/>
      <w:bookmarkStart w:id="2961" w:name="_Toc75566517"/>
      <w:bookmarkStart w:id="2962" w:name="_Toc89790069"/>
      <w:bookmarkStart w:id="2963" w:name="_Toc99466706"/>
      <w:bookmarkStart w:id="2964" w:name="_Toc170382842"/>
      <w:r w:rsidRPr="00567618">
        <w:t>16.5</w:t>
      </w:r>
      <w:r w:rsidRPr="00567618">
        <w:tab/>
        <w:t>QoE Measurement Collection Functionalities</w:t>
      </w:r>
      <w:bookmarkEnd w:id="2955"/>
      <w:bookmarkEnd w:id="2956"/>
      <w:bookmarkEnd w:id="2957"/>
      <w:bookmarkEnd w:id="2958"/>
      <w:bookmarkEnd w:id="2959"/>
      <w:bookmarkEnd w:id="2960"/>
      <w:bookmarkEnd w:id="2961"/>
      <w:bookmarkEnd w:id="2962"/>
      <w:bookmarkEnd w:id="2963"/>
      <w:bookmarkEnd w:id="2964"/>
    </w:p>
    <w:p w14:paraId="26517289" w14:textId="77777777" w:rsidR="00FC7E52" w:rsidRPr="00567618" w:rsidRDefault="00FC7E52" w:rsidP="00FC7E52">
      <w:pPr>
        <w:pStyle w:val="Heading3"/>
      </w:pPr>
      <w:bookmarkStart w:id="2965" w:name="_Toc26369461"/>
      <w:bookmarkStart w:id="2966" w:name="_Toc36227343"/>
      <w:bookmarkStart w:id="2967" w:name="_Toc36228358"/>
      <w:bookmarkStart w:id="2968" w:name="_Toc36228985"/>
      <w:bookmarkStart w:id="2969" w:name="_Toc68847304"/>
      <w:bookmarkStart w:id="2970" w:name="_Toc74611239"/>
      <w:bookmarkStart w:id="2971" w:name="_Toc75566518"/>
      <w:bookmarkStart w:id="2972" w:name="_Toc89790070"/>
      <w:bookmarkStart w:id="2973" w:name="_Toc99466707"/>
      <w:bookmarkStart w:id="2974" w:name="_Toc170382843"/>
      <w:r w:rsidRPr="00567618">
        <w:t>16.5.1</w:t>
      </w:r>
      <w:r w:rsidRPr="00567618">
        <w:tab/>
        <w:t>Configuration and reporting</w:t>
      </w:r>
      <w:bookmarkEnd w:id="2965"/>
      <w:bookmarkEnd w:id="2966"/>
      <w:bookmarkEnd w:id="2967"/>
      <w:bookmarkEnd w:id="2968"/>
      <w:bookmarkEnd w:id="2969"/>
      <w:bookmarkEnd w:id="2970"/>
      <w:bookmarkEnd w:id="2971"/>
      <w:bookmarkEnd w:id="2972"/>
      <w:bookmarkEnd w:id="2973"/>
      <w:bookmarkEnd w:id="2974"/>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80" type="#_x0000_t75" style="width:482.5pt;height:417.5pt" o:ole="">
            <v:imagedata r:id="rId123" o:title=""/>
          </v:shape>
          <o:OLEObject Type="Embed" ProgID="Visio.Drawing.15" ShapeID="_x0000_i1080" DrawAspect="Content" ObjectID="_1780997226" r:id="rId124"/>
        </w:object>
      </w:r>
      <w:r w:rsidR="00FC7E52"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81" type="#_x0000_t75" style="width:354pt;height:306.5pt" o:ole="">
            <v:imagedata r:id="rId125" o:title=""/>
          </v:shape>
          <o:OLEObject Type="Embed" ProgID="Visio.Drawing.15" ShapeID="_x0000_i1081" DrawAspect="Content" ObjectID="_1780997227" r:id="rId126"/>
        </w:object>
      </w:r>
    </w:p>
    <w:p w14:paraId="60B6240B" w14:textId="39FF3CC7" w:rsidR="00FC7E52" w:rsidRPr="00567618" w:rsidRDefault="00FC7E52" w:rsidP="00FC7E52">
      <w:pPr>
        <w:pStyle w:val="TF"/>
      </w:pPr>
      <w:r w:rsidRPr="00567618">
        <w:t>Figure 16.5.1-2: Example signalling diagram for LTE</w:t>
      </w:r>
    </w:p>
    <w:p w14:paraId="4691B3C1" w14:textId="05850BA3" w:rsidR="00FC7E52" w:rsidRPr="00567618" w:rsidRDefault="008E6C9E" w:rsidP="00805B98">
      <w:pPr>
        <w:pStyle w:val="TH"/>
      </w:pPr>
      <w:r>
        <w:object w:dxaOrig="9890" w:dyaOrig="8560" w14:anchorId="2BB514AB">
          <v:shape id="_x0000_i1082" type="#_x0000_t75" style="width:356pt;height:308.5pt" o:ole="">
            <v:imagedata r:id="rId127" o:title=""/>
          </v:shape>
          <o:OLEObject Type="Embed" ProgID="Visio.Drawing.15" ShapeID="_x0000_i1082" DrawAspect="Content" ObjectID="_1780997228" r:id="rId128"/>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75" w:name="_Toc26369462"/>
      <w:bookmarkStart w:id="2976" w:name="_Toc36227344"/>
      <w:bookmarkStart w:id="2977" w:name="_Toc36228359"/>
      <w:bookmarkStart w:id="2978" w:name="_Toc36228986"/>
      <w:bookmarkStart w:id="2979" w:name="_Toc68847305"/>
      <w:bookmarkStart w:id="2980" w:name="_Toc74611240"/>
      <w:bookmarkStart w:id="2981" w:name="_Toc75566519"/>
      <w:bookmarkStart w:id="2982" w:name="_Toc89790071"/>
      <w:bookmarkStart w:id="2983" w:name="_Toc99466708"/>
      <w:bookmarkStart w:id="2984" w:name="_Toc170382844"/>
      <w:r w:rsidRPr="00567618">
        <w:t>16.5.2</w:t>
      </w:r>
      <w:r w:rsidRPr="00567618">
        <w:tab/>
        <w:t>XML configuration</w:t>
      </w:r>
      <w:bookmarkEnd w:id="2975"/>
      <w:bookmarkEnd w:id="2976"/>
      <w:bookmarkEnd w:id="2977"/>
      <w:bookmarkEnd w:id="2978"/>
      <w:bookmarkEnd w:id="2979"/>
      <w:bookmarkEnd w:id="2980"/>
      <w:bookmarkEnd w:id="2981"/>
      <w:bookmarkEnd w:id="2982"/>
      <w:bookmarkEnd w:id="2983"/>
      <w:bookmarkEnd w:id="2984"/>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2985" w:name="_MCCTEMPBM_CRPT86940210___5"/>
      <w:r w:rsidRPr="00567618">
        <w:rPr>
          <w:color w:val="000096"/>
          <w:lang w:eastAsia="de-DE"/>
        </w:rPr>
        <w:t xml:space="preserve">        &lt;xs:attribute name="qoeReferenceId" type="xs:hexBinary" use="optional"/&gt;</w:t>
      </w:r>
    </w:p>
    <w:bookmarkEnd w:id="2985"/>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86" w:name="_Toc26369463"/>
      <w:bookmarkStart w:id="2987" w:name="_Toc36227345"/>
      <w:bookmarkStart w:id="2988" w:name="_Toc36228360"/>
      <w:bookmarkStart w:id="2989" w:name="_Toc36228987"/>
      <w:bookmarkStart w:id="2990" w:name="_Toc68847306"/>
      <w:bookmarkStart w:id="2991" w:name="_Toc74611241"/>
      <w:bookmarkStart w:id="2992" w:name="_Toc75566520"/>
      <w:bookmarkStart w:id="2993" w:name="_Toc89790072"/>
      <w:bookmarkStart w:id="2994" w:name="_Toc99466709"/>
      <w:bookmarkStart w:id="2995" w:name="_Toc170382845"/>
      <w:r w:rsidRPr="00567618">
        <w:t>17</w:t>
      </w:r>
      <w:r w:rsidRPr="00567618">
        <w:tab/>
        <w:t>Management of Media Adaptation</w:t>
      </w:r>
      <w:bookmarkEnd w:id="2986"/>
      <w:bookmarkEnd w:id="2987"/>
      <w:bookmarkEnd w:id="2988"/>
      <w:bookmarkEnd w:id="2989"/>
      <w:bookmarkEnd w:id="2990"/>
      <w:bookmarkEnd w:id="2991"/>
      <w:bookmarkEnd w:id="2992"/>
      <w:bookmarkEnd w:id="2993"/>
      <w:bookmarkEnd w:id="2994"/>
      <w:bookmarkEnd w:id="2995"/>
    </w:p>
    <w:p w14:paraId="47014603" w14:textId="77777777" w:rsidR="00FC7E52" w:rsidRPr="00567618" w:rsidRDefault="00FC7E52" w:rsidP="00FC7E52">
      <w:pPr>
        <w:pStyle w:val="Heading2"/>
      </w:pPr>
      <w:bookmarkStart w:id="2996" w:name="_Toc26369464"/>
      <w:bookmarkStart w:id="2997" w:name="_Toc36227346"/>
      <w:bookmarkStart w:id="2998" w:name="_Toc36228361"/>
      <w:bookmarkStart w:id="2999" w:name="_Toc36228988"/>
      <w:bookmarkStart w:id="3000" w:name="_Toc68847307"/>
      <w:bookmarkStart w:id="3001" w:name="_Toc74611242"/>
      <w:bookmarkStart w:id="3002" w:name="_Toc75566521"/>
      <w:bookmarkStart w:id="3003" w:name="_Toc89790073"/>
      <w:bookmarkStart w:id="3004" w:name="_Toc99466710"/>
      <w:bookmarkStart w:id="3005" w:name="_Toc170382846"/>
      <w:r w:rsidRPr="00567618">
        <w:t>17.1</w:t>
      </w:r>
      <w:r w:rsidRPr="00567618">
        <w:tab/>
        <w:t>General</w:t>
      </w:r>
      <w:bookmarkEnd w:id="2996"/>
      <w:bookmarkEnd w:id="2997"/>
      <w:bookmarkEnd w:id="2998"/>
      <w:bookmarkEnd w:id="2999"/>
      <w:bookmarkEnd w:id="3000"/>
      <w:bookmarkEnd w:id="3001"/>
      <w:bookmarkEnd w:id="3002"/>
      <w:bookmarkEnd w:id="3003"/>
      <w:bookmarkEnd w:id="3004"/>
      <w:bookmarkEnd w:id="3005"/>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3006" w:name="_Toc26369465"/>
      <w:bookmarkStart w:id="3007" w:name="_Toc36227347"/>
      <w:bookmarkStart w:id="3008" w:name="_Toc36228362"/>
      <w:bookmarkStart w:id="3009" w:name="_Toc36228989"/>
      <w:bookmarkStart w:id="3010" w:name="_Toc68847308"/>
      <w:bookmarkStart w:id="3011" w:name="_Toc74611243"/>
      <w:bookmarkStart w:id="3012" w:name="_Toc75566522"/>
      <w:bookmarkStart w:id="3013" w:name="_Toc89790074"/>
      <w:bookmarkStart w:id="3014" w:name="_Toc99466711"/>
      <w:bookmarkStart w:id="3015" w:name="_Toc170382847"/>
      <w:r w:rsidRPr="00567618">
        <w:t>1</w:t>
      </w:r>
      <w:r w:rsidRPr="00567618">
        <w:rPr>
          <w:lang w:eastAsia="ko-KR"/>
        </w:rPr>
        <w:t>7</w:t>
      </w:r>
      <w:r w:rsidRPr="00567618">
        <w:t>.2</w:t>
      </w:r>
      <w:r w:rsidRPr="00567618">
        <w:tab/>
        <w:t>Media adaptation management object</w:t>
      </w:r>
      <w:bookmarkEnd w:id="3006"/>
      <w:bookmarkEnd w:id="3007"/>
      <w:bookmarkEnd w:id="3008"/>
      <w:bookmarkEnd w:id="3009"/>
      <w:bookmarkEnd w:id="3010"/>
      <w:bookmarkEnd w:id="3011"/>
      <w:bookmarkEnd w:id="3012"/>
      <w:bookmarkEnd w:id="3013"/>
      <w:bookmarkEnd w:id="3014"/>
      <w:bookmarkEnd w:id="3015"/>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77777777" w:rsidR="00FC7E52" w:rsidRPr="00567618" w:rsidRDefault="00FC7E52" w:rsidP="00FC7E52">
      <w:pPr>
        <w:pStyle w:val="TF"/>
      </w:pPr>
    </w:p>
    <w:bookmarkStart w:id="3016" w:name="_MCCTEMPBM_CRPT86940211___7"/>
    <w:p w14:paraId="4A670F68" w14:textId="77777777" w:rsidR="00FC7E52" w:rsidRPr="00567618" w:rsidRDefault="00FC7E52" w:rsidP="00FC7E52">
      <w:pPr>
        <w:pStyle w:val="TF"/>
        <w:rPr>
          <w:noProof/>
          <w:lang w:eastAsia="ko-KR"/>
        </w:rPr>
      </w:pPr>
      <w:r w:rsidRPr="00567618">
        <w:rPr>
          <w:rFonts w:ascii="Times New Roman" w:hAnsi="Times New Roman"/>
        </w:rPr>
        <w:object w:dxaOrig="9650" w:dyaOrig="13510" w14:anchorId="48D3CC1E">
          <v:shape id="_x0000_i1083" type="#_x0000_t75" style="width:482pt;height:675pt" o:ole="">
            <v:imagedata r:id="rId129" o:title=""/>
          </v:shape>
          <o:OLEObject Type="Embed" ProgID="Visio.Drawing.15" ShapeID="_x0000_i1083" DrawAspect="Content" ObjectID="_1780997229" r:id="rId130"/>
        </w:object>
      </w:r>
      <w:r w:rsidRPr="00567618">
        <w:t>Figure 17.1: MTSI media adaptation management object tree</w:t>
      </w:r>
    </w:p>
    <w:bookmarkEnd w:id="3016"/>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3017"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3017"/>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3018" w:name="_MCCTEMPBM_CRPT86940213___5"/>
      <w:r w:rsidRPr="00567618">
        <w:rPr>
          <w:color w:val="000000"/>
        </w:rPr>
        <w:t>This leaf node represents the list of bit rates to use during stepwise down-switch. This parameter is only applicable when stepwise down-switch is used.</w:t>
      </w:r>
    </w:p>
    <w:bookmarkEnd w:id="3018"/>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3019" w:name="_MCCTEMPBM_CRPT86940214___5"/>
      <w:r w:rsidRPr="00567618">
        <w:rPr>
          <w:color w:val="000000"/>
        </w:rPr>
        <w:t>This leaf node represents the waiting time (ms) at each step during up-switch after a congestion event, except for the initial up-switch which uses the ECN/CONGESTION_WAIT time.</w:t>
      </w:r>
    </w:p>
    <w:bookmarkEnd w:id="3019"/>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3020"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3020"/>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3021"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3021"/>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3022"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3022"/>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3023"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3023"/>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3024" w:name="_MCCTEMPBM_CRPT86940221___5"/>
      <w:r w:rsidRPr="00567618">
        <w:rPr>
          <w:color w:val="000000"/>
        </w:rPr>
        <w:t>This leaf node represents the waiting time (ms) at each step during up-switch after a congestion event, except for the initial up-switch which uses the ECN/CONGESTION_WAIT time.</w:t>
      </w:r>
    </w:p>
    <w:bookmarkEnd w:id="3024"/>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3025"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3025"/>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3026"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3027" w:name="_PERM_MCCTEMPBM_CRPT86940224___2" w:colFirst="0" w:colLast="0"/>
            <w:bookmarkEnd w:id="3026"/>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3028" w:name="_PERM_MCCTEMPBM_CRPT86940225___2" w:colFirst="0" w:colLast="0"/>
            <w:bookmarkEnd w:id="3027"/>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3029" w:name="_PERM_MCCTEMPBM_CRPT86940226___2" w:colFirst="0" w:colLast="0"/>
            <w:bookmarkEnd w:id="3028"/>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30" w:name="_PERM_MCCTEMPBM_CRPT86940227___2" w:colFirst="0" w:colLast="0"/>
            <w:bookmarkEnd w:id="3029"/>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31" w:name="_PERM_MCCTEMPBM_CRPT86940228___2" w:colFirst="0" w:colLast="0"/>
            <w:bookmarkEnd w:id="3030"/>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32" w:name="_PERM_MCCTEMPBM_CRPT86940229___2" w:colFirst="0" w:colLast="0"/>
            <w:bookmarkEnd w:id="3031"/>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33" w:name="_PERM_MCCTEMPBM_CRPT86940230___2" w:colFirst="0" w:colLast="0"/>
            <w:bookmarkEnd w:id="3032"/>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34" w:name="_PERM_MCCTEMPBM_CRPT86940231___2" w:colFirst="0" w:colLast="0"/>
            <w:bookmarkEnd w:id="3033"/>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35" w:name="_PERM_MCCTEMPBM_CRPT86940232___2" w:colFirst="0" w:colLast="0"/>
            <w:bookmarkEnd w:id="3034"/>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36" w:name="_PERM_MCCTEMPBM_CRPT86940233___2" w:colFirst="0" w:colLast="0"/>
            <w:bookmarkEnd w:id="3035"/>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37" w:name="_PERM_MCCTEMPBM_CRPT86940234___2" w:colFirst="0" w:colLast="0"/>
            <w:bookmarkEnd w:id="3036"/>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38" w:name="_PERM_MCCTEMPBM_CRPT86940235___2" w:colFirst="0" w:colLast="0"/>
            <w:bookmarkEnd w:id="3037"/>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39" w:name="_PERM_MCCTEMPBM_CRPT86940236___2"/>
            <w:bookmarkStart w:id="3040" w:name="_PERM_MCCTEMPBM_CRPT86940237___2" w:colFirst="1" w:colLast="1"/>
            <w:bookmarkEnd w:id="3038"/>
            <w:r w:rsidRPr="00E85FFA">
              <w:t>ECN/MIN_RATE (bps)</w:t>
            </w:r>
            <w:bookmarkEnd w:id="3039"/>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41" w:name="_PERM_MCCTEMPBM_CRPT86940238___2"/>
            <w:bookmarkEnd w:id="3040"/>
            <w:r w:rsidRPr="00E85FFA">
              <w:t>ECN/STEPWISE_DOWNSWITCH (Boolean)</w:t>
            </w:r>
            <w:bookmarkEnd w:id="3041"/>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42"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42"/>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43" w:name="_PERM_MCCTEMPBM_CRPT86940240___2"/>
            <w:bookmarkStart w:id="3044" w:name="_PERM_MCCTEMPBM_CRPT86940241___2" w:colFirst="1" w:colLast="1"/>
            <w:r w:rsidRPr="00E85FFA">
              <w:t>ECN/RATE_LIST (character set)</w:t>
            </w:r>
            <w:bookmarkEnd w:id="3043"/>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45" w:name="_PERM_MCCTEMPBM_CRPT86940242___2"/>
            <w:bookmarkStart w:id="3046" w:name="_PERM_MCCTEMPBM_CRPT86940243___2" w:colFirst="1" w:colLast="1"/>
            <w:bookmarkEnd w:id="3044"/>
            <w:r w:rsidRPr="00E85FFA">
              <w:t>ECN/INIT_WAIT (ms)</w:t>
            </w:r>
            <w:bookmarkEnd w:id="3045"/>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47" w:name="_PERM_MCCTEMPBM_CRPT86940244___2"/>
            <w:bookmarkStart w:id="3048" w:name="_PERM_MCCTEMPBM_CRPT86940245___2" w:colFirst="1" w:colLast="1"/>
            <w:bookmarkEnd w:id="3046"/>
            <w:r w:rsidRPr="00E85FFA">
              <w:t>ECN/INIT_UPSWITCH_WAIT (ms)</w:t>
            </w:r>
            <w:bookmarkEnd w:id="3047"/>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49" w:name="_PERM_MCCTEMPBM_CRPT86940246___2"/>
            <w:bookmarkStart w:id="3050" w:name="_PERM_MCCTEMPBM_CRPT86940247___2" w:colFirst="1" w:colLast="1"/>
            <w:bookmarkEnd w:id="3048"/>
            <w:r w:rsidRPr="00E85FFA">
              <w:t>ECN/CONGESTION_WAIT (ms)</w:t>
            </w:r>
            <w:bookmarkEnd w:id="3049"/>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51" w:name="_PERM_MCCTEMPBM_CRPT86940248___2"/>
            <w:bookmarkStart w:id="3052" w:name="_PERM_MCCTEMPBM_CRPT86940249___2" w:colFirst="1" w:colLast="1"/>
            <w:bookmarkEnd w:id="3050"/>
            <w:r w:rsidRPr="00E85FFA">
              <w:t>ECN/CONGESTION_UPSWITCH_ WAIT (ms)</w:t>
            </w:r>
            <w:bookmarkEnd w:id="3051"/>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53" w:name="_PERM_MCCTEMPBM_CRPT86940250___2" w:colFirst="0" w:colLast="0"/>
            <w:bookmarkEnd w:id="3052"/>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53"/>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54" w:name="_PERM_MCCTEMPBM_CRPT86940251___2"/>
            <w:r w:rsidRPr="00E85FFA">
              <w:t>ICM/INIT_WAIT (ms)</w:t>
            </w:r>
            <w:bookmarkEnd w:id="3054"/>
          </w:p>
        </w:tc>
        <w:tc>
          <w:tcPr>
            <w:tcW w:w="5103" w:type="dxa"/>
            <w:gridSpan w:val="4"/>
          </w:tcPr>
          <w:p w14:paraId="3C96329D" w14:textId="77777777" w:rsidR="00FC7E52" w:rsidRPr="00E85FFA" w:rsidRDefault="00FC7E52" w:rsidP="00DD54CD">
            <w:pPr>
              <w:pStyle w:val="TAL"/>
            </w:pPr>
            <w:bookmarkStart w:id="3055"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56" w:name="_PERM_MCCTEMPBM_CRPT86940253___2"/>
            <w:bookmarkEnd w:id="3055"/>
            <w:r w:rsidRPr="00E85FFA">
              <w:t>Default value: Same as Initial Waiting Time as defined in Clause 7.5.2.1.6.</w:t>
            </w:r>
            <w:bookmarkEnd w:id="3056"/>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57" w:name="_PERM_MCCTEMPBM_CRPT86940254___2"/>
            <w:r w:rsidRPr="00E85FFA">
              <w:t>ICM/INIT_UPSWITCH_WAIT (ms)</w:t>
            </w:r>
            <w:bookmarkEnd w:id="3057"/>
          </w:p>
        </w:tc>
        <w:tc>
          <w:tcPr>
            <w:tcW w:w="5103" w:type="dxa"/>
            <w:gridSpan w:val="4"/>
          </w:tcPr>
          <w:p w14:paraId="61F1AB81" w14:textId="77777777" w:rsidR="00FC7E52" w:rsidRPr="00E85FFA" w:rsidRDefault="00FC7E52" w:rsidP="00DD54CD">
            <w:pPr>
              <w:pStyle w:val="TAL"/>
            </w:pPr>
            <w:bookmarkStart w:id="3058"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59" w:name="_PERM_MCCTEMPBM_CRPT86940256___2"/>
            <w:bookmarkEnd w:id="3058"/>
            <w:r w:rsidRPr="00E85FFA">
              <w:t>Default value: Same as Initial Upswitch Waiting Time as defined in Clause 7.5.2.1.6.</w:t>
            </w:r>
            <w:bookmarkEnd w:id="3059"/>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60"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60"/>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61"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61"/>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62"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63" w:name="_PERM_MCCTEMPBM_CRPT86940260___2" w:colFirst="0" w:colLast="0"/>
            <w:bookmarkEnd w:id="3062"/>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64" w:name="_PERM_MCCTEMPBM_CRPT86940261___2" w:colFirst="0" w:colLast="0"/>
            <w:bookmarkEnd w:id="3063"/>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65" w:name="_PERM_MCCTEMPBM_CRPT86940262___2" w:colFirst="0" w:colLast="0"/>
            <w:bookmarkEnd w:id="3064"/>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66" w:name="_PERM_MCCTEMPBM_CRPT86940263___2" w:colFirst="0" w:colLast="1"/>
            <w:bookmarkEnd w:id="3065"/>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67" w:name="_PERM_MCCTEMPBM_CRPT86940266___2" w:colFirst="0" w:colLast="1"/>
            <w:bookmarkEnd w:id="3066"/>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68" w:name="_PERM_MCCTEMPBM_CRPT86940267___2" w:colFirst="0" w:colLast="1"/>
            <w:bookmarkEnd w:id="3067"/>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69" w:name="_PERM_MCCTEMPBM_CRPT86940269___2" w:colFirst="0" w:colLast="0"/>
            <w:bookmarkEnd w:id="3068"/>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bookmarkStart w:id="3070" w:name="MCCQCTEMPBM_00000044"/>
            <w:bookmarkStart w:id="3071" w:name="MCCQCTEMPBM_00000315"/>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69"/>
      <w:bookmarkEnd w:id="3070"/>
      <w:bookmarkEnd w:id="3071"/>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72"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73" w:name="_MCCTEMPBM_CRPT86940271___5" w:colFirst="0" w:colLast="0"/>
            <w:bookmarkEnd w:id="3072"/>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74" w:name="_MCCTEMPBM_CRPT86940272___5" w:colFirst="0" w:colLast="1"/>
            <w:bookmarkEnd w:id="3073"/>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75" w:name="_MCCTEMPBM_CRPT86940273___5" w:colFirst="0" w:colLast="1"/>
            <w:bookmarkEnd w:id="3074"/>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75"/>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76" w:name="_Toc26369466"/>
      <w:bookmarkStart w:id="3077" w:name="_Toc36227348"/>
      <w:bookmarkStart w:id="3078" w:name="_Toc36228363"/>
      <w:bookmarkStart w:id="3079" w:name="_Toc36228990"/>
      <w:bookmarkStart w:id="3080" w:name="_Toc68847309"/>
      <w:bookmarkStart w:id="3081" w:name="_Toc74611244"/>
      <w:bookmarkStart w:id="3082" w:name="_Toc75566523"/>
      <w:bookmarkStart w:id="3083" w:name="_Toc89790075"/>
      <w:bookmarkStart w:id="3084" w:name="_Toc99466712"/>
      <w:bookmarkStart w:id="3085" w:name="_Toc170382848"/>
      <w:r w:rsidRPr="00567618">
        <w:t>1</w:t>
      </w:r>
      <w:r w:rsidRPr="00567618">
        <w:rPr>
          <w:lang w:eastAsia="ko-KR"/>
        </w:rPr>
        <w:t>7</w:t>
      </w:r>
      <w:r w:rsidRPr="00567618">
        <w:t>.</w:t>
      </w:r>
      <w:r w:rsidRPr="00567618">
        <w:rPr>
          <w:lang w:eastAsia="ko-KR"/>
        </w:rPr>
        <w:t>3</w:t>
      </w:r>
      <w:r w:rsidRPr="00567618">
        <w:rPr>
          <w:lang w:eastAsia="ko-KR"/>
        </w:rPr>
        <w:tab/>
        <w:t>Management procedures</w:t>
      </w:r>
      <w:bookmarkEnd w:id="3076"/>
      <w:bookmarkEnd w:id="3077"/>
      <w:bookmarkEnd w:id="3078"/>
      <w:bookmarkEnd w:id="3079"/>
      <w:bookmarkEnd w:id="3080"/>
      <w:bookmarkEnd w:id="3081"/>
      <w:bookmarkEnd w:id="3082"/>
      <w:bookmarkEnd w:id="3083"/>
      <w:bookmarkEnd w:id="3084"/>
      <w:bookmarkEnd w:id="3085"/>
    </w:p>
    <w:p w14:paraId="5FB721CC" w14:textId="77777777" w:rsidR="00FC7E52" w:rsidRPr="00567618" w:rsidRDefault="00FC7E52" w:rsidP="00FC7E52">
      <w:pPr>
        <w:rPr>
          <w:noProof/>
          <w:lang w:eastAsia="ko-KR"/>
        </w:rPr>
      </w:pPr>
      <w:bookmarkStart w:id="3086"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86"/>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87" w:name="_Toc26369467"/>
      <w:bookmarkStart w:id="3088" w:name="_Toc36227349"/>
      <w:bookmarkStart w:id="3089" w:name="_Toc36228364"/>
      <w:bookmarkStart w:id="3090" w:name="_Toc36228991"/>
      <w:bookmarkStart w:id="3091" w:name="_Toc68847310"/>
      <w:bookmarkStart w:id="3092" w:name="_Toc74611245"/>
      <w:bookmarkStart w:id="3093" w:name="_Toc75566524"/>
      <w:bookmarkStart w:id="3094" w:name="_Toc89790076"/>
      <w:bookmarkStart w:id="3095" w:name="_Toc99466713"/>
      <w:bookmarkStart w:id="3096" w:name="_Toc170382849"/>
      <w:r w:rsidRPr="00567618">
        <w:rPr>
          <w:lang w:eastAsia="ko-KR"/>
        </w:rPr>
        <w:t>17.3.1</w:t>
      </w:r>
      <w:r w:rsidRPr="00567618">
        <w:rPr>
          <w:lang w:eastAsia="ko-KR"/>
        </w:rPr>
        <w:tab/>
        <w:t>Management of speech adaptation</w:t>
      </w:r>
      <w:bookmarkEnd w:id="3087"/>
      <w:bookmarkEnd w:id="3088"/>
      <w:bookmarkEnd w:id="3089"/>
      <w:bookmarkEnd w:id="3090"/>
      <w:bookmarkEnd w:id="3091"/>
      <w:bookmarkEnd w:id="3092"/>
      <w:bookmarkEnd w:id="3093"/>
      <w:bookmarkEnd w:id="3094"/>
      <w:bookmarkEnd w:id="3095"/>
      <w:bookmarkEnd w:id="3096"/>
    </w:p>
    <w:p w14:paraId="6616B5DE" w14:textId="77777777" w:rsidR="00FC7E52" w:rsidRPr="00567618" w:rsidRDefault="00FC7E52" w:rsidP="00FC7E52">
      <w:pPr>
        <w:rPr>
          <w:noProof/>
          <w:lang w:eastAsia="ko-KR"/>
        </w:rPr>
      </w:pPr>
      <w:bookmarkStart w:id="3097"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97"/>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2CBF6A77" w14:textId="77777777" w:rsidR="00FC7E52" w:rsidRPr="00567618" w:rsidRDefault="00FC7E52" w:rsidP="00FC7E52">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 ICM/INITIAL_CODEC_BANDWIDTH 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98"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98"/>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099" w:name="_Toc26369468"/>
      <w:bookmarkStart w:id="3100" w:name="_Toc36227350"/>
      <w:bookmarkStart w:id="3101" w:name="_Toc36228365"/>
      <w:bookmarkStart w:id="3102" w:name="_Toc36228992"/>
      <w:bookmarkStart w:id="3103" w:name="_Toc68847311"/>
      <w:bookmarkStart w:id="3104" w:name="_Toc74611246"/>
      <w:bookmarkStart w:id="3105" w:name="_Toc75566525"/>
      <w:bookmarkStart w:id="3106" w:name="_Toc89790077"/>
      <w:bookmarkStart w:id="3107" w:name="_Toc99466714"/>
      <w:bookmarkStart w:id="3108" w:name="_Toc170382850"/>
      <w:r w:rsidRPr="00567618">
        <w:rPr>
          <w:lang w:eastAsia="ko-KR"/>
        </w:rPr>
        <w:t>17.3.2</w:t>
      </w:r>
      <w:r w:rsidRPr="00567618">
        <w:rPr>
          <w:lang w:eastAsia="ko-KR"/>
        </w:rPr>
        <w:tab/>
        <w:t>Management of video adaptation</w:t>
      </w:r>
      <w:bookmarkEnd w:id="3099"/>
      <w:bookmarkEnd w:id="3100"/>
      <w:bookmarkEnd w:id="3101"/>
      <w:bookmarkEnd w:id="3102"/>
      <w:bookmarkEnd w:id="3103"/>
      <w:bookmarkEnd w:id="3104"/>
      <w:bookmarkEnd w:id="3105"/>
      <w:bookmarkEnd w:id="3106"/>
      <w:bookmarkEnd w:id="3107"/>
      <w:bookmarkEnd w:id="3108"/>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109"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109"/>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110"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045EB4">
        <w:rPr>
          <w:bCs/>
          <w:color w:val="00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110"/>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111"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111"/>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112"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112"/>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113" w:name="_Toc26369469"/>
      <w:bookmarkStart w:id="3114" w:name="_Toc36227351"/>
      <w:bookmarkStart w:id="3115" w:name="_Toc36228366"/>
      <w:bookmarkStart w:id="3116" w:name="_Toc36228993"/>
      <w:bookmarkStart w:id="3117" w:name="_Toc68847312"/>
      <w:bookmarkStart w:id="3118" w:name="_Toc74611247"/>
      <w:bookmarkStart w:id="3119" w:name="_Toc75566526"/>
      <w:bookmarkStart w:id="3120" w:name="_Toc89790078"/>
      <w:bookmarkStart w:id="3121" w:name="_Toc99466715"/>
      <w:bookmarkStart w:id="3122" w:name="_Toc170382851"/>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113"/>
      <w:bookmarkEnd w:id="3114"/>
      <w:bookmarkEnd w:id="3115"/>
      <w:bookmarkEnd w:id="3116"/>
      <w:bookmarkEnd w:id="3117"/>
      <w:bookmarkEnd w:id="3118"/>
      <w:bookmarkEnd w:id="3119"/>
      <w:bookmarkEnd w:id="3120"/>
      <w:bookmarkEnd w:id="3121"/>
      <w:bookmarkEnd w:id="3122"/>
    </w:p>
    <w:p w14:paraId="40445CAA" w14:textId="107A7091" w:rsidR="00FC7E52" w:rsidRPr="00567618" w:rsidRDefault="00FC7E52" w:rsidP="00FC7E52">
      <w:pPr>
        <w:pStyle w:val="Heading3"/>
        <w:rPr>
          <w:lang w:eastAsia="ko-KR"/>
        </w:rPr>
      </w:pPr>
      <w:bookmarkStart w:id="3123" w:name="_Toc26369470"/>
      <w:bookmarkStart w:id="3124" w:name="_Toc36227352"/>
      <w:bookmarkStart w:id="3125" w:name="_Toc36228367"/>
      <w:bookmarkStart w:id="3126" w:name="_Toc36228994"/>
      <w:bookmarkStart w:id="3127" w:name="_Toc68847313"/>
      <w:bookmarkStart w:id="3128" w:name="_Toc74611248"/>
      <w:bookmarkStart w:id="3129" w:name="_Toc75566527"/>
      <w:bookmarkStart w:id="3130" w:name="_Toc89790079"/>
      <w:bookmarkStart w:id="3131" w:name="_Toc99466716"/>
      <w:bookmarkStart w:id="3132" w:name="_Toc170382852"/>
      <w:r w:rsidRPr="00567618">
        <w:rPr>
          <w:lang w:eastAsia="ko-KR"/>
        </w:rPr>
        <w:t>17.4.1</w:t>
      </w:r>
      <w:r w:rsidR="00051C87">
        <w:rPr>
          <w:lang w:eastAsia="ko-KR"/>
        </w:rPr>
        <w:tab/>
      </w:r>
      <w:r w:rsidRPr="00567618">
        <w:rPr>
          <w:lang w:eastAsia="ko-KR"/>
        </w:rPr>
        <w:t>General</w:t>
      </w:r>
      <w:bookmarkEnd w:id="3123"/>
      <w:bookmarkEnd w:id="3124"/>
      <w:bookmarkEnd w:id="3125"/>
      <w:bookmarkEnd w:id="3126"/>
      <w:bookmarkEnd w:id="3127"/>
      <w:bookmarkEnd w:id="3128"/>
      <w:bookmarkEnd w:id="3129"/>
      <w:bookmarkEnd w:id="3130"/>
      <w:bookmarkEnd w:id="3131"/>
      <w:bookmarkEnd w:id="3132"/>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33" w:name="_MON_1684549432"/>
    <w:bookmarkEnd w:id="3133"/>
    <w:p w14:paraId="19856284" w14:textId="7438D685" w:rsidR="00051C87" w:rsidRDefault="00051C87" w:rsidP="00C76F30">
      <w:pPr>
        <w:pStyle w:val="TH"/>
      </w:pPr>
      <w:r>
        <w:object w:dxaOrig="10366" w:dyaOrig="4281" w14:anchorId="4671DF03">
          <v:shape id="_x0000_i1084" type="#_x0000_t75" style="width:481pt;height:212.5pt" o:ole="">
            <v:imagedata r:id="rId131" o:title=""/>
          </v:shape>
          <o:OLEObject Type="Embed" ProgID="Word.Picture.8" ShapeID="_x0000_i1084" DrawAspect="Content" ObjectID="_1780997230" r:id="rId132"/>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34" w:name="_Toc26369471"/>
      <w:bookmarkStart w:id="3135" w:name="_Toc36227353"/>
      <w:bookmarkStart w:id="3136" w:name="_Toc36228368"/>
      <w:bookmarkStart w:id="3137" w:name="_Toc36228995"/>
      <w:bookmarkStart w:id="3138" w:name="_Toc68847314"/>
      <w:bookmarkStart w:id="3139" w:name="_Toc74611249"/>
      <w:bookmarkStart w:id="3140" w:name="_Toc75566528"/>
      <w:bookmarkStart w:id="3141" w:name="_Toc89790080"/>
      <w:bookmarkStart w:id="3142" w:name="_Toc99466717"/>
      <w:bookmarkStart w:id="3143" w:name="_Toc170382853"/>
      <w:r w:rsidRPr="00567618">
        <w:rPr>
          <w:noProof/>
        </w:rPr>
        <w:t>18</w:t>
      </w:r>
      <w:r w:rsidRPr="00567618">
        <w:rPr>
          <w:noProof/>
        </w:rPr>
        <w:tab/>
        <w:t>MTSI client in terminal using fixed access</w:t>
      </w:r>
      <w:bookmarkEnd w:id="3134"/>
      <w:bookmarkEnd w:id="3135"/>
      <w:bookmarkEnd w:id="3136"/>
      <w:bookmarkEnd w:id="3137"/>
      <w:bookmarkEnd w:id="3138"/>
      <w:bookmarkEnd w:id="3139"/>
      <w:bookmarkEnd w:id="3140"/>
      <w:bookmarkEnd w:id="3141"/>
      <w:bookmarkEnd w:id="3142"/>
      <w:bookmarkEnd w:id="3143"/>
    </w:p>
    <w:p w14:paraId="4BF02B2F" w14:textId="77777777" w:rsidR="00FC7E52" w:rsidRPr="00567618" w:rsidRDefault="00FC7E52" w:rsidP="00FC7E52">
      <w:pPr>
        <w:pStyle w:val="Heading2"/>
        <w:rPr>
          <w:noProof/>
        </w:rPr>
      </w:pPr>
      <w:bookmarkStart w:id="3144" w:name="_Toc26369472"/>
      <w:bookmarkStart w:id="3145" w:name="_Toc36227354"/>
      <w:bookmarkStart w:id="3146" w:name="_Toc36228369"/>
      <w:bookmarkStart w:id="3147" w:name="_Toc36228996"/>
      <w:bookmarkStart w:id="3148" w:name="_Toc68847315"/>
      <w:bookmarkStart w:id="3149" w:name="_Toc74611250"/>
      <w:bookmarkStart w:id="3150" w:name="_Toc75566529"/>
      <w:bookmarkStart w:id="3151" w:name="_Toc89790081"/>
      <w:bookmarkStart w:id="3152" w:name="_Toc99466718"/>
      <w:bookmarkStart w:id="3153" w:name="_Toc170382854"/>
      <w:r w:rsidRPr="00567618">
        <w:rPr>
          <w:noProof/>
        </w:rPr>
        <w:t>18.1</w:t>
      </w:r>
      <w:r w:rsidRPr="00567618">
        <w:rPr>
          <w:noProof/>
        </w:rPr>
        <w:tab/>
        <w:t>General</w:t>
      </w:r>
      <w:bookmarkEnd w:id="3144"/>
      <w:bookmarkEnd w:id="3145"/>
      <w:bookmarkEnd w:id="3146"/>
      <w:bookmarkEnd w:id="3147"/>
      <w:bookmarkEnd w:id="3148"/>
      <w:bookmarkEnd w:id="3149"/>
      <w:bookmarkEnd w:id="3150"/>
      <w:bookmarkEnd w:id="3151"/>
      <w:bookmarkEnd w:id="3152"/>
      <w:bookmarkEnd w:id="3153"/>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54" w:name="_Toc26369473"/>
      <w:bookmarkStart w:id="3155" w:name="_Toc36227355"/>
      <w:bookmarkStart w:id="3156" w:name="_Toc36228370"/>
      <w:bookmarkStart w:id="3157" w:name="_Toc36228997"/>
      <w:bookmarkStart w:id="3158" w:name="_Toc68847316"/>
      <w:bookmarkStart w:id="3159" w:name="_Toc74611251"/>
      <w:bookmarkStart w:id="3160" w:name="_Toc75566530"/>
      <w:bookmarkStart w:id="3161" w:name="_Toc89790082"/>
      <w:bookmarkStart w:id="3162" w:name="_Toc99466719"/>
      <w:bookmarkStart w:id="3163" w:name="_Toc170382855"/>
      <w:r w:rsidRPr="00567618">
        <w:rPr>
          <w:noProof/>
        </w:rPr>
        <w:t>18.2</w:t>
      </w:r>
      <w:r w:rsidRPr="00567618">
        <w:rPr>
          <w:noProof/>
        </w:rPr>
        <w:tab/>
        <w:t>Media codecs</w:t>
      </w:r>
      <w:bookmarkEnd w:id="3154"/>
      <w:bookmarkEnd w:id="3155"/>
      <w:bookmarkEnd w:id="3156"/>
      <w:bookmarkEnd w:id="3157"/>
      <w:bookmarkEnd w:id="3158"/>
      <w:bookmarkEnd w:id="3159"/>
      <w:bookmarkEnd w:id="3160"/>
      <w:bookmarkEnd w:id="3161"/>
      <w:bookmarkEnd w:id="3162"/>
      <w:bookmarkEnd w:id="3163"/>
    </w:p>
    <w:p w14:paraId="084D6E96" w14:textId="77777777" w:rsidR="00FC7E52" w:rsidRPr="00567618" w:rsidRDefault="00FC7E52" w:rsidP="00FC7E52">
      <w:pPr>
        <w:pStyle w:val="Heading3"/>
        <w:rPr>
          <w:noProof/>
        </w:rPr>
      </w:pPr>
      <w:bookmarkStart w:id="3164" w:name="_Toc26369474"/>
      <w:bookmarkStart w:id="3165" w:name="_Toc36227356"/>
      <w:bookmarkStart w:id="3166" w:name="_Toc36228371"/>
      <w:bookmarkStart w:id="3167" w:name="_Toc36228998"/>
      <w:bookmarkStart w:id="3168" w:name="_Toc68847317"/>
      <w:bookmarkStart w:id="3169" w:name="_Toc74611252"/>
      <w:bookmarkStart w:id="3170" w:name="_Toc75566531"/>
      <w:bookmarkStart w:id="3171" w:name="_Toc89790083"/>
      <w:bookmarkStart w:id="3172" w:name="_Toc99466720"/>
      <w:bookmarkStart w:id="3173" w:name="_Toc170382856"/>
      <w:r w:rsidRPr="00567618">
        <w:rPr>
          <w:noProof/>
        </w:rPr>
        <w:t>18.2.1</w:t>
      </w:r>
      <w:r w:rsidRPr="00567618">
        <w:rPr>
          <w:noProof/>
        </w:rPr>
        <w:tab/>
        <w:t>General</w:t>
      </w:r>
      <w:bookmarkEnd w:id="3164"/>
      <w:bookmarkEnd w:id="3165"/>
      <w:bookmarkEnd w:id="3166"/>
      <w:bookmarkEnd w:id="3167"/>
      <w:bookmarkEnd w:id="3168"/>
      <w:bookmarkEnd w:id="3169"/>
      <w:bookmarkEnd w:id="3170"/>
      <w:bookmarkEnd w:id="3171"/>
      <w:bookmarkEnd w:id="3172"/>
      <w:bookmarkEnd w:id="3173"/>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74" w:name="_Toc26369475"/>
      <w:bookmarkStart w:id="3175" w:name="_Toc36227357"/>
      <w:bookmarkStart w:id="3176" w:name="_Toc36228372"/>
      <w:bookmarkStart w:id="3177" w:name="_Toc36228999"/>
      <w:bookmarkStart w:id="3178" w:name="_Toc68847318"/>
      <w:bookmarkStart w:id="3179" w:name="_Toc74611253"/>
      <w:bookmarkStart w:id="3180" w:name="_Toc75566532"/>
      <w:bookmarkStart w:id="3181" w:name="_Toc89790084"/>
      <w:bookmarkStart w:id="3182" w:name="_Toc99466721"/>
      <w:bookmarkStart w:id="3183" w:name="_Toc170382857"/>
      <w:r w:rsidRPr="00567618">
        <w:rPr>
          <w:noProof/>
        </w:rPr>
        <w:t>18.2.2</w:t>
      </w:r>
      <w:r w:rsidRPr="00567618">
        <w:rPr>
          <w:noProof/>
        </w:rPr>
        <w:tab/>
        <w:t>Speech</w:t>
      </w:r>
      <w:bookmarkEnd w:id="3174"/>
      <w:bookmarkEnd w:id="3175"/>
      <w:bookmarkEnd w:id="3176"/>
      <w:bookmarkEnd w:id="3177"/>
      <w:bookmarkEnd w:id="3178"/>
      <w:bookmarkEnd w:id="3179"/>
      <w:bookmarkEnd w:id="3180"/>
      <w:bookmarkEnd w:id="3181"/>
      <w:bookmarkEnd w:id="3182"/>
      <w:bookmarkEnd w:id="3183"/>
    </w:p>
    <w:p w14:paraId="427615D6" w14:textId="77777777" w:rsidR="00FC7E52" w:rsidRPr="00567618" w:rsidRDefault="00FC7E52" w:rsidP="00FC7E52">
      <w:pPr>
        <w:pStyle w:val="Heading4"/>
        <w:rPr>
          <w:noProof/>
        </w:rPr>
      </w:pPr>
      <w:bookmarkStart w:id="3184" w:name="_Toc26369476"/>
      <w:bookmarkStart w:id="3185" w:name="_Toc36227358"/>
      <w:bookmarkStart w:id="3186" w:name="_Toc36228373"/>
      <w:bookmarkStart w:id="3187" w:name="_Toc36229000"/>
      <w:bookmarkStart w:id="3188" w:name="_Toc68847319"/>
      <w:bookmarkStart w:id="3189" w:name="_Toc74611254"/>
      <w:bookmarkStart w:id="3190" w:name="_Toc75566533"/>
      <w:bookmarkStart w:id="3191" w:name="_Toc89790085"/>
      <w:bookmarkStart w:id="3192" w:name="_Toc99466722"/>
      <w:bookmarkStart w:id="3193" w:name="_Toc170382858"/>
      <w:r w:rsidRPr="00567618">
        <w:rPr>
          <w:noProof/>
        </w:rPr>
        <w:t>18.2.2.1</w:t>
      </w:r>
      <w:r w:rsidRPr="00567618">
        <w:rPr>
          <w:noProof/>
        </w:rPr>
        <w:tab/>
        <w:t>Speech codecs</w:t>
      </w:r>
      <w:bookmarkEnd w:id="3184"/>
      <w:bookmarkEnd w:id="3185"/>
      <w:bookmarkEnd w:id="3186"/>
      <w:bookmarkEnd w:id="3187"/>
      <w:bookmarkEnd w:id="3188"/>
      <w:bookmarkEnd w:id="3189"/>
      <w:bookmarkEnd w:id="3190"/>
      <w:bookmarkEnd w:id="3191"/>
      <w:bookmarkEnd w:id="3192"/>
      <w:bookmarkEnd w:id="3193"/>
    </w:p>
    <w:p w14:paraId="2CEBEEAE" w14:textId="789DBC5F" w:rsidR="003B0BD9" w:rsidRPr="00567618" w:rsidRDefault="003B0BD9" w:rsidP="003B0BD9">
      <w:pPr>
        <w:rPr>
          <w:noProof/>
        </w:rPr>
      </w:pPr>
      <w:bookmarkStart w:id="3194" w:name="_MCCTEMPBM_CRPT86940281___7"/>
      <w:r w:rsidRPr="00567618">
        <w:rPr>
          <w:noProof/>
        </w:rPr>
        <w:t>MTSI clients in terminal using fixed access supporting AMR, AMR-WB</w:t>
      </w:r>
      <w:r>
        <w:rPr>
          <w:noProof/>
        </w:rPr>
        <w:t>,</w:t>
      </w:r>
      <w:r w:rsidRPr="00567618">
        <w:rPr>
          <w:noProof/>
        </w:rPr>
        <w:t xml:space="preserve"> EVS</w:t>
      </w:r>
      <w:r>
        <w:rPr>
          <w:noProof/>
        </w:rPr>
        <w:t xml:space="preserve"> or IVAS</w:t>
      </w:r>
      <w:r w:rsidRPr="00567618">
        <w:rPr>
          <w:noProof/>
        </w:rPr>
        <w:t xml:space="preserve"> shall follow clause</w:t>
      </w:r>
      <w:r>
        <w:rPr>
          <w:noProof/>
        </w:rPr>
        <w:t> </w:t>
      </w:r>
      <w:r w:rsidRPr="00567618">
        <w:rPr>
          <w:noProof/>
        </w:rPr>
        <w:t>5.2.1.</w:t>
      </w:r>
    </w:p>
    <w:p w14:paraId="2C714318" w14:textId="77777777" w:rsidR="00FC7E52" w:rsidRPr="00567618" w:rsidRDefault="00FC7E52" w:rsidP="00FC7E52">
      <w:pPr>
        <w:rPr>
          <w:noProof/>
        </w:rPr>
      </w:pPr>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94"/>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95" w:name="_Toc26369477"/>
      <w:bookmarkStart w:id="3196" w:name="_Toc36227359"/>
      <w:bookmarkStart w:id="3197" w:name="_Toc36228374"/>
      <w:bookmarkStart w:id="3198" w:name="_Toc36229001"/>
      <w:bookmarkStart w:id="3199" w:name="_Toc68847320"/>
      <w:bookmarkStart w:id="3200" w:name="_Toc74611255"/>
      <w:bookmarkStart w:id="3201" w:name="_Toc75566534"/>
      <w:bookmarkStart w:id="3202" w:name="_Toc89790086"/>
      <w:bookmarkStart w:id="3203" w:name="_Toc99466723"/>
      <w:bookmarkStart w:id="3204" w:name="_Toc170382859"/>
      <w:r w:rsidRPr="00567618">
        <w:rPr>
          <w:noProof/>
        </w:rPr>
        <w:t>18.2.2.2</w:t>
      </w:r>
      <w:r w:rsidRPr="00567618">
        <w:rPr>
          <w:noProof/>
        </w:rPr>
        <w:tab/>
        <w:t>Error concealment procedures</w:t>
      </w:r>
      <w:bookmarkEnd w:id="3195"/>
      <w:bookmarkEnd w:id="3196"/>
      <w:bookmarkEnd w:id="3197"/>
      <w:bookmarkEnd w:id="3198"/>
      <w:bookmarkEnd w:id="3199"/>
      <w:bookmarkEnd w:id="3200"/>
      <w:bookmarkEnd w:id="3201"/>
      <w:bookmarkEnd w:id="3202"/>
      <w:bookmarkEnd w:id="3203"/>
      <w:bookmarkEnd w:id="3204"/>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205" w:name="_Toc26369478"/>
      <w:bookmarkStart w:id="3206" w:name="_Toc36227360"/>
      <w:bookmarkStart w:id="3207" w:name="_Toc36228375"/>
      <w:bookmarkStart w:id="3208" w:name="_Toc36229002"/>
      <w:bookmarkStart w:id="3209" w:name="_Toc68847321"/>
      <w:bookmarkStart w:id="3210" w:name="_Toc74611256"/>
      <w:bookmarkStart w:id="3211" w:name="_Toc75566535"/>
      <w:bookmarkStart w:id="3212" w:name="_Toc89790087"/>
      <w:bookmarkStart w:id="3213" w:name="_Toc99466724"/>
      <w:bookmarkStart w:id="3214" w:name="_Toc170382860"/>
      <w:r w:rsidRPr="00567618">
        <w:rPr>
          <w:noProof/>
        </w:rPr>
        <w:t>18.2.2.3</w:t>
      </w:r>
      <w:r w:rsidRPr="00567618">
        <w:rPr>
          <w:noProof/>
        </w:rPr>
        <w:tab/>
        <w:t>Source controlled rate operation</w:t>
      </w:r>
      <w:bookmarkEnd w:id="3205"/>
      <w:bookmarkEnd w:id="3206"/>
      <w:bookmarkEnd w:id="3207"/>
      <w:bookmarkEnd w:id="3208"/>
      <w:bookmarkEnd w:id="3209"/>
      <w:bookmarkEnd w:id="3210"/>
      <w:bookmarkEnd w:id="3211"/>
      <w:bookmarkEnd w:id="3212"/>
      <w:bookmarkEnd w:id="3213"/>
      <w:bookmarkEnd w:id="3214"/>
    </w:p>
    <w:p w14:paraId="035322F1" w14:textId="5650906E" w:rsidR="003B0BD9" w:rsidRPr="00A978FC" w:rsidRDefault="003B0BD9" w:rsidP="003B0BD9">
      <w:pPr>
        <w:rPr>
          <w:noProof/>
        </w:rPr>
      </w:pPr>
      <w:r w:rsidRPr="00A978FC">
        <w:rPr>
          <w:noProof/>
        </w:rPr>
        <w:t>An MTSI client in terminal using fixed access supporting AMR, AMR-WB</w:t>
      </w:r>
      <w:r>
        <w:rPr>
          <w:noProof/>
        </w:rPr>
        <w:t>,</w:t>
      </w:r>
      <w:r w:rsidRPr="00A978FC">
        <w:rPr>
          <w:noProof/>
        </w:rPr>
        <w:t xml:space="preserve"> EVS </w:t>
      </w:r>
      <w:r>
        <w:rPr>
          <w:noProof/>
        </w:rPr>
        <w:t xml:space="preserve">or IVAS </w:t>
      </w:r>
      <w:r w:rsidRPr="00A978FC">
        <w:rPr>
          <w:noProof/>
        </w:rPr>
        <w:t>shall support source controlled rate operation in accordance with clause 5.2.1.</w:t>
      </w:r>
    </w:p>
    <w:p w14:paraId="27702B07" w14:textId="6BC1B8FB" w:rsidR="003B0BD9" w:rsidRPr="00A978FC" w:rsidRDefault="003B0BD9" w:rsidP="003B0BD9">
      <w:pPr>
        <w:rPr>
          <w:noProof/>
        </w:rPr>
      </w:pPr>
      <w:r w:rsidRPr="00A978FC">
        <w:rPr>
          <w:noProof/>
        </w:rPr>
        <w:t>For an MTSI client in terminal using fixed access supporting other codecs than AMR, AMR-WB</w:t>
      </w:r>
      <w:r>
        <w:rPr>
          <w:noProof/>
        </w:rPr>
        <w:t>,</w:t>
      </w:r>
      <w:r w:rsidRPr="00A978FC">
        <w:rPr>
          <w:noProof/>
        </w:rPr>
        <w:t xml:space="preserve"> EVS</w:t>
      </w:r>
      <w:r>
        <w:rPr>
          <w:noProof/>
        </w:rPr>
        <w:t xml:space="preserve"> or IVAS</w:t>
      </w:r>
      <w:r w:rsidRPr="00A978FC">
        <w:rPr>
          <w:noProof/>
        </w:rPr>
        <w:t xml:space="preserve">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215" w:name="_Toc26369479"/>
      <w:bookmarkStart w:id="3216" w:name="_Toc36227361"/>
      <w:bookmarkStart w:id="3217" w:name="_Toc36228376"/>
      <w:bookmarkStart w:id="3218" w:name="_Toc36229003"/>
      <w:bookmarkStart w:id="3219" w:name="_Toc68847322"/>
      <w:bookmarkStart w:id="3220" w:name="_Toc74611257"/>
      <w:bookmarkStart w:id="3221" w:name="_Toc75566536"/>
      <w:bookmarkStart w:id="3222" w:name="_Toc89790088"/>
      <w:bookmarkStart w:id="3223" w:name="_Toc99466725"/>
      <w:bookmarkStart w:id="3224" w:name="_Toc170382861"/>
      <w:r w:rsidRPr="00567618">
        <w:rPr>
          <w:noProof/>
        </w:rPr>
        <w:t>18.2.3</w:t>
      </w:r>
      <w:r w:rsidRPr="00567618">
        <w:rPr>
          <w:noProof/>
        </w:rPr>
        <w:tab/>
        <w:t>Video</w:t>
      </w:r>
      <w:bookmarkEnd w:id="3215"/>
      <w:bookmarkEnd w:id="3216"/>
      <w:bookmarkEnd w:id="3217"/>
      <w:bookmarkEnd w:id="3218"/>
      <w:bookmarkEnd w:id="3219"/>
      <w:bookmarkEnd w:id="3220"/>
      <w:bookmarkEnd w:id="3221"/>
      <w:bookmarkEnd w:id="3222"/>
      <w:bookmarkEnd w:id="3223"/>
      <w:bookmarkEnd w:id="3224"/>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225" w:name="_Toc26369480"/>
      <w:bookmarkStart w:id="3226" w:name="_Toc36227362"/>
      <w:bookmarkStart w:id="3227" w:name="_Toc36228377"/>
      <w:bookmarkStart w:id="3228" w:name="_Toc36229004"/>
      <w:bookmarkStart w:id="3229" w:name="_Toc68847323"/>
      <w:bookmarkStart w:id="3230" w:name="_Toc74611258"/>
      <w:bookmarkStart w:id="3231" w:name="_Toc75566537"/>
      <w:bookmarkStart w:id="3232" w:name="_Toc89790089"/>
      <w:bookmarkStart w:id="3233" w:name="_Toc99466726"/>
      <w:bookmarkStart w:id="3234" w:name="_Toc170382862"/>
      <w:r w:rsidRPr="00567618">
        <w:t>18.2.4</w:t>
      </w:r>
      <w:r w:rsidRPr="00567618">
        <w:tab/>
        <w:t>Real-time text</w:t>
      </w:r>
      <w:bookmarkEnd w:id="3225"/>
      <w:bookmarkEnd w:id="3226"/>
      <w:bookmarkEnd w:id="3227"/>
      <w:bookmarkEnd w:id="3228"/>
      <w:bookmarkEnd w:id="3229"/>
      <w:bookmarkEnd w:id="3230"/>
      <w:bookmarkEnd w:id="3231"/>
      <w:bookmarkEnd w:id="3232"/>
      <w:bookmarkEnd w:id="3233"/>
      <w:bookmarkEnd w:id="3234"/>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35" w:name="_Toc26369481"/>
      <w:bookmarkStart w:id="3236" w:name="_Toc36227363"/>
      <w:bookmarkStart w:id="3237" w:name="_Toc36228378"/>
      <w:bookmarkStart w:id="3238" w:name="_Toc36229005"/>
      <w:bookmarkStart w:id="3239" w:name="_Toc68847324"/>
      <w:bookmarkStart w:id="3240" w:name="_Toc74611259"/>
      <w:bookmarkStart w:id="3241" w:name="_Toc75566538"/>
      <w:bookmarkStart w:id="3242" w:name="_Toc89790090"/>
      <w:bookmarkStart w:id="3243" w:name="_Toc99466727"/>
      <w:bookmarkStart w:id="3244" w:name="_Toc170382863"/>
      <w:r w:rsidRPr="00567618">
        <w:rPr>
          <w:noProof/>
        </w:rPr>
        <w:t>18.3</w:t>
      </w:r>
      <w:r w:rsidRPr="00567618">
        <w:rPr>
          <w:noProof/>
        </w:rPr>
        <w:tab/>
        <w:t>Media configuration</w:t>
      </w:r>
      <w:bookmarkEnd w:id="3235"/>
      <w:bookmarkEnd w:id="3236"/>
      <w:bookmarkEnd w:id="3237"/>
      <w:bookmarkEnd w:id="3238"/>
      <w:bookmarkEnd w:id="3239"/>
      <w:bookmarkEnd w:id="3240"/>
      <w:bookmarkEnd w:id="3241"/>
      <w:bookmarkEnd w:id="3242"/>
      <w:bookmarkEnd w:id="3243"/>
      <w:bookmarkEnd w:id="3244"/>
    </w:p>
    <w:p w14:paraId="6E406E4A" w14:textId="77777777" w:rsidR="00FC7E52" w:rsidRPr="00567618" w:rsidRDefault="00FC7E52" w:rsidP="00FC7E52">
      <w:pPr>
        <w:pStyle w:val="Heading3"/>
      </w:pPr>
      <w:bookmarkStart w:id="3245" w:name="_Toc26369482"/>
      <w:bookmarkStart w:id="3246" w:name="_Toc36227364"/>
      <w:bookmarkStart w:id="3247" w:name="_Toc36228379"/>
      <w:bookmarkStart w:id="3248" w:name="_Toc36229006"/>
      <w:bookmarkStart w:id="3249" w:name="_Toc68847325"/>
      <w:bookmarkStart w:id="3250" w:name="_Toc74611260"/>
      <w:bookmarkStart w:id="3251" w:name="_Toc75566539"/>
      <w:bookmarkStart w:id="3252" w:name="_Toc89790091"/>
      <w:bookmarkStart w:id="3253" w:name="_Toc99466728"/>
      <w:bookmarkStart w:id="3254" w:name="_Toc170382864"/>
      <w:r w:rsidRPr="00567618">
        <w:t>18.3.1</w:t>
      </w:r>
      <w:r w:rsidRPr="00567618">
        <w:tab/>
        <w:t>General</w:t>
      </w:r>
      <w:bookmarkEnd w:id="3245"/>
      <w:bookmarkEnd w:id="3246"/>
      <w:bookmarkEnd w:id="3247"/>
      <w:bookmarkEnd w:id="3248"/>
      <w:bookmarkEnd w:id="3249"/>
      <w:bookmarkEnd w:id="3250"/>
      <w:bookmarkEnd w:id="3251"/>
      <w:bookmarkEnd w:id="3252"/>
      <w:bookmarkEnd w:id="3253"/>
      <w:bookmarkEnd w:id="3254"/>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55" w:name="_Toc26369483"/>
      <w:bookmarkStart w:id="3256" w:name="_Toc36227365"/>
      <w:bookmarkStart w:id="3257" w:name="_Toc36228380"/>
      <w:bookmarkStart w:id="3258" w:name="_Toc36229007"/>
      <w:bookmarkStart w:id="3259" w:name="_Toc68847326"/>
      <w:bookmarkStart w:id="3260" w:name="_Toc74611261"/>
      <w:bookmarkStart w:id="3261" w:name="_Toc75566540"/>
      <w:bookmarkStart w:id="3262" w:name="_Toc89790092"/>
      <w:bookmarkStart w:id="3263" w:name="_Toc99466729"/>
      <w:bookmarkStart w:id="3264" w:name="_Toc170382865"/>
      <w:r w:rsidRPr="00567618">
        <w:t>18.3.2</w:t>
      </w:r>
      <w:r w:rsidRPr="00567618">
        <w:tab/>
        <w:t>Session setup procedures</w:t>
      </w:r>
      <w:bookmarkEnd w:id="3255"/>
      <w:bookmarkEnd w:id="3256"/>
      <w:bookmarkEnd w:id="3257"/>
      <w:bookmarkEnd w:id="3258"/>
      <w:bookmarkEnd w:id="3259"/>
      <w:bookmarkEnd w:id="3260"/>
      <w:bookmarkEnd w:id="3261"/>
      <w:bookmarkEnd w:id="3262"/>
      <w:bookmarkEnd w:id="3263"/>
      <w:bookmarkEnd w:id="3264"/>
    </w:p>
    <w:p w14:paraId="0C1AEE0F" w14:textId="77777777" w:rsidR="00FC7E52" w:rsidRPr="00567618" w:rsidRDefault="00FC7E52" w:rsidP="00FC7E52">
      <w:pPr>
        <w:pStyle w:val="Heading4"/>
      </w:pPr>
      <w:bookmarkStart w:id="3265" w:name="_Toc26369484"/>
      <w:bookmarkStart w:id="3266" w:name="_Toc36227366"/>
      <w:bookmarkStart w:id="3267" w:name="_Toc36228381"/>
      <w:bookmarkStart w:id="3268" w:name="_Toc36229008"/>
      <w:bookmarkStart w:id="3269" w:name="_Toc68847327"/>
      <w:bookmarkStart w:id="3270" w:name="_Toc74611262"/>
      <w:bookmarkStart w:id="3271" w:name="_Toc75566541"/>
      <w:bookmarkStart w:id="3272" w:name="_Toc89790093"/>
      <w:bookmarkStart w:id="3273" w:name="_Toc99466730"/>
      <w:bookmarkStart w:id="3274" w:name="_Toc170382866"/>
      <w:r w:rsidRPr="00567618">
        <w:t>18.3.2.1</w:t>
      </w:r>
      <w:r w:rsidRPr="00567618">
        <w:tab/>
        <w:t>General</w:t>
      </w:r>
      <w:bookmarkEnd w:id="3265"/>
      <w:bookmarkEnd w:id="3266"/>
      <w:bookmarkEnd w:id="3267"/>
      <w:bookmarkEnd w:id="3268"/>
      <w:bookmarkEnd w:id="3269"/>
      <w:bookmarkEnd w:id="3270"/>
      <w:bookmarkEnd w:id="3271"/>
      <w:bookmarkEnd w:id="3272"/>
      <w:bookmarkEnd w:id="3273"/>
      <w:bookmarkEnd w:id="3274"/>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75" w:name="_Toc26369485"/>
      <w:bookmarkStart w:id="3276" w:name="_Toc36227367"/>
      <w:bookmarkStart w:id="3277" w:name="_Toc36228382"/>
      <w:bookmarkStart w:id="3278" w:name="_Toc36229009"/>
      <w:bookmarkStart w:id="3279" w:name="_Toc68847328"/>
      <w:bookmarkStart w:id="3280" w:name="_Toc74611263"/>
      <w:bookmarkStart w:id="3281" w:name="_Toc75566542"/>
      <w:bookmarkStart w:id="3282" w:name="_Toc89790094"/>
      <w:bookmarkStart w:id="3283" w:name="_Toc99466731"/>
      <w:bookmarkStart w:id="3284" w:name="_Toc170382867"/>
      <w:r w:rsidRPr="00567618">
        <w:rPr>
          <w:noProof/>
        </w:rPr>
        <w:t>18.3.2.2</w:t>
      </w:r>
      <w:r w:rsidRPr="00567618">
        <w:rPr>
          <w:noProof/>
        </w:rPr>
        <w:tab/>
        <w:t>Speech</w:t>
      </w:r>
      <w:bookmarkEnd w:id="3275"/>
      <w:bookmarkEnd w:id="3276"/>
      <w:bookmarkEnd w:id="3277"/>
      <w:bookmarkEnd w:id="3278"/>
      <w:bookmarkEnd w:id="3279"/>
      <w:bookmarkEnd w:id="3280"/>
      <w:bookmarkEnd w:id="3281"/>
      <w:bookmarkEnd w:id="3282"/>
      <w:bookmarkEnd w:id="3283"/>
      <w:bookmarkEnd w:id="3284"/>
    </w:p>
    <w:p w14:paraId="3F6C2B9A" w14:textId="01E25A0B" w:rsidR="003B0BD9" w:rsidRPr="00567618" w:rsidRDefault="003B0BD9" w:rsidP="003B0BD9">
      <w:pPr>
        <w:rPr>
          <w:noProof/>
        </w:rPr>
      </w:pPr>
      <w:bookmarkStart w:id="3285" w:name="_MCCTEMPBM_CRPT86940283___7"/>
      <w:r w:rsidRPr="00567618">
        <w:rPr>
          <w:noProof/>
        </w:rPr>
        <w:t>If an MTSI client in terminal using fixed access supports AMR and/or AMR-WB</w:t>
      </w:r>
      <w:r>
        <w:rPr>
          <w:noProof/>
        </w:rPr>
        <w:t>,</w:t>
      </w:r>
      <w:r w:rsidRPr="00567618">
        <w:rPr>
          <w:noProof/>
        </w:rPr>
        <w:t xml:space="preserve"> EVS</w:t>
      </w:r>
      <w:r>
        <w:rPr>
          <w:noProof/>
        </w:rPr>
        <w:t xml:space="preserve"> and/or IVAS</w:t>
      </w:r>
      <w:r w:rsidRPr="00567618">
        <w:rPr>
          <w:noProof/>
        </w:rPr>
        <w:t>, then clause</w:t>
      </w:r>
      <w:r>
        <w:rPr>
          <w:noProof/>
        </w:rPr>
        <w:t> </w:t>
      </w:r>
      <w:r w:rsidRPr="00567618">
        <w:rPr>
          <w:noProof/>
        </w:rPr>
        <w:t>6.2.2 applies for session set up.</w:t>
      </w:r>
    </w:p>
    <w:p w14:paraId="33D19600" w14:textId="77777777" w:rsidR="003B0BD9" w:rsidRPr="00567618" w:rsidRDefault="003B0BD9" w:rsidP="003B0BD9">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0A745CCA" w14:textId="63A4F7FD" w:rsidR="003B0BD9" w:rsidRPr="00567618" w:rsidRDefault="003B0BD9" w:rsidP="003B0BD9">
      <w:pPr>
        <w:rPr>
          <w:noProof/>
        </w:rPr>
      </w:pPr>
      <w:r w:rsidRPr="00567618">
        <w:rPr>
          <w:noProof/>
        </w:rPr>
        <w:t xml:space="preserve">If an MTSI client in terminal using fixed access supports AMR and/or AMR-WB, EVS, </w:t>
      </w:r>
      <w:r>
        <w:rPr>
          <w:noProof/>
        </w:rPr>
        <w:t xml:space="preserve">or IVAS, </w:t>
      </w:r>
      <w:r w:rsidRPr="00567618">
        <w:rPr>
          <w:noProof/>
        </w:rPr>
        <w:t>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85"/>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86" w:name="_Toc26369486"/>
      <w:bookmarkStart w:id="3287" w:name="_Toc36227368"/>
      <w:bookmarkStart w:id="3288" w:name="_Toc36228383"/>
      <w:bookmarkStart w:id="3289" w:name="_Toc36229010"/>
      <w:bookmarkStart w:id="3290" w:name="_Toc68847329"/>
      <w:bookmarkStart w:id="3291" w:name="_Toc74611264"/>
      <w:bookmarkStart w:id="3292" w:name="_Toc75566543"/>
      <w:bookmarkStart w:id="3293" w:name="_Toc89790095"/>
      <w:bookmarkStart w:id="3294" w:name="_Toc99466732"/>
      <w:bookmarkStart w:id="3295" w:name="_Toc170382868"/>
      <w:r w:rsidRPr="00567618">
        <w:rPr>
          <w:noProof/>
        </w:rPr>
        <w:t>18.3.2.3</w:t>
      </w:r>
      <w:r w:rsidRPr="00567618">
        <w:rPr>
          <w:noProof/>
        </w:rPr>
        <w:tab/>
        <w:t>Video</w:t>
      </w:r>
      <w:bookmarkEnd w:id="3286"/>
      <w:bookmarkEnd w:id="3287"/>
      <w:bookmarkEnd w:id="3288"/>
      <w:bookmarkEnd w:id="3289"/>
      <w:bookmarkEnd w:id="3290"/>
      <w:bookmarkEnd w:id="3291"/>
      <w:bookmarkEnd w:id="3292"/>
      <w:bookmarkEnd w:id="3293"/>
      <w:bookmarkEnd w:id="3294"/>
      <w:bookmarkEnd w:id="3295"/>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96" w:name="_Toc26369487"/>
      <w:bookmarkStart w:id="3297" w:name="_Toc36227369"/>
      <w:bookmarkStart w:id="3298" w:name="_Toc36228384"/>
      <w:bookmarkStart w:id="3299" w:name="_Toc36229011"/>
      <w:bookmarkStart w:id="3300" w:name="_Toc68847330"/>
      <w:bookmarkStart w:id="3301" w:name="_Toc74611265"/>
      <w:bookmarkStart w:id="3302" w:name="_Toc75566544"/>
      <w:bookmarkStart w:id="3303" w:name="_Toc89790096"/>
      <w:bookmarkStart w:id="3304" w:name="_Toc99466733"/>
      <w:bookmarkStart w:id="3305" w:name="_Toc170382869"/>
      <w:r w:rsidRPr="00567618">
        <w:rPr>
          <w:noProof/>
        </w:rPr>
        <w:t>18.3.2.4</w:t>
      </w:r>
      <w:r w:rsidRPr="00567618">
        <w:rPr>
          <w:noProof/>
        </w:rPr>
        <w:tab/>
        <w:t>Text</w:t>
      </w:r>
      <w:bookmarkEnd w:id="3296"/>
      <w:bookmarkEnd w:id="3297"/>
      <w:bookmarkEnd w:id="3298"/>
      <w:bookmarkEnd w:id="3299"/>
      <w:bookmarkEnd w:id="3300"/>
      <w:bookmarkEnd w:id="3301"/>
      <w:bookmarkEnd w:id="3302"/>
      <w:bookmarkEnd w:id="3303"/>
      <w:bookmarkEnd w:id="3304"/>
      <w:bookmarkEnd w:id="3305"/>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306" w:name="_Toc26369488"/>
      <w:bookmarkStart w:id="3307" w:name="_Toc36227370"/>
      <w:bookmarkStart w:id="3308" w:name="_Toc36228385"/>
      <w:bookmarkStart w:id="3309" w:name="_Toc36229012"/>
      <w:bookmarkStart w:id="3310" w:name="_Toc68847331"/>
      <w:bookmarkStart w:id="3311" w:name="_Toc74611266"/>
      <w:bookmarkStart w:id="3312" w:name="_Toc75566545"/>
      <w:bookmarkStart w:id="3313" w:name="_Toc89790097"/>
      <w:bookmarkStart w:id="3314" w:name="_Toc99466734"/>
      <w:bookmarkStart w:id="3315" w:name="_Toc170382870"/>
      <w:r w:rsidRPr="00567618">
        <w:rPr>
          <w:noProof/>
        </w:rPr>
        <w:t>18.3.2.5</w:t>
      </w:r>
      <w:r w:rsidRPr="00567618">
        <w:rPr>
          <w:noProof/>
        </w:rPr>
        <w:tab/>
        <w:t>Bandwidth negotiation</w:t>
      </w:r>
      <w:bookmarkEnd w:id="3306"/>
      <w:bookmarkEnd w:id="3307"/>
      <w:bookmarkEnd w:id="3308"/>
      <w:bookmarkEnd w:id="3309"/>
      <w:bookmarkEnd w:id="3310"/>
      <w:bookmarkEnd w:id="3311"/>
      <w:bookmarkEnd w:id="3312"/>
      <w:bookmarkEnd w:id="3313"/>
      <w:bookmarkEnd w:id="3314"/>
      <w:bookmarkEnd w:id="3315"/>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316" w:name="_Toc26369489"/>
      <w:bookmarkStart w:id="3317" w:name="_Toc36227371"/>
      <w:bookmarkStart w:id="3318" w:name="_Toc36228386"/>
      <w:bookmarkStart w:id="3319" w:name="_Toc36229013"/>
      <w:bookmarkStart w:id="3320" w:name="_Toc68847332"/>
      <w:bookmarkStart w:id="3321" w:name="_Toc74611267"/>
      <w:bookmarkStart w:id="3322" w:name="_Toc75566546"/>
      <w:bookmarkStart w:id="3323" w:name="_Toc89790098"/>
      <w:bookmarkStart w:id="3324" w:name="_Toc99466735"/>
      <w:bookmarkStart w:id="3325" w:name="_Toc170382871"/>
      <w:r w:rsidRPr="00567618">
        <w:rPr>
          <w:noProof/>
        </w:rPr>
        <w:t>18.3.3</w:t>
      </w:r>
      <w:r w:rsidRPr="00567618">
        <w:rPr>
          <w:noProof/>
        </w:rPr>
        <w:tab/>
        <w:t>Session control procedures</w:t>
      </w:r>
      <w:bookmarkEnd w:id="3316"/>
      <w:bookmarkEnd w:id="3317"/>
      <w:bookmarkEnd w:id="3318"/>
      <w:bookmarkEnd w:id="3319"/>
      <w:bookmarkEnd w:id="3320"/>
      <w:bookmarkEnd w:id="3321"/>
      <w:bookmarkEnd w:id="3322"/>
      <w:bookmarkEnd w:id="3323"/>
      <w:bookmarkEnd w:id="3324"/>
      <w:bookmarkEnd w:id="3325"/>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326" w:name="_Toc26369490"/>
      <w:bookmarkStart w:id="3327" w:name="_Toc36227372"/>
      <w:bookmarkStart w:id="3328" w:name="_Toc36228387"/>
      <w:bookmarkStart w:id="3329" w:name="_Toc36229014"/>
      <w:bookmarkStart w:id="3330" w:name="_Toc68847333"/>
      <w:bookmarkStart w:id="3331" w:name="_Toc74611268"/>
      <w:bookmarkStart w:id="3332" w:name="_Toc75566547"/>
      <w:bookmarkStart w:id="3333" w:name="_Toc89790099"/>
      <w:bookmarkStart w:id="3334" w:name="_Toc99466736"/>
      <w:bookmarkStart w:id="3335" w:name="_Toc170382872"/>
      <w:r w:rsidRPr="00567618">
        <w:rPr>
          <w:noProof/>
        </w:rPr>
        <w:t>18.4</w:t>
      </w:r>
      <w:r w:rsidRPr="00567618">
        <w:rPr>
          <w:noProof/>
        </w:rPr>
        <w:tab/>
        <w:t>Data transport</w:t>
      </w:r>
      <w:bookmarkEnd w:id="3326"/>
      <w:bookmarkEnd w:id="3327"/>
      <w:bookmarkEnd w:id="3328"/>
      <w:bookmarkEnd w:id="3329"/>
      <w:bookmarkEnd w:id="3330"/>
      <w:bookmarkEnd w:id="3331"/>
      <w:bookmarkEnd w:id="3332"/>
      <w:bookmarkEnd w:id="3333"/>
      <w:bookmarkEnd w:id="3334"/>
      <w:bookmarkEnd w:id="3335"/>
    </w:p>
    <w:p w14:paraId="0F90C4CB" w14:textId="77777777" w:rsidR="00FC7E52" w:rsidRPr="00567618" w:rsidRDefault="00FC7E52" w:rsidP="00FC7E52">
      <w:pPr>
        <w:pStyle w:val="Heading3"/>
        <w:rPr>
          <w:noProof/>
        </w:rPr>
      </w:pPr>
      <w:bookmarkStart w:id="3336" w:name="_Toc26369491"/>
      <w:bookmarkStart w:id="3337" w:name="_Toc36227373"/>
      <w:bookmarkStart w:id="3338" w:name="_Toc36228388"/>
      <w:bookmarkStart w:id="3339" w:name="_Toc36229015"/>
      <w:bookmarkStart w:id="3340" w:name="_Toc68847334"/>
      <w:bookmarkStart w:id="3341" w:name="_Toc74611269"/>
      <w:bookmarkStart w:id="3342" w:name="_Toc75566548"/>
      <w:bookmarkStart w:id="3343" w:name="_Toc89790100"/>
      <w:bookmarkStart w:id="3344" w:name="_Toc99466737"/>
      <w:bookmarkStart w:id="3345" w:name="_Toc170382873"/>
      <w:r w:rsidRPr="00567618">
        <w:rPr>
          <w:noProof/>
        </w:rPr>
        <w:t>18.4.1</w:t>
      </w:r>
      <w:r w:rsidRPr="00567618">
        <w:rPr>
          <w:noProof/>
        </w:rPr>
        <w:tab/>
        <w:t>General</w:t>
      </w:r>
      <w:bookmarkEnd w:id="3336"/>
      <w:bookmarkEnd w:id="3337"/>
      <w:bookmarkEnd w:id="3338"/>
      <w:bookmarkEnd w:id="3339"/>
      <w:bookmarkEnd w:id="3340"/>
      <w:bookmarkEnd w:id="3341"/>
      <w:bookmarkEnd w:id="3342"/>
      <w:bookmarkEnd w:id="3343"/>
      <w:bookmarkEnd w:id="3344"/>
      <w:bookmarkEnd w:id="3345"/>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46" w:name="_Toc26369492"/>
      <w:bookmarkStart w:id="3347" w:name="_Toc36227374"/>
      <w:bookmarkStart w:id="3348" w:name="_Toc36228389"/>
      <w:bookmarkStart w:id="3349" w:name="_Toc36229016"/>
      <w:bookmarkStart w:id="3350" w:name="_Toc68847335"/>
      <w:bookmarkStart w:id="3351" w:name="_Toc74611270"/>
      <w:bookmarkStart w:id="3352" w:name="_Toc75566549"/>
      <w:bookmarkStart w:id="3353" w:name="_Toc89790101"/>
      <w:bookmarkStart w:id="3354" w:name="_Toc99466738"/>
      <w:bookmarkStart w:id="3355" w:name="_Toc170382874"/>
      <w:r w:rsidRPr="00567618">
        <w:rPr>
          <w:noProof/>
        </w:rPr>
        <w:t>18.4.2</w:t>
      </w:r>
      <w:r w:rsidRPr="00567618">
        <w:rPr>
          <w:noProof/>
        </w:rPr>
        <w:tab/>
        <w:t>Packetization</w:t>
      </w:r>
      <w:bookmarkEnd w:id="3346"/>
      <w:bookmarkEnd w:id="3347"/>
      <w:bookmarkEnd w:id="3348"/>
      <w:bookmarkEnd w:id="3349"/>
      <w:bookmarkEnd w:id="3350"/>
      <w:bookmarkEnd w:id="3351"/>
      <w:bookmarkEnd w:id="3352"/>
      <w:bookmarkEnd w:id="3353"/>
      <w:bookmarkEnd w:id="3354"/>
      <w:bookmarkEnd w:id="3355"/>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56" w:name="_Toc26369493"/>
      <w:bookmarkStart w:id="3357" w:name="_Toc36227375"/>
      <w:bookmarkStart w:id="3358" w:name="_Toc36228390"/>
      <w:bookmarkStart w:id="3359" w:name="_Toc36229017"/>
      <w:bookmarkStart w:id="3360" w:name="_Toc68847336"/>
      <w:bookmarkStart w:id="3361" w:name="_Toc74611271"/>
      <w:bookmarkStart w:id="3362" w:name="_Toc75566550"/>
      <w:bookmarkStart w:id="3363" w:name="_Toc89790102"/>
      <w:bookmarkStart w:id="3364" w:name="_Toc99466739"/>
      <w:bookmarkStart w:id="3365" w:name="_Toc170382875"/>
      <w:r w:rsidRPr="00567618">
        <w:rPr>
          <w:noProof/>
        </w:rPr>
        <w:t>18.4.3</w:t>
      </w:r>
      <w:r w:rsidRPr="00567618">
        <w:rPr>
          <w:noProof/>
        </w:rPr>
        <w:tab/>
        <w:t>RTP payload format</w:t>
      </w:r>
      <w:bookmarkEnd w:id="3356"/>
      <w:bookmarkEnd w:id="3357"/>
      <w:bookmarkEnd w:id="3358"/>
      <w:bookmarkEnd w:id="3359"/>
      <w:bookmarkEnd w:id="3360"/>
      <w:bookmarkEnd w:id="3361"/>
      <w:bookmarkEnd w:id="3362"/>
      <w:bookmarkEnd w:id="3363"/>
      <w:bookmarkEnd w:id="3364"/>
      <w:bookmarkEnd w:id="3365"/>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66" w:name="_Toc26369494"/>
      <w:bookmarkStart w:id="3367" w:name="_Toc36227376"/>
      <w:bookmarkStart w:id="3368" w:name="_Toc36228391"/>
      <w:bookmarkStart w:id="3369" w:name="_Toc36229018"/>
      <w:bookmarkStart w:id="3370" w:name="_Toc68847337"/>
      <w:bookmarkStart w:id="3371" w:name="_Toc74611272"/>
      <w:bookmarkStart w:id="3372" w:name="_Toc75566551"/>
      <w:bookmarkStart w:id="3373" w:name="_Toc89790103"/>
      <w:bookmarkStart w:id="3374" w:name="_Toc99466740"/>
      <w:bookmarkStart w:id="3375" w:name="_Toc170382876"/>
      <w:r w:rsidRPr="00567618">
        <w:rPr>
          <w:noProof/>
        </w:rPr>
        <w:t>18.5</w:t>
      </w:r>
      <w:r w:rsidRPr="00567618">
        <w:rPr>
          <w:noProof/>
        </w:rPr>
        <w:tab/>
        <w:t>Jitter buffer management</w:t>
      </w:r>
      <w:bookmarkEnd w:id="3366"/>
      <w:bookmarkEnd w:id="3367"/>
      <w:bookmarkEnd w:id="3368"/>
      <w:bookmarkEnd w:id="3369"/>
      <w:bookmarkEnd w:id="3370"/>
      <w:bookmarkEnd w:id="3371"/>
      <w:bookmarkEnd w:id="3372"/>
      <w:bookmarkEnd w:id="3373"/>
      <w:bookmarkEnd w:id="3374"/>
      <w:bookmarkEnd w:id="3375"/>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76" w:name="_Toc26369495"/>
      <w:bookmarkStart w:id="3377" w:name="_Toc36227377"/>
      <w:bookmarkStart w:id="3378" w:name="_Toc36228392"/>
      <w:bookmarkStart w:id="3379" w:name="_Toc36229019"/>
      <w:bookmarkStart w:id="3380" w:name="_Toc68847338"/>
      <w:bookmarkStart w:id="3381" w:name="_Toc74611273"/>
      <w:bookmarkStart w:id="3382" w:name="_Toc75566552"/>
      <w:bookmarkStart w:id="3383" w:name="_Toc89790104"/>
      <w:bookmarkStart w:id="3384" w:name="_Toc99466741"/>
      <w:bookmarkStart w:id="3385" w:name="_Toc170382877"/>
      <w:r w:rsidRPr="00567618">
        <w:t>18.6</w:t>
      </w:r>
      <w:r w:rsidRPr="00567618">
        <w:tab/>
        <w:t>Packet-loss handling</w:t>
      </w:r>
      <w:bookmarkEnd w:id="3376"/>
      <w:bookmarkEnd w:id="3377"/>
      <w:bookmarkEnd w:id="3378"/>
      <w:bookmarkEnd w:id="3379"/>
      <w:bookmarkEnd w:id="3380"/>
      <w:bookmarkEnd w:id="3381"/>
      <w:bookmarkEnd w:id="3382"/>
      <w:bookmarkEnd w:id="3383"/>
      <w:bookmarkEnd w:id="3384"/>
      <w:bookmarkEnd w:id="3385"/>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86" w:name="_Toc26369496"/>
      <w:bookmarkStart w:id="3387" w:name="_Toc36227378"/>
      <w:bookmarkStart w:id="3388" w:name="_Toc36228393"/>
      <w:bookmarkStart w:id="3389" w:name="_Toc36229020"/>
      <w:bookmarkStart w:id="3390" w:name="_Toc68847339"/>
      <w:bookmarkStart w:id="3391" w:name="_Toc74611274"/>
      <w:bookmarkStart w:id="3392" w:name="_Toc75566553"/>
      <w:bookmarkStart w:id="3393" w:name="_Toc89790105"/>
      <w:bookmarkStart w:id="3394" w:name="_Toc99466742"/>
      <w:bookmarkStart w:id="3395" w:name="_Toc170382878"/>
      <w:r w:rsidRPr="00567618">
        <w:t>18.7</w:t>
      </w:r>
      <w:r w:rsidRPr="00567618">
        <w:tab/>
        <w:t>Adaptation</w:t>
      </w:r>
      <w:bookmarkEnd w:id="3386"/>
      <w:bookmarkEnd w:id="3387"/>
      <w:bookmarkEnd w:id="3388"/>
      <w:bookmarkEnd w:id="3389"/>
      <w:bookmarkEnd w:id="3390"/>
      <w:bookmarkEnd w:id="3391"/>
      <w:bookmarkEnd w:id="3392"/>
      <w:bookmarkEnd w:id="3393"/>
      <w:bookmarkEnd w:id="3394"/>
      <w:bookmarkEnd w:id="3395"/>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96" w:name="_Toc26369497"/>
      <w:bookmarkStart w:id="3397" w:name="_Toc36227379"/>
      <w:bookmarkStart w:id="3398" w:name="_Toc36228394"/>
      <w:bookmarkStart w:id="3399" w:name="_Toc36229021"/>
      <w:bookmarkStart w:id="3400" w:name="_Toc68847340"/>
      <w:bookmarkStart w:id="3401" w:name="_Toc74611275"/>
      <w:bookmarkStart w:id="3402" w:name="_Toc75566554"/>
      <w:bookmarkStart w:id="3403" w:name="_Toc89790106"/>
      <w:bookmarkStart w:id="3404" w:name="_Toc99466743"/>
      <w:bookmarkStart w:id="3405" w:name="_Toc170382879"/>
      <w:r w:rsidRPr="00567618">
        <w:rPr>
          <w:noProof/>
        </w:rPr>
        <w:t>18.8</w:t>
      </w:r>
      <w:r w:rsidRPr="00567618">
        <w:rPr>
          <w:noProof/>
        </w:rPr>
        <w:tab/>
        <w:t>Front-end handling</w:t>
      </w:r>
      <w:bookmarkEnd w:id="3396"/>
      <w:bookmarkEnd w:id="3397"/>
      <w:bookmarkEnd w:id="3398"/>
      <w:bookmarkEnd w:id="3399"/>
      <w:bookmarkEnd w:id="3400"/>
      <w:bookmarkEnd w:id="3401"/>
      <w:bookmarkEnd w:id="3402"/>
      <w:bookmarkEnd w:id="3403"/>
      <w:bookmarkEnd w:id="3404"/>
      <w:bookmarkEnd w:id="3405"/>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406" w:name="_Toc26369498"/>
      <w:bookmarkStart w:id="3407" w:name="_Toc36227380"/>
      <w:bookmarkStart w:id="3408" w:name="_Toc36228395"/>
      <w:bookmarkStart w:id="3409" w:name="_Toc36229022"/>
      <w:bookmarkStart w:id="3410" w:name="_Toc68847341"/>
      <w:bookmarkStart w:id="3411" w:name="_Toc74611276"/>
      <w:bookmarkStart w:id="3412" w:name="_Toc75566555"/>
      <w:bookmarkStart w:id="3413" w:name="_Toc89790107"/>
      <w:bookmarkStart w:id="3414" w:name="_Toc99466744"/>
      <w:bookmarkStart w:id="3415" w:name="_Toc170382880"/>
      <w:r w:rsidRPr="00567618">
        <w:rPr>
          <w:noProof/>
        </w:rPr>
        <w:t>18.9</w:t>
      </w:r>
      <w:r w:rsidRPr="00567618">
        <w:rPr>
          <w:noProof/>
        </w:rPr>
        <w:tab/>
        <w:t>Supplementary services</w:t>
      </w:r>
      <w:bookmarkEnd w:id="3406"/>
      <w:bookmarkEnd w:id="3407"/>
      <w:bookmarkEnd w:id="3408"/>
      <w:bookmarkEnd w:id="3409"/>
      <w:bookmarkEnd w:id="3410"/>
      <w:bookmarkEnd w:id="3411"/>
      <w:bookmarkEnd w:id="3412"/>
      <w:bookmarkEnd w:id="3413"/>
      <w:bookmarkEnd w:id="3414"/>
      <w:bookmarkEnd w:id="3415"/>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416" w:name="_Toc26369499"/>
      <w:bookmarkStart w:id="3417" w:name="_Toc36227381"/>
      <w:bookmarkStart w:id="3418" w:name="_Toc36228396"/>
      <w:bookmarkStart w:id="3419" w:name="_Toc36229023"/>
      <w:bookmarkStart w:id="3420" w:name="_Toc68847342"/>
      <w:bookmarkStart w:id="3421" w:name="_Toc74611277"/>
      <w:bookmarkStart w:id="3422" w:name="_Toc75566556"/>
      <w:bookmarkStart w:id="3423" w:name="_Toc89790108"/>
      <w:bookmarkStart w:id="3424" w:name="_Toc99466745"/>
      <w:bookmarkStart w:id="3425" w:name="_Toc170382881"/>
      <w:r w:rsidRPr="00567618">
        <w:t>19</w:t>
      </w:r>
      <w:r w:rsidRPr="00567618">
        <w:tab/>
        <w:t>Additional bandwidth information</w:t>
      </w:r>
      <w:bookmarkEnd w:id="3416"/>
      <w:bookmarkEnd w:id="3417"/>
      <w:bookmarkEnd w:id="3418"/>
      <w:bookmarkEnd w:id="3419"/>
      <w:bookmarkEnd w:id="3420"/>
      <w:bookmarkEnd w:id="3421"/>
      <w:bookmarkEnd w:id="3422"/>
      <w:bookmarkEnd w:id="3423"/>
      <w:bookmarkEnd w:id="3424"/>
      <w:bookmarkEnd w:id="3425"/>
    </w:p>
    <w:p w14:paraId="5288EEF4" w14:textId="77777777" w:rsidR="00FC7E52" w:rsidRPr="00567618" w:rsidRDefault="00FC7E52" w:rsidP="00FC7E52">
      <w:pPr>
        <w:pStyle w:val="Heading2"/>
      </w:pPr>
      <w:bookmarkStart w:id="3426" w:name="_Toc26369500"/>
      <w:bookmarkStart w:id="3427" w:name="_Toc36227382"/>
      <w:bookmarkStart w:id="3428" w:name="_Toc36228397"/>
      <w:bookmarkStart w:id="3429" w:name="_Toc36229024"/>
      <w:bookmarkStart w:id="3430" w:name="_Toc68847343"/>
      <w:bookmarkStart w:id="3431" w:name="_Toc74611278"/>
      <w:bookmarkStart w:id="3432" w:name="_Toc75566557"/>
      <w:bookmarkStart w:id="3433" w:name="_Toc89790109"/>
      <w:bookmarkStart w:id="3434" w:name="_Toc99466746"/>
      <w:bookmarkStart w:id="3435" w:name="_Toc170382882"/>
      <w:r w:rsidRPr="00567618">
        <w:t>19.1</w:t>
      </w:r>
      <w:r w:rsidRPr="00567618">
        <w:tab/>
        <w:t>General</w:t>
      </w:r>
      <w:bookmarkEnd w:id="3426"/>
      <w:bookmarkEnd w:id="3427"/>
      <w:bookmarkEnd w:id="3428"/>
      <w:bookmarkEnd w:id="3429"/>
      <w:bookmarkEnd w:id="3430"/>
      <w:bookmarkEnd w:id="3431"/>
      <w:bookmarkEnd w:id="3432"/>
      <w:bookmarkEnd w:id="3433"/>
      <w:bookmarkEnd w:id="3434"/>
      <w:bookmarkEnd w:id="3435"/>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36" w:name="_Toc26369501"/>
      <w:bookmarkStart w:id="3437" w:name="_Toc36227383"/>
      <w:bookmarkStart w:id="3438" w:name="_Toc36228398"/>
      <w:bookmarkStart w:id="3439" w:name="_Toc36229025"/>
      <w:bookmarkStart w:id="3440" w:name="_Toc68847344"/>
      <w:bookmarkStart w:id="3441" w:name="_Toc74611279"/>
      <w:bookmarkStart w:id="3442" w:name="_Toc75566558"/>
      <w:bookmarkStart w:id="3443" w:name="_Toc89790110"/>
      <w:bookmarkStart w:id="3444" w:name="_Toc99466747"/>
      <w:bookmarkStart w:id="3445" w:name="_Toc170382883"/>
      <w:r w:rsidRPr="00567618">
        <w:t>19.2</w:t>
      </w:r>
      <w:r w:rsidRPr="00567618">
        <w:tab/>
        <w:t>Bandwidth properties</w:t>
      </w:r>
      <w:bookmarkEnd w:id="3436"/>
      <w:bookmarkEnd w:id="3437"/>
      <w:bookmarkEnd w:id="3438"/>
      <w:bookmarkEnd w:id="3439"/>
      <w:bookmarkEnd w:id="3440"/>
      <w:bookmarkEnd w:id="3441"/>
      <w:bookmarkEnd w:id="3442"/>
      <w:bookmarkEnd w:id="3443"/>
      <w:bookmarkEnd w:id="3444"/>
      <w:bookmarkEnd w:id="3445"/>
    </w:p>
    <w:p w14:paraId="01F3FD29" w14:textId="77777777" w:rsidR="00FC7E52" w:rsidRPr="00567618" w:rsidRDefault="00FC7E52" w:rsidP="00FC7E52">
      <w:pPr>
        <w:pStyle w:val="Heading3"/>
      </w:pPr>
      <w:bookmarkStart w:id="3446" w:name="_Toc26369502"/>
      <w:bookmarkStart w:id="3447" w:name="_Toc36227384"/>
      <w:bookmarkStart w:id="3448" w:name="_Toc36228399"/>
      <w:bookmarkStart w:id="3449" w:name="_Toc36229026"/>
      <w:bookmarkStart w:id="3450" w:name="_Toc68847345"/>
      <w:bookmarkStart w:id="3451" w:name="_Toc74611280"/>
      <w:bookmarkStart w:id="3452" w:name="_Toc75566559"/>
      <w:bookmarkStart w:id="3453" w:name="_Toc89790111"/>
      <w:bookmarkStart w:id="3454" w:name="_Toc99466748"/>
      <w:bookmarkStart w:id="3455" w:name="_Toc170382884"/>
      <w:r w:rsidRPr="00567618">
        <w:t>19.2.1</w:t>
      </w:r>
      <w:r w:rsidRPr="00567618">
        <w:tab/>
        <w:t>General description</w:t>
      </w:r>
      <w:bookmarkEnd w:id="3446"/>
      <w:bookmarkEnd w:id="3447"/>
      <w:bookmarkEnd w:id="3448"/>
      <w:bookmarkEnd w:id="3449"/>
      <w:bookmarkEnd w:id="3450"/>
      <w:bookmarkEnd w:id="3451"/>
      <w:bookmarkEnd w:id="3452"/>
      <w:bookmarkEnd w:id="3453"/>
      <w:bookmarkEnd w:id="3454"/>
      <w:bookmarkEnd w:id="3455"/>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56" w:name="_Toc26369503"/>
      <w:bookmarkStart w:id="3457" w:name="_Toc36227385"/>
      <w:bookmarkStart w:id="3458" w:name="_Toc36228400"/>
      <w:bookmarkStart w:id="3459" w:name="_Toc36229027"/>
      <w:bookmarkStart w:id="3460" w:name="_Toc68847346"/>
      <w:bookmarkStart w:id="3461" w:name="_Toc74611281"/>
      <w:bookmarkStart w:id="3462" w:name="_Toc75566560"/>
      <w:bookmarkStart w:id="3463" w:name="_Toc89790112"/>
      <w:bookmarkStart w:id="3464" w:name="_Toc99466749"/>
      <w:bookmarkStart w:id="3465" w:name="_Toc170382885"/>
      <w:r w:rsidRPr="00567618">
        <w:t>19.2.2</w:t>
      </w:r>
      <w:r w:rsidRPr="00567618">
        <w:tab/>
        <w:t>Maximum Supported Bandwidth</w:t>
      </w:r>
      <w:bookmarkEnd w:id="3456"/>
      <w:bookmarkEnd w:id="3457"/>
      <w:bookmarkEnd w:id="3458"/>
      <w:bookmarkEnd w:id="3459"/>
      <w:bookmarkEnd w:id="3460"/>
      <w:bookmarkEnd w:id="3461"/>
      <w:bookmarkEnd w:id="3462"/>
      <w:bookmarkEnd w:id="3463"/>
      <w:bookmarkEnd w:id="3464"/>
      <w:bookmarkEnd w:id="3465"/>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66" w:name="_Toc26369504"/>
      <w:bookmarkStart w:id="3467" w:name="_Toc36227386"/>
      <w:bookmarkStart w:id="3468" w:name="_Toc36228401"/>
      <w:bookmarkStart w:id="3469" w:name="_Toc36229028"/>
      <w:bookmarkStart w:id="3470" w:name="_Toc68847347"/>
      <w:bookmarkStart w:id="3471" w:name="_Toc74611282"/>
      <w:bookmarkStart w:id="3472" w:name="_Toc75566561"/>
      <w:bookmarkStart w:id="3473" w:name="_Toc89790113"/>
      <w:bookmarkStart w:id="3474" w:name="_Toc99466750"/>
      <w:bookmarkStart w:id="3475" w:name="_Toc170382886"/>
      <w:r w:rsidRPr="00567618">
        <w:t>19.2.3</w:t>
      </w:r>
      <w:r w:rsidRPr="00567618">
        <w:tab/>
        <w:t>Maximum Desired Bandwidth</w:t>
      </w:r>
      <w:bookmarkEnd w:id="3466"/>
      <w:bookmarkEnd w:id="3467"/>
      <w:bookmarkEnd w:id="3468"/>
      <w:bookmarkEnd w:id="3469"/>
      <w:bookmarkEnd w:id="3470"/>
      <w:bookmarkEnd w:id="3471"/>
      <w:bookmarkEnd w:id="3472"/>
      <w:bookmarkEnd w:id="3473"/>
      <w:bookmarkEnd w:id="3474"/>
      <w:bookmarkEnd w:id="3475"/>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76" w:name="_Toc26369505"/>
      <w:bookmarkStart w:id="3477" w:name="_Toc36227387"/>
      <w:bookmarkStart w:id="3478" w:name="_Toc36228402"/>
      <w:bookmarkStart w:id="3479" w:name="_Toc36229029"/>
      <w:bookmarkStart w:id="3480" w:name="_Toc68847348"/>
      <w:bookmarkStart w:id="3481" w:name="_Toc74611283"/>
      <w:bookmarkStart w:id="3482" w:name="_Toc75566562"/>
      <w:bookmarkStart w:id="3483" w:name="_Toc89790114"/>
      <w:bookmarkStart w:id="3484" w:name="_Toc99466751"/>
      <w:bookmarkStart w:id="3485" w:name="_Toc170382887"/>
      <w:r w:rsidRPr="00567618">
        <w:t>19.2.4</w:t>
      </w:r>
      <w:r w:rsidRPr="00567618">
        <w:tab/>
        <w:t>Minimum Desired Bandwidth</w:t>
      </w:r>
      <w:bookmarkEnd w:id="3476"/>
      <w:bookmarkEnd w:id="3477"/>
      <w:bookmarkEnd w:id="3478"/>
      <w:bookmarkEnd w:id="3479"/>
      <w:bookmarkEnd w:id="3480"/>
      <w:bookmarkEnd w:id="3481"/>
      <w:bookmarkEnd w:id="3482"/>
      <w:bookmarkEnd w:id="3483"/>
      <w:bookmarkEnd w:id="3484"/>
      <w:bookmarkEnd w:id="3485"/>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86" w:name="_Toc26369506"/>
      <w:bookmarkStart w:id="3487" w:name="_Toc36227388"/>
      <w:bookmarkStart w:id="3488" w:name="_Toc36228403"/>
      <w:bookmarkStart w:id="3489" w:name="_Toc36229030"/>
      <w:bookmarkStart w:id="3490" w:name="_Toc68847349"/>
      <w:bookmarkStart w:id="3491" w:name="_Toc74611284"/>
      <w:bookmarkStart w:id="3492" w:name="_Toc75566563"/>
      <w:bookmarkStart w:id="3493" w:name="_Toc89790115"/>
      <w:bookmarkStart w:id="3494" w:name="_Toc99466752"/>
      <w:bookmarkStart w:id="3495" w:name="_Toc170382888"/>
      <w:r w:rsidRPr="00567618">
        <w:t>19.2.5</w:t>
      </w:r>
      <w:r w:rsidRPr="00567618">
        <w:tab/>
        <w:t>Minimum Supported Bandwidth</w:t>
      </w:r>
      <w:bookmarkEnd w:id="3486"/>
      <w:bookmarkEnd w:id="3487"/>
      <w:bookmarkEnd w:id="3488"/>
      <w:bookmarkEnd w:id="3489"/>
      <w:bookmarkEnd w:id="3490"/>
      <w:bookmarkEnd w:id="3491"/>
      <w:bookmarkEnd w:id="3492"/>
      <w:bookmarkEnd w:id="3493"/>
      <w:bookmarkEnd w:id="3494"/>
      <w:bookmarkEnd w:id="3495"/>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96" w:name="_Toc26369507"/>
      <w:bookmarkStart w:id="3497" w:name="_Toc36227389"/>
      <w:bookmarkStart w:id="3498" w:name="_Toc36228404"/>
      <w:bookmarkStart w:id="3499" w:name="_Toc36229031"/>
      <w:bookmarkStart w:id="3500" w:name="_Toc68847350"/>
      <w:bookmarkStart w:id="3501" w:name="_Toc74611285"/>
      <w:bookmarkStart w:id="3502" w:name="_Toc75566564"/>
      <w:bookmarkStart w:id="3503" w:name="_Toc89790116"/>
      <w:bookmarkStart w:id="3504" w:name="_Toc99466753"/>
      <w:bookmarkStart w:id="3505" w:name="_Toc170382889"/>
      <w:r w:rsidRPr="00567618">
        <w:t>19.2.6</w:t>
      </w:r>
      <w:r w:rsidRPr="00567618">
        <w:tab/>
        <w:t>IP version</w:t>
      </w:r>
      <w:bookmarkEnd w:id="3496"/>
      <w:bookmarkEnd w:id="3497"/>
      <w:bookmarkEnd w:id="3498"/>
      <w:bookmarkEnd w:id="3499"/>
      <w:bookmarkEnd w:id="3500"/>
      <w:bookmarkEnd w:id="3501"/>
      <w:bookmarkEnd w:id="3502"/>
      <w:bookmarkEnd w:id="3503"/>
      <w:bookmarkEnd w:id="3504"/>
      <w:bookmarkEnd w:id="3505"/>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506" w:name="_Toc26369508"/>
      <w:bookmarkStart w:id="3507" w:name="_Toc36227390"/>
      <w:bookmarkStart w:id="3508" w:name="_Toc36228405"/>
      <w:bookmarkStart w:id="3509" w:name="_Toc36229032"/>
      <w:bookmarkStart w:id="3510" w:name="_Toc68847351"/>
      <w:bookmarkStart w:id="3511" w:name="_Toc74611286"/>
      <w:bookmarkStart w:id="3512" w:name="_Toc75566565"/>
      <w:bookmarkStart w:id="3513" w:name="_Toc89790117"/>
      <w:bookmarkStart w:id="3514" w:name="_Toc99466754"/>
      <w:bookmarkStart w:id="3515" w:name="_Toc170382890"/>
      <w:r w:rsidRPr="00567618">
        <w:t>19.2.7</w:t>
      </w:r>
      <w:r w:rsidRPr="00567618">
        <w:tab/>
        <w:t>Maximum Packet Rate</w:t>
      </w:r>
      <w:bookmarkEnd w:id="3506"/>
      <w:bookmarkEnd w:id="3507"/>
      <w:bookmarkEnd w:id="3508"/>
      <w:bookmarkEnd w:id="3509"/>
      <w:bookmarkEnd w:id="3510"/>
      <w:bookmarkEnd w:id="3511"/>
      <w:bookmarkEnd w:id="3512"/>
      <w:bookmarkEnd w:id="3513"/>
      <w:bookmarkEnd w:id="3514"/>
      <w:bookmarkEnd w:id="3515"/>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516" w:name="_Toc26369509"/>
      <w:bookmarkStart w:id="3517" w:name="_Toc36227391"/>
      <w:bookmarkStart w:id="3518" w:name="_Toc36228406"/>
      <w:bookmarkStart w:id="3519" w:name="_Toc36229033"/>
      <w:bookmarkStart w:id="3520" w:name="_Toc68847352"/>
      <w:bookmarkStart w:id="3521" w:name="_Toc74611287"/>
      <w:bookmarkStart w:id="3522" w:name="_Toc75566566"/>
      <w:bookmarkStart w:id="3523" w:name="_Toc89790118"/>
      <w:bookmarkStart w:id="3524" w:name="_Toc99466755"/>
      <w:bookmarkStart w:id="3525" w:name="_Toc170382891"/>
      <w:r w:rsidRPr="00567618">
        <w:t>19.2.8</w:t>
      </w:r>
      <w:r w:rsidRPr="00567618">
        <w:tab/>
        <w:t>Minimum Packet Rate</w:t>
      </w:r>
      <w:bookmarkEnd w:id="3516"/>
      <w:bookmarkEnd w:id="3517"/>
      <w:bookmarkEnd w:id="3518"/>
      <w:bookmarkEnd w:id="3519"/>
      <w:bookmarkEnd w:id="3520"/>
      <w:bookmarkEnd w:id="3521"/>
      <w:bookmarkEnd w:id="3522"/>
      <w:bookmarkEnd w:id="3523"/>
      <w:bookmarkEnd w:id="3524"/>
      <w:bookmarkEnd w:id="3525"/>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526" w:name="_Toc26369510"/>
      <w:bookmarkStart w:id="3527" w:name="_Toc36227392"/>
      <w:bookmarkStart w:id="3528" w:name="_Toc36228407"/>
      <w:bookmarkStart w:id="3529" w:name="_Toc36229034"/>
      <w:bookmarkStart w:id="3530" w:name="_Toc68847353"/>
      <w:bookmarkStart w:id="3531" w:name="_Toc74611288"/>
      <w:bookmarkStart w:id="3532" w:name="_Toc75566567"/>
      <w:bookmarkStart w:id="3533" w:name="_Toc89790119"/>
      <w:bookmarkStart w:id="3534" w:name="_Toc99466756"/>
      <w:bookmarkStart w:id="3535" w:name="_Toc170382892"/>
      <w:r w:rsidRPr="00567618">
        <w:t>19.3</w:t>
      </w:r>
      <w:r w:rsidRPr="00567618">
        <w:tab/>
        <w:t>SDP attribute</w:t>
      </w:r>
      <w:bookmarkEnd w:id="3526"/>
      <w:bookmarkEnd w:id="3527"/>
      <w:bookmarkEnd w:id="3528"/>
      <w:bookmarkEnd w:id="3529"/>
      <w:bookmarkEnd w:id="3530"/>
      <w:bookmarkEnd w:id="3531"/>
      <w:bookmarkEnd w:id="3532"/>
      <w:bookmarkEnd w:id="3533"/>
      <w:bookmarkEnd w:id="3534"/>
      <w:bookmarkEnd w:id="3535"/>
    </w:p>
    <w:p w14:paraId="6FAAD9E0" w14:textId="77777777" w:rsidR="00FC7E52" w:rsidRPr="00567618" w:rsidRDefault="00FC7E52" w:rsidP="00FC7E52">
      <w:pPr>
        <w:pStyle w:val="Heading3"/>
      </w:pPr>
      <w:bookmarkStart w:id="3536" w:name="_Toc26369511"/>
      <w:bookmarkStart w:id="3537" w:name="_Toc36227393"/>
      <w:bookmarkStart w:id="3538" w:name="_Toc36228408"/>
      <w:bookmarkStart w:id="3539" w:name="_Toc36229035"/>
      <w:bookmarkStart w:id="3540" w:name="_Toc68847354"/>
      <w:bookmarkStart w:id="3541" w:name="_Toc74611289"/>
      <w:bookmarkStart w:id="3542" w:name="_Toc75566568"/>
      <w:bookmarkStart w:id="3543" w:name="_Toc89790120"/>
      <w:bookmarkStart w:id="3544" w:name="_Toc99466757"/>
      <w:bookmarkStart w:id="3545" w:name="_Toc170382893"/>
      <w:r w:rsidRPr="00567618">
        <w:t>19.3.1</w:t>
      </w:r>
      <w:r w:rsidRPr="00567618">
        <w:tab/>
        <w:t>Definition</w:t>
      </w:r>
      <w:bookmarkEnd w:id="3536"/>
      <w:bookmarkEnd w:id="3537"/>
      <w:bookmarkEnd w:id="3538"/>
      <w:bookmarkEnd w:id="3539"/>
      <w:bookmarkEnd w:id="3540"/>
      <w:bookmarkEnd w:id="3541"/>
      <w:bookmarkEnd w:id="3542"/>
      <w:bookmarkEnd w:id="3543"/>
      <w:bookmarkEnd w:id="3544"/>
      <w:bookmarkEnd w:id="3545"/>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46" w:name="_Toc26369512"/>
      <w:bookmarkStart w:id="3547" w:name="_Toc36227394"/>
      <w:bookmarkStart w:id="3548" w:name="_Toc36228409"/>
      <w:bookmarkStart w:id="3549" w:name="_Toc36229036"/>
      <w:bookmarkStart w:id="3550" w:name="_Toc68847355"/>
      <w:bookmarkStart w:id="3551" w:name="_Toc74611290"/>
      <w:bookmarkStart w:id="3552" w:name="_Toc75566569"/>
      <w:bookmarkStart w:id="3553" w:name="_Toc89790121"/>
      <w:bookmarkStart w:id="3554" w:name="_Toc99466758"/>
      <w:bookmarkStart w:id="3555" w:name="_Toc170382894"/>
      <w:r w:rsidRPr="00567618">
        <w:t>19.3.2</w:t>
      </w:r>
      <w:r w:rsidRPr="00567618">
        <w:tab/>
        <w:t>SDP grammar</w:t>
      </w:r>
      <w:bookmarkEnd w:id="3546"/>
      <w:bookmarkEnd w:id="3547"/>
      <w:bookmarkEnd w:id="3548"/>
      <w:bookmarkEnd w:id="3549"/>
      <w:bookmarkEnd w:id="3550"/>
      <w:bookmarkEnd w:id="3551"/>
      <w:bookmarkEnd w:id="3552"/>
      <w:bookmarkEnd w:id="3553"/>
      <w:bookmarkEnd w:id="3554"/>
      <w:bookmarkEnd w:id="3555"/>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56" w:name="_Toc26369513"/>
      <w:bookmarkStart w:id="3557" w:name="_Toc36227395"/>
      <w:bookmarkStart w:id="3558" w:name="_Toc36228410"/>
      <w:bookmarkStart w:id="3559" w:name="_Toc36229037"/>
      <w:bookmarkStart w:id="3560" w:name="_Toc68847356"/>
      <w:bookmarkStart w:id="3561" w:name="_Toc74611291"/>
      <w:bookmarkStart w:id="3562" w:name="_Toc75566570"/>
      <w:bookmarkStart w:id="3563" w:name="_Toc89790122"/>
      <w:bookmarkStart w:id="3564" w:name="_Toc99466759"/>
      <w:bookmarkStart w:id="3565" w:name="_Toc170382895"/>
      <w:r w:rsidRPr="00567618">
        <w:t>19.3.3</w:t>
      </w:r>
      <w:r w:rsidRPr="00567618">
        <w:tab/>
        <w:t>Declarative use</w:t>
      </w:r>
      <w:bookmarkEnd w:id="3556"/>
      <w:bookmarkEnd w:id="3557"/>
      <w:bookmarkEnd w:id="3558"/>
      <w:bookmarkEnd w:id="3559"/>
      <w:bookmarkEnd w:id="3560"/>
      <w:bookmarkEnd w:id="3561"/>
      <w:bookmarkEnd w:id="3562"/>
      <w:bookmarkEnd w:id="3563"/>
      <w:bookmarkEnd w:id="3564"/>
      <w:bookmarkEnd w:id="3565"/>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66" w:name="_Toc26369514"/>
      <w:bookmarkStart w:id="3567" w:name="_Toc36227396"/>
      <w:bookmarkStart w:id="3568" w:name="_Toc36228411"/>
      <w:bookmarkStart w:id="3569" w:name="_Toc36229038"/>
      <w:bookmarkStart w:id="3570" w:name="_Toc68847357"/>
      <w:bookmarkStart w:id="3571" w:name="_Toc74611292"/>
      <w:bookmarkStart w:id="3572" w:name="_Toc75566571"/>
      <w:bookmarkStart w:id="3573" w:name="_Toc89790123"/>
      <w:bookmarkStart w:id="3574" w:name="_Toc99466760"/>
      <w:bookmarkStart w:id="3575" w:name="_Toc170382896"/>
      <w:r w:rsidRPr="00567618">
        <w:t>19.3.4</w:t>
      </w:r>
      <w:r w:rsidRPr="00567618">
        <w:tab/>
        <w:t>Usage in offer/answer</w:t>
      </w:r>
      <w:bookmarkEnd w:id="3566"/>
      <w:bookmarkEnd w:id="3567"/>
      <w:bookmarkEnd w:id="3568"/>
      <w:bookmarkEnd w:id="3569"/>
      <w:bookmarkEnd w:id="3570"/>
      <w:bookmarkEnd w:id="3571"/>
      <w:bookmarkEnd w:id="3572"/>
      <w:bookmarkEnd w:id="3573"/>
      <w:bookmarkEnd w:id="3574"/>
      <w:bookmarkEnd w:id="3575"/>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76" w:name="_Toc26369515"/>
      <w:bookmarkStart w:id="3577" w:name="_Toc36227397"/>
      <w:bookmarkStart w:id="3578" w:name="_Toc36228412"/>
      <w:bookmarkStart w:id="3579" w:name="_Toc36229039"/>
      <w:bookmarkStart w:id="3580" w:name="_Toc68847358"/>
      <w:bookmarkStart w:id="3581" w:name="_Toc74611293"/>
      <w:bookmarkStart w:id="3582" w:name="_Toc75566572"/>
      <w:bookmarkStart w:id="3583" w:name="_Toc89790124"/>
      <w:bookmarkStart w:id="3584" w:name="_Toc99466761"/>
      <w:bookmarkStart w:id="3585" w:name="_Toc170382897"/>
      <w:r w:rsidRPr="00567618">
        <w:t>19.4</w:t>
      </w:r>
      <w:r w:rsidRPr="00567618">
        <w:tab/>
        <w:t>Modifications of the bandwidth information by intermediate network nodes</w:t>
      </w:r>
      <w:bookmarkEnd w:id="3576"/>
      <w:bookmarkEnd w:id="3577"/>
      <w:bookmarkEnd w:id="3578"/>
      <w:bookmarkEnd w:id="3579"/>
      <w:bookmarkEnd w:id="3580"/>
      <w:bookmarkEnd w:id="3581"/>
      <w:bookmarkEnd w:id="3582"/>
      <w:bookmarkEnd w:id="3583"/>
      <w:bookmarkEnd w:id="3584"/>
      <w:bookmarkEnd w:id="3585"/>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86" w:name="_Toc26369516"/>
      <w:bookmarkStart w:id="3587" w:name="_Toc36227398"/>
      <w:bookmarkStart w:id="3588" w:name="_Toc36228413"/>
      <w:bookmarkStart w:id="3589" w:name="_Toc36229040"/>
      <w:bookmarkStart w:id="3590" w:name="_Toc68847359"/>
      <w:bookmarkStart w:id="3591" w:name="_Toc74611294"/>
      <w:bookmarkStart w:id="3592" w:name="_Toc75566573"/>
      <w:bookmarkStart w:id="3593" w:name="_Toc89790125"/>
      <w:bookmarkStart w:id="3594" w:name="_Toc99466762"/>
      <w:bookmarkStart w:id="3595" w:name="_Toc170382898"/>
      <w:r w:rsidRPr="00567618">
        <w:t>Annex A (informative):</w:t>
      </w:r>
      <w:r w:rsidRPr="00567618">
        <w:br/>
        <w:t>Examples of SDP offers and answers</w:t>
      </w:r>
      <w:bookmarkEnd w:id="3586"/>
      <w:bookmarkEnd w:id="3587"/>
      <w:bookmarkEnd w:id="3588"/>
      <w:bookmarkEnd w:id="3589"/>
      <w:bookmarkEnd w:id="3590"/>
      <w:bookmarkEnd w:id="3591"/>
      <w:bookmarkEnd w:id="3592"/>
      <w:bookmarkEnd w:id="3593"/>
      <w:bookmarkEnd w:id="3594"/>
      <w:bookmarkEnd w:id="3595"/>
    </w:p>
    <w:p w14:paraId="6C6BE638" w14:textId="77777777" w:rsidR="00FC7E52" w:rsidRPr="00567618" w:rsidRDefault="00FC7E52" w:rsidP="00FC7E52">
      <w:pPr>
        <w:pStyle w:val="Heading1"/>
      </w:pPr>
      <w:bookmarkStart w:id="3596" w:name="_Toc26369517"/>
      <w:bookmarkStart w:id="3597" w:name="_Toc36227399"/>
      <w:bookmarkStart w:id="3598" w:name="_Toc36228414"/>
      <w:bookmarkStart w:id="3599" w:name="_Toc36229041"/>
      <w:bookmarkStart w:id="3600" w:name="_Toc68847360"/>
      <w:bookmarkStart w:id="3601" w:name="_Toc74611295"/>
      <w:bookmarkStart w:id="3602" w:name="_Toc75566574"/>
      <w:bookmarkStart w:id="3603" w:name="_Toc89790126"/>
      <w:bookmarkStart w:id="3604" w:name="_Toc99466763"/>
      <w:bookmarkStart w:id="3605" w:name="_Toc170382899"/>
      <w:r w:rsidRPr="00567618">
        <w:t>A.1</w:t>
      </w:r>
      <w:r w:rsidRPr="00567618">
        <w:tab/>
        <w:t>SDP offers for speech sessions initiated by MTSI client in terminal</w:t>
      </w:r>
      <w:bookmarkEnd w:id="3596"/>
      <w:bookmarkEnd w:id="3597"/>
      <w:bookmarkEnd w:id="3598"/>
      <w:bookmarkEnd w:id="3599"/>
      <w:bookmarkEnd w:id="3600"/>
      <w:bookmarkEnd w:id="3601"/>
      <w:bookmarkEnd w:id="3602"/>
      <w:bookmarkEnd w:id="3603"/>
      <w:bookmarkEnd w:id="3604"/>
      <w:bookmarkEnd w:id="3605"/>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606" w:name="_Toc26369518"/>
      <w:bookmarkStart w:id="3607" w:name="_Toc36227400"/>
      <w:bookmarkStart w:id="3608" w:name="_Toc36228415"/>
      <w:bookmarkStart w:id="3609" w:name="_Toc36229042"/>
      <w:bookmarkStart w:id="3610" w:name="_Toc68847361"/>
      <w:bookmarkStart w:id="3611" w:name="_Toc74611296"/>
      <w:bookmarkStart w:id="3612" w:name="_Toc75566575"/>
      <w:bookmarkStart w:id="3613" w:name="_Toc89790127"/>
      <w:bookmarkStart w:id="3614" w:name="_Toc99466764"/>
      <w:bookmarkStart w:id="3615" w:name="_Toc170382900"/>
      <w:r w:rsidRPr="00567618">
        <w:t>A.1.1</w:t>
      </w:r>
      <w:r w:rsidRPr="00567618">
        <w:tab/>
        <w:t>HSPA or unknown access technology</w:t>
      </w:r>
      <w:bookmarkEnd w:id="3606"/>
      <w:bookmarkEnd w:id="3607"/>
      <w:bookmarkEnd w:id="3608"/>
      <w:bookmarkEnd w:id="3609"/>
      <w:bookmarkEnd w:id="3610"/>
      <w:bookmarkEnd w:id="3611"/>
      <w:bookmarkEnd w:id="3612"/>
      <w:bookmarkEnd w:id="3613"/>
      <w:bookmarkEnd w:id="3614"/>
      <w:bookmarkEnd w:id="3615"/>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616" w:name="_Toc26369519"/>
      <w:bookmarkStart w:id="3617" w:name="_Toc36227401"/>
      <w:bookmarkStart w:id="3618" w:name="_Toc36228416"/>
      <w:bookmarkStart w:id="3619" w:name="_Toc36229043"/>
      <w:bookmarkStart w:id="3620" w:name="_Toc68847362"/>
      <w:bookmarkStart w:id="3621" w:name="_Toc74611297"/>
      <w:bookmarkStart w:id="3622" w:name="_Toc75566576"/>
      <w:bookmarkStart w:id="3623" w:name="_Toc89790128"/>
      <w:bookmarkStart w:id="3624" w:name="_Toc99466765"/>
      <w:bookmarkStart w:id="3625" w:name="_Toc170382901"/>
      <w:r w:rsidRPr="00567618">
        <w:t>A.1.1.1</w:t>
      </w:r>
      <w:r w:rsidRPr="00567618">
        <w:tab/>
        <w:t>Only AMR-NB supported by MTSI client in terminal</w:t>
      </w:r>
      <w:bookmarkEnd w:id="3616"/>
      <w:bookmarkEnd w:id="3617"/>
      <w:bookmarkEnd w:id="3618"/>
      <w:bookmarkEnd w:id="3619"/>
      <w:bookmarkEnd w:id="3620"/>
      <w:bookmarkEnd w:id="3621"/>
      <w:bookmarkEnd w:id="3622"/>
      <w:bookmarkEnd w:id="3623"/>
      <w:bookmarkEnd w:id="3624"/>
      <w:bookmarkEnd w:id="3625"/>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26" w:name="_MCCTEMPBM_CRPT86940289___7"/>
            <w:bookmarkStart w:id="3627"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28" w:name="_MCCTEMPBM_CRPT86940290___7"/>
            <w:bookmarkEnd w:id="3626"/>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28"/>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27"/>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629" w:name="_Toc26369520"/>
      <w:bookmarkStart w:id="3630" w:name="_Toc36227402"/>
      <w:bookmarkStart w:id="3631" w:name="_Toc36228417"/>
      <w:bookmarkStart w:id="3632" w:name="_Toc36229044"/>
      <w:bookmarkStart w:id="3633" w:name="_Toc68847363"/>
      <w:bookmarkStart w:id="3634" w:name="_Toc74611298"/>
      <w:bookmarkStart w:id="3635" w:name="_Toc75566577"/>
      <w:bookmarkStart w:id="3636" w:name="_Toc89790129"/>
      <w:bookmarkStart w:id="3637" w:name="_Toc99466766"/>
      <w:bookmarkStart w:id="3638" w:name="_Toc170382902"/>
      <w:r w:rsidRPr="00567618">
        <w:t>A.1.1.2</w:t>
      </w:r>
      <w:r w:rsidRPr="00567618">
        <w:tab/>
        <w:t>AMR and AMR-WB are supported by MTSI client in terminal</w:t>
      </w:r>
      <w:bookmarkEnd w:id="3629"/>
      <w:bookmarkEnd w:id="3630"/>
      <w:bookmarkEnd w:id="3631"/>
      <w:bookmarkEnd w:id="3632"/>
      <w:bookmarkEnd w:id="3633"/>
      <w:bookmarkEnd w:id="3634"/>
      <w:bookmarkEnd w:id="3635"/>
      <w:bookmarkEnd w:id="3636"/>
      <w:bookmarkEnd w:id="3637"/>
      <w:bookmarkEnd w:id="3638"/>
    </w:p>
    <w:p w14:paraId="59BCBED3" w14:textId="77777777" w:rsidR="00FC7E52" w:rsidRPr="00567618" w:rsidRDefault="00FC7E52" w:rsidP="00FC7E52">
      <w:pPr>
        <w:pStyle w:val="Heading4"/>
      </w:pPr>
      <w:bookmarkStart w:id="3639" w:name="_Toc26369521"/>
      <w:bookmarkStart w:id="3640" w:name="_Toc36227403"/>
      <w:bookmarkStart w:id="3641" w:name="_Toc36228418"/>
      <w:bookmarkStart w:id="3642" w:name="_Toc36229045"/>
      <w:bookmarkStart w:id="3643" w:name="_Toc68847364"/>
      <w:bookmarkStart w:id="3644" w:name="_Toc74611299"/>
      <w:bookmarkStart w:id="3645" w:name="_Toc75566578"/>
      <w:bookmarkStart w:id="3646" w:name="_Toc89790130"/>
      <w:bookmarkStart w:id="3647" w:name="_Toc99466767"/>
      <w:bookmarkStart w:id="3648" w:name="_Toc170382903"/>
      <w:r w:rsidRPr="00567618">
        <w:t>A.1.1.2.1</w:t>
      </w:r>
      <w:r w:rsidRPr="00567618">
        <w:tab/>
        <w:t>One-phase approach</w:t>
      </w:r>
      <w:bookmarkEnd w:id="3639"/>
      <w:bookmarkEnd w:id="3640"/>
      <w:bookmarkEnd w:id="3641"/>
      <w:bookmarkEnd w:id="3642"/>
      <w:bookmarkEnd w:id="3643"/>
      <w:bookmarkEnd w:id="3644"/>
      <w:bookmarkEnd w:id="3645"/>
      <w:bookmarkEnd w:id="3646"/>
      <w:bookmarkEnd w:id="3647"/>
      <w:bookmarkEnd w:id="3648"/>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49" w:name="_MCCTEMPBM_CRPT86940292___7"/>
            <w:bookmarkStart w:id="3650"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49"/>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0"/>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51" w:name="_Toc26369522"/>
      <w:bookmarkStart w:id="3652" w:name="_Toc36227404"/>
      <w:bookmarkStart w:id="3653" w:name="_Toc36228419"/>
      <w:bookmarkStart w:id="3654" w:name="_Toc36229046"/>
      <w:bookmarkStart w:id="3655" w:name="_Toc68847365"/>
      <w:bookmarkStart w:id="3656" w:name="_Toc74611300"/>
      <w:bookmarkStart w:id="3657" w:name="_Toc75566579"/>
      <w:bookmarkStart w:id="3658" w:name="_Toc89790131"/>
      <w:bookmarkStart w:id="3659" w:name="_Toc99466768"/>
      <w:bookmarkStart w:id="3660" w:name="_Toc170382904"/>
      <w:r w:rsidRPr="00567618">
        <w:t>A.1.1.2.2</w:t>
      </w:r>
      <w:r w:rsidRPr="00567618">
        <w:tab/>
        <w:t>Two-phase approach</w:t>
      </w:r>
      <w:bookmarkEnd w:id="3651"/>
      <w:bookmarkEnd w:id="3652"/>
      <w:bookmarkEnd w:id="3653"/>
      <w:bookmarkEnd w:id="3654"/>
      <w:bookmarkEnd w:id="3655"/>
      <w:bookmarkEnd w:id="3656"/>
      <w:bookmarkEnd w:id="3657"/>
      <w:bookmarkEnd w:id="3658"/>
      <w:bookmarkEnd w:id="3659"/>
      <w:bookmarkEnd w:id="3660"/>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61" w:name="_MCCTEMPBM_CRPT86940294___7"/>
            <w:bookmarkStart w:id="3662"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63" w:name="_MCCTEMPBM_CRPT86940295___7"/>
            <w:bookmarkEnd w:id="3661"/>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63"/>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62"/>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64" w:name="_MCCTEMPBM_CRPT86940297___7"/>
            <w:bookmarkStart w:id="3665" w:name="MCCQCTEMPBM_00000079" w:colFirst="0" w:colLast="0"/>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64"/>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bookmarkEnd w:id="3665"/>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66" w:name="_Toc26369523"/>
      <w:bookmarkStart w:id="3667" w:name="_Toc36227405"/>
      <w:bookmarkStart w:id="3668" w:name="_Toc36228420"/>
      <w:bookmarkStart w:id="3669" w:name="_Toc36229047"/>
      <w:bookmarkStart w:id="3670" w:name="_Toc68847366"/>
      <w:bookmarkStart w:id="3671" w:name="_Toc74611301"/>
      <w:bookmarkStart w:id="3672" w:name="_Toc75566580"/>
      <w:bookmarkStart w:id="3673" w:name="_Toc89790132"/>
      <w:bookmarkStart w:id="3674" w:name="_Toc99466769"/>
      <w:bookmarkStart w:id="3675" w:name="_Toc170382905"/>
      <w:r w:rsidRPr="00567618">
        <w:t>A.1.2</w:t>
      </w:r>
      <w:r w:rsidRPr="00567618">
        <w:tab/>
        <w:t>EGPRS</w:t>
      </w:r>
      <w:bookmarkEnd w:id="3666"/>
      <w:bookmarkEnd w:id="3667"/>
      <w:bookmarkEnd w:id="3668"/>
      <w:bookmarkEnd w:id="3669"/>
      <w:bookmarkEnd w:id="3670"/>
      <w:bookmarkEnd w:id="3671"/>
      <w:bookmarkEnd w:id="3672"/>
      <w:bookmarkEnd w:id="3673"/>
      <w:bookmarkEnd w:id="3674"/>
      <w:bookmarkEnd w:id="3675"/>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76" w:name="_MCCTEMPBM_CRPT86940298___7"/>
            <w:bookmarkStart w:id="3677" w:name="_MCCTEMPBM_CRPT86940300___7" w:colFirst="0" w:colLast="0"/>
            <w:bookmarkStart w:id="3678" w:name="MCCQCTEMPBM_00000080"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79" w:name="_MCCTEMPBM_CRPT86940299___7"/>
            <w:bookmarkEnd w:id="3676"/>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79"/>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77"/>
      <w:bookmarkEnd w:id="3678"/>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80" w:name="_Toc26369524"/>
      <w:bookmarkStart w:id="3681" w:name="_Toc36227406"/>
      <w:bookmarkStart w:id="3682" w:name="_Toc36228421"/>
      <w:bookmarkStart w:id="3683" w:name="_Toc36229048"/>
      <w:bookmarkStart w:id="3684" w:name="_Toc68847367"/>
      <w:bookmarkStart w:id="3685" w:name="_Toc74611302"/>
      <w:bookmarkStart w:id="3686" w:name="_Toc75566581"/>
      <w:bookmarkStart w:id="3687" w:name="_Toc89790133"/>
      <w:bookmarkStart w:id="3688" w:name="_Toc99466770"/>
      <w:bookmarkStart w:id="3689" w:name="_Toc170382906"/>
      <w:r w:rsidRPr="00567618">
        <w:t>A.1.3</w:t>
      </w:r>
      <w:r w:rsidRPr="00567618">
        <w:tab/>
        <w:t>Generic Access</w:t>
      </w:r>
      <w:bookmarkEnd w:id="3680"/>
      <w:bookmarkEnd w:id="3681"/>
      <w:bookmarkEnd w:id="3682"/>
      <w:bookmarkEnd w:id="3683"/>
      <w:bookmarkEnd w:id="3684"/>
      <w:bookmarkEnd w:id="3685"/>
      <w:bookmarkEnd w:id="3686"/>
      <w:bookmarkEnd w:id="3687"/>
      <w:bookmarkEnd w:id="3688"/>
      <w:bookmarkEnd w:id="3689"/>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90" w:name="_MCCTEMPBM_CRPT86940301___7"/>
            <w:bookmarkStart w:id="3691" w:name="_MCCTEMPBM_CRPT86940303___7" w:colFirst="0" w:colLast="0"/>
            <w:bookmarkStart w:id="3692" w:name="MCCQCTEMPBM_00000081"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3" w:name="_MCCTEMPBM_CRPT86940302___7"/>
            <w:bookmarkEnd w:id="3690"/>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3"/>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91"/>
      <w:bookmarkEnd w:id="3692"/>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94" w:name="_Toc26369525"/>
      <w:bookmarkStart w:id="3695" w:name="_Toc36227407"/>
      <w:bookmarkStart w:id="3696" w:name="_Toc36228422"/>
      <w:bookmarkStart w:id="3697" w:name="_Toc36229049"/>
      <w:bookmarkStart w:id="3698" w:name="_Toc68847368"/>
      <w:bookmarkStart w:id="3699" w:name="_Toc74611303"/>
      <w:bookmarkStart w:id="3700" w:name="_Toc75566582"/>
      <w:bookmarkStart w:id="3701" w:name="_Toc89790134"/>
      <w:bookmarkStart w:id="3702" w:name="_Toc99466771"/>
      <w:bookmarkStart w:id="3703" w:name="_Toc170382907"/>
      <w:r w:rsidRPr="00567618">
        <w:t>A.2</w:t>
      </w:r>
      <w:r w:rsidRPr="00567618">
        <w:tab/>
        <w:t>SDP offers for speech sessions initiated by media gateway</w:t>
      </w:r>
      <w:bookmarkEnd w:id="3694"/>
      <w:bookmarkEnd w:id="3695"/>
      <w:bookmarkEnd w:id="3696"/>
      <w:bookmarkEnd w:id="3697"/>
      <w:bookmarkEnd w:id="3698"/>
      <w:bookmarkEnd w:id="3699"/>
      <w:bookmarkEnd w:id="3700"/>
      <w:bookmarkEnd w:id="3701"/>
      <w:bookmarkEnd w:id="3702"/>
      <w:bookmarkEnd w:id="3703"/>
    </w:p>
    <w:p w14:paraId="51C50459" w14:textId="77777777" w:rsidR="00FC7E52" w:rsidRPr="00567618" w:rsidRDefault="00FC7E52" w:rsidP="00FC7E52">
      <w:pPr>
        <w:pStyle w:val="Heading2"/>
      </w:pPr>
      <w:bookmarkStart w:id="3704" w:name="_Toc26369526"/>
      <w:bookmarkStart w:id="3705" w:name="_Toc36227408"/>
      <w:bookmarkStart w:id="3706" w:name="_Toc36228423"/>
      <w:bookmarkStart w:id="3707" w:name="_Toc36229050"/>
      <w:bookmarkStart w:id="3708" w:name="_Toc68847369"/>
      <w:bookmarkStart w:id="3709" w:name="_Toc74611304"/>
      <w:bookmarkStart w:id="3710" w:name="_Toc75566583"/>
      <w:bookmarkStart w:id="3711" w:name="_Toc89790135"/>
      <w:bookmarkStart w:id="3712" w:name="_Toc99466772"/>
      <w:bookmarkStart w:id="3713" w:name="_Toc170382908"/>
      <w:r w:rsidRPr="00567618">
        <w:t>A.2.1</w:t>
      </w:r>
      <w:r w:rsidRPr="00567618">
        <w:tab/>
        <w:t>General</w:t>
      </w:r>
      <w:bookmarkEnd w:id="3704"/>
      <w:bookmarkEnd w:id="3705"/>
      <w:bookmarkEnd w:id="3706"/>
      <w:bookmarkEnd w:id="3707"/>
      <w:bookmarkEnd w:id="3708"/>
      <w:bookmarkEnd w:id="3709"/>
      <w:bookmarkEnd w:id="3710"/>
      <w:bookmarkEnd w:id="3711"/>
      <w:bookmarkEnd w:id="3712"/>
      <w:bookmarkEnd w:id="3713"/>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714" w:name="_Toc26369527"/>
      <w:bookmarkStart w:id="3715" w:name="_Toc36227409"/>
      <w:bookmarkStart w:id="3716" w:name="_Toc36228424"/>
      <w:bookmarkStart w:id="3717" w:name="_Toc36229051"/>
      <w:bookmarkStart w:id="3718" w:name="_Toc68847370"/>
      <w:bookmarkStart w:id="3719" w:name="_Toc74611305"/>
      <w:bookmarkStart w:id="3720" w:name="_Toc75566584"/>
      <w:bookmarkStart w:id="3721" w:name="_Toc89790136"/>
      <w:bookmarkStart w:id="3722" w:name="_Toc99466773"/>
      <w:bookmarkStart w:id="3723" w:name="_Toc170382909"/>
      <w:r w:rsidRPr="00567618">
        <w:t>A.2.2</w:t>
      </w:r>
      <w:r w:rsidRPr="00567618">
        <w:tab/>
        <w:t>MGW between GERAN UE and MTSI</w:t>
      </w:r>
      <w:bookmarkEnd w:id="3714"/>
      <w:bookmarkEnd w:id="3715"/>
      <w:bookmarkEnd w:id="3716"/>
      <w:bookmarkEnd w:id="3717"/>
      <w:bookmarkEnd w:id="3718"/>
      <w:bookmarkEnd w:id="3719"/>
      <w:bookmarkEnd w:id="3720"/>
      <w:bookmarkEnd w:id="3721"/>
      <w:bookmarkEnd w:id="3722"/>
      <w:bookmarkEnd w:id="3723"/>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4" w:name="_MCCTEMPBM_CRPT86940304___7"/>
            <w:bookmarkStart w:id="3725" w:name="_MCCTEMPBM_CRPT86940306___7" w:colFirst="0" w:colLast="0"/>
            <w:bookmarkStart w:id="3726" w:name="MCCQCTEMPBM_00000082"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27" w:name="_MCCTEMPBM_CRPT86940305___7"/>
            <w:bookmarkEnd w:id="3724"/>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27"/>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5"/>
      <w:bookmarkEnd w:id="3726"/>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728" w:name="_Toc26369528"/>
      <w:bookmarkStart w:id="3729" w:name="_Toc36227410"/>
      <w:bookmarkStart w:id="3730" w:name="_Toc36228425"/>
      <w:bookmarkStart w:id="3731" w:name="_Toc36229052"/>
      <w:bookmarkStart w:id="3732" w:name="_Toc68847371"/>
      <w:bookmarkStart w:id="3733" w:name="_Toc74611306"/>
      <w:bookmarkStart w:id="3734" w:name="_Toc75566585"/>
      <w:bookmarkStart w:id="3735" w:name="_Toc89790137"/>
      <w:bookmarkStart w:id="3736" w:name="_Toc99466774"/>
      <w:bookmarkStart w:id="3737" w:name="_Toc170382910"/>
      <w:r w:rsidRPr="00567618">
        <w:t>A.2.3</w:t>
      </w:r>
      <w:r w:rsidRPr="00567618">
        <w:tab/>
        <w:t>MGW between legacy UTRAN UE and MTSI</w:t>
      </w:r>
      <w:bookmarkEnd w:id="3728"/>
      <w:bookmarkEnd w:id="3729"/>
      <w:bookmarkEnd w:id="3730"/>
      <w:bookmarkEnd w:id="3731"/>
      <w:bookmarkEnd w:id="3732"/>
      <w:bookmarkEnd w:id="3733"/>
      <w:bookmarkEnd w:id="3734"/>
      <w:bookmarkEnd w:id="3735"/>
      <w:bookmarkEnd w:id="3736"/>
      <w:bookmarkEnd w:id="3737"/>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38" w:name="_MCCTEMPBM_CRPT86940307___7"/>
            <w:bookmarkStart w:id="3739" w:name="_MCCTEMPBM_CRPT86940309___7" w:colFirst="0" w:colLast="0"/>
            <w:bookmarkStart w:id="3740" w:name="MCCQCTEMPBM_00000083"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41" w:name="_MCCTEMPBM_CRPT86940308___7"/>
            <w:bookmarkEnd w:id="3738"/>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41"/>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39"/>
      <w:bookmarkEnd w:id="3740"/>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42" w:name="_Toc26369529"/>
      <w:bookmarkStart w:id="3743" w:name="_Toc36227411"/>
      <w:bookmarkStart w:id="3744" w:name="_Toc36228426"/>
      <w:bookmarkStart w:id="3745" w:name="_Toc36229053"/>
      <w:bookmarkStart w:id="3746" w:name="_Toc68847372"/>
      <w:bookmarkStart w:id="3747" w:name="_Toc74611307"/>
      <w:bookmarkStart w:id="3748" w:name="_Toc75566586"/>
      <w:bookmarkStart w:id="3749" w:name="_Toc89790138"/>
      <w:bookmarkStart w:id="3750" w:name="_Toc99466775"/>
      <w:bookmarkStart w:id="3751" w:name="_Toc170382911"/>
      <w:r w:rsidRPr="00567618">
        <w:t>A.2.4</w:t>
      </w:r>
      <w:r w:rsidRPr="00567618">
        <w:tab/>
        <w:t>MGW between CS UE and MTSI</w:t>
      </w:r>
      <w:bookmarkEnd w:id="3742"/>
      <w:bookmarkEnd w:id="3743"/>
      <w:bookmarkEnd w:id="3744"/>
      <w:bookmarkEnd w:id="3745"/>
      <w:bookmarkEnd w:id="3746"/>
      <w:bookmarkEnd w:id="3747"/>
      <w:bookmarkEnd w:id="3748"/>
      <w:bookmarkEnd w:id="3749"/>
      <w:bookmarkEnd w:id="3750"/>
      <w:bookmarkEnd w:id="3751"/>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52" w:name="_MCCTEMPBM_CRPT86940310___7"/>
            <w:bookmarkStart w:id="3753" w:name="_MCCTEMPBM_CRPT86940312___7" w:colFirst="0" w:colLast="0"/>
            <w:bookmarkStart w:id="3754" w:name="MCCQCTEMPBM_00000084"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55" w:name="_MCCTEMPBM_CRPT86940311___7"/>
            <w:bookmarkEnd w:id="3752"/>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55"/>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53"/>
      <w:bookmarkEnd w:id="3754"/>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56" w:name="_Toc26369530"/>
      <w:bookmarkStart w:id="3757" w:name="_Toc36227412"/>
      <w:bookmarkStart w:id="3758" w:name="_Toc36228427"/>
      <w:bookmarkStart w:id="3759" w:name="_Toc36229054"/>
      <w:bookmarkStart w:id="3760" w:name="_Toc68847373"/>
      <w:bookmarkStart w:id="3761" w:name="_Toc74611308"/>
      <w:bookmarkStart w:id="3762" w:name="_Toc75566587"/>
      <w:bookmarkStart w:id="3763" w:name="_Toc89790139"/>
      <w:bookmarkStart w:id="3764" w:name="_Toc99466776"/>
      <w:bookmarkStart w:id="3765" w:name="_Toc170382912"/>
      <w:r w:rsidRPr="00567618">
        <w:t>A.2.5</w:t>
      </w:r>
      <w:r w:rsidRPr="00567618">
        <w:tab/>
        <w:t>MGW between GERAN UE and MTSI when wideband speech is supported</w:t>
      </w:r>
      <w:bookmarkEnd w:id="3756"/>
      <w:bookmarkEnd w:id="3757"/>
      <w:bookmarkEnd w:id="3758"/>
      <w:bookmarkEnd w:id="3759"/>
      <w:bookmarkEnd w:id="3760"/>
      <w:bookmarkEnd w:id="3761"/>
      <w:bookmarkEnd w:id="3762"/>
      <w:bookmarkEnd w:id="3763"/>
      <w:bookmarkEnd w:id="3764"/>
      <w:bookmarkEnd w:id="3765"/>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66" w:name="_MCCTEMPBM_CRPT86940313___7"/>
            <w:bookmarkStart w:id="3767" w:name="_MCCTEMPBM_CRPT86940315___7" w:colFirst="0" w:colLast="0"/>
            <w:bookmarkStart w:id="3768" w:name="MCCQCTEMPBM_00000085"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9" w:name="_MCCTEMPBM_CRPT86940314___7"/>
            <w:bookmarkEnd w:id="3766"/>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69"/>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67"/>
      <w:bookmarkEnd w:id="3768"/>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70" w:name="_Toc26369531"/>
      <w:bookmarkStart w:id="3771" w:name="_Toc36227413"/>
      <w:bookmarkStart w:id="3772" w:name="_Toc36228428"/>
      <w:bookmarkStart w:id="3773" w:name="_Toc36229055"/>
      <w:bookmarkStart w:id="3774" w:name="_Toc68847374"/>
      <w:bookmarkStart w:id="3775" w:name="_Toc74611309"/>
      <w:bookmarkStart w:id="3776" w:name="_Toc75566588"/>
      <w:bookmarkStart w:id="3777" w:name="_Toc89790140"/>
      <w:bookmarkStart w:id="3778" w:name="_Toc99466777"/>
      <w:bookmarkStart w:id="3779" w:name="_Toc170382913"/>
      <w:r w:rsidRPr="00567618">
        <w:t>A.3</w:t>
      </w:r>
      <w:r w:rsidRPr="00567618">
        <w:tab/>
        <w:t>SDP answers to SDP speech session offers</w:t>
      </w:r>
      <w:bookmarkEnd w:id="3770"/>
      <w:bookmarkEnd w:id="3771"/>
      <w:bookmarkEnd w:id="3772"/>
      <w:bookmarkEnd w:id="3773"/>
      <w:bookmarkEnd w:id="3774"/>
      <w:bookmarkEnd w:id="3775"/>
      <w:bookmarkEnd w:id="3776"/>
      <w:bookmarkEnd w:id="3777"/>
      <w:bookmarkEnd w:id="3778"/>
      <w:bookmarkEnd w:id="3779"/>
    </w:p>
    <w:p w14:paraId="11656F2E" w14:textId="77777777" w:rsidR="00FC7E52" w:rsidRPr="00567618" w:rsidRDefault="00FC7E52" w:rsidP="00FC7E52">
      <w:pPr>
        <w:pStyle w:val="Heading2"/>
      </w:pPr>
      <w:bookmarkStart w:id="3780" w:name="_Toc26369532"/>
      <w:bookmarkStart w:id="3781" w:name="_Toc36227414"/>
      <w:bookmarkStart w:id="3782" w:name="_Toc36228429"/>
      <w:bookmarkStart w:id="3783" w:name="_Toc36229056"/>
      <w:bookmarkStart w:id="3784" w:name="_Toc68847375"/>
      <w:bookmarkStart w:id="3785" w:name="_Toc74611310"/>
      <w:bookmarkStart w:id="3786" w:name="_Toc75566589"/>
      <w:bookmarkStart w:id="3787" w:name="_Toc89790141"/>
      <w:bookmarkStart w:id="3788" w:name="_Toc99466778"/>
      <w:bookmarkStart w:id="3789" w:name="_Toc170382914"/>
      <w:r w:rsidRPr="00567618">
        <w:t>A.3.1</w:t>
      </w:r>
      <w:r w:rsidRPr="00567618">
        <w:tab/>
        <w:t>General</w:t>
      </w:r>
      <w:bookmarkEnd w:id="3780"/>
      <w:bookmarkEnd w:id="3781"/>
      <w:bookmarkEnd w:id="3782"/>
      <w:bookmarkEnd w:id="3783"/>
      <w:bookmarkEnd w:id="3784"/>
      <w:bookmarkEnd w:id="3785"/>
      <w:bookmarkEnd w:id="3786"/>
      <w:bookmarkEnd w:id="3787"/>
      <w:bookmarkEnd w:id="3788"/>
      <w:bookmarkEnd w:id="3789"/>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90" w:name="_Toc26369533"/>
      <w:bookmarkStart w:id="3791" w:name="_Toc36227415"/>
      <w:bookmarkStart w:id="3792" w:name="_Toc36228430"/>
      <w:bookmarkStart w:id="3793" w:name="_Toc36229057"/>
      <w:bookmarkStart w:id="3794" w:name="_Toc68847376"/>
      <w:bookmarkStart w:id="3795" w:name="_Toc74611311"/>
      <w:bookmarkStart w:id="3796" w:name="_Toc75566590"/>
      <w:bookmarkStart w:id="3797" w:name="_Toc89790142"/>
      <w:bookmarkStart w:id="3798" w:name="_Toc99466779"/>
      <w:bookmarkStart w:id="3799" w:name="_Toc170382915"/>
      <w:r w:rsidRPr="00567618">
        <w:t>A.3.1a</w:t>
      </w:r>
      <w:r w:rsidRPr="00567618">
        <w:tab/>
        <w:t>SDP answer from an MTSI client in terminal when only narrowband speech was offered</w:t>
      </w:r>
      <w:bookmarkEnd w:id="3790"/>
      <w:bookmarkEnd w:id="3791"/>
      <w:bookmarkEnd w:id="3792"/>
      <w:bookmarkEnd w:id="3793"/>
      <w:bookmarkEnd w:id="3794"/>
      <w:bookmarkEnd w:id="3795"/>
      <w:bookmarkEnd w:id="3796"/>
      <w:bookmarkEnd w:id="3797"/>
      <w:bookmarkEnd w:id="3798"/>
      <w:bookmarkEnd w:id="3799"/>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0" w:name="_MCCTEMPBM_CRPT86940316___4"/>
            <w:r w:rsidRPr="00567618">
              <w:rPr>
                <w:rFonts w:ascii="Arial" w:hAnsi="Arial"/>
                <w:b/>
                <w:sz w:val="18"/>
              </w:rPr>
              <w:t>SDP offer</w:t>
            </w:r>
            <w:bookmarkEnd w:id="3800"/>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01" w:name="_MCCTEMPBM_CRPT86940317___7" w:colFirst="0" w:colLast="0"/>
            <w:bookmarkStart w:id="3802" w:name="MCCQCTEMPBM_00000086"/>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3802"/>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3" w:name="_MCCTEMPBM_CRPT86940318___4"/>
            <w:bookmarkEnd w:id="3801"/>
            <w:r w:rsidRPr="00567618">
              <w:rPr>
                <w:rFonts w:ascii="Arial" w:hAnsi="Arial"/>
                <w:b/>
                <w:sz w:val="18"/>
              </w:rPr>
              <w:t>SDP answer</w:t>
            </w:r>
            <w:bookmarkEnd w:id="3803"/>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04"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04"/>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805"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805"/>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806" w:name="_Toc26369534"/>
      <w:bookmarkStart w:id="3807" w:name="_Toc36227416"/>
      <w:bookmarkStart w:id="3808" w:name="_Toc36228431"/>
      <w:bookmarkStart w:id="3809" w:name="_Toc36229058"/>
      <w:bookmarkStart w:id="3810" w:name="_Toc68847377"/>
      <w:bookmarkStart w:id="3811" w:name="_Toc74611312"/>
      <w:bookmarkStart w:id="3812" w:name="_Toc75566591"/>
      <w:bookmarkStart w:id="3813" w:name="_Toc89790143"/>
      <w:bookmarkStart w:id="3814" w:name="_Toc99466780"/>
      <w:bookmarkStart w:id="3815" w:name="_Toc170382916"/>
      <w:r w:rsidRPr="00567618">
        <w:t>A.3.2</w:t>
      </w:r>
      <w:r w:rsidRPr="00567618">
        <w:tab/>
        <w:t>SDP answer from an MTSI client in terminal</w:t>
      </w:r>
      <w:bookmarkEnd w:id="3806"/>
      <w:bookmarkEnd w:id="3807"/>
      <w:bookmarkEnd w:id="3808"/>
      <w:bookmarkEnd w:id="3809"/>
      <w:bookmarkEnd w:id="3810"/>
      <w:bookmarkEnd w:id="3811"/>
      <w:bookmarkEnd w:id="3812"/>
      <w:bookmarkEnd w:id="3813"/>
      <w:bookmarkEnd w:id="3814"/>
      <w:bookmarkEnd w:id="3815"/>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16" w:name="_MCCTEMPBM_CRPT86940321___7"/>
            <w:bookmarkStart w:id="3817" w:name="_MCCTEMPBM_CRPT86940323___7" w:colFirst="0" w:colLast="0"/>
            <w:bookmarkStart w:id="3818" w:name="MCCQCTEMPBM_00000087"/>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19" w:name="_MCCTEMPBM_CRPT86940322___7"/>
            <w:bookmarkEnd w:id="3816"/>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19"/>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818"/>
          </w:p>
        </w:tc>
      </w:tr>
      <w:bookmarkEnd w:id="3817"/>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0" w:name="_MCCTEMPBM_CRPT86940324___7"/>
            <w:bookmarkStart w:id="3821"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2" w:name="_MCCTEMPBM_CRPT86940325___7"/>
            <w:bookmarkEnd w:id="3820"/>
            <w:r w:rsidRPr="00567618">
              <w:rPr>
                <w:rFonts w:ascii="Courier New" w:hAnsi="Courier New" w:cs="Courier New"/>
                <w:sz w:val="18"/>
                <w:szCs w:val="18"/>
              </w:rPr>
              <w:t>a=acfg:1 t=1</w:t>
            </w:r>
          </w:p>
          <w:bookmarkEnd w:id="3822"/>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1"/>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823"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823"/>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824" w:name="_Toc26369535"/>
      <w:bookmarkStart w:id="3825" w:name="_Toc36227417"/>
      <w:bookmarkStart w:id="3826" w:name="_Toc36228432"/>
      <w:bookmarkStart w:id="3827" w:name="_Toc36229059"/>
      <w:bookmarkStart w:id="3828" w:name="_Toc68847378"/>
      <w:bookmarkStart w:id="3829" w:name="_Toc74611313"/>
      <w:bookmarkStart w:id="3830" w:name="_Toc75566592"/>
      <w:bookmarkStart w:id="3831" w:name="_Toc89790144"/>
      <w:bookmarkStart w:id="3832" w:name="_Toc99466781"/>
      <w:bookmarkStart w:id="3833" w:name="_Toc170382917"/>
      <w:r w:rsidRPr="00567618">
        <w:t>A.3.2a</w:t>
      </w:r>
      <w:r w:rsidRPr="00567618">
        <w:tab/>
        <w:t>SDP answer from a non-MTSI UE with AVP</w:t>
      </w:r>
      <w:bookmarkEnd w:id="3824"/>
      <w:bookmarkEnd w:id="3825"/>
      <w:bookmarkEnd w:id="3826"/>
      <w:bookmarkEnd w:id="3827"/>
      <w:bookmarkEnd w:id="3828"/>
      <w:bookmarkEnd w:id="3829"/>
      <w:bookmarkEnd w:id="3830"/>
      <w:bookmarkEnd w:id="3831"/>
      <w:bookmarkEnd w:id="3832"/>
      <w:bookmarkEnd w:id="3833"/>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4" w:name="_MCCTEMPBM_CRPT86940328___4"/>
            <w:r w:rsidRPr="00567618">
              <w:rPr>
                <w:rFonts w:ascii="Arial" w:hAnsi="Arial"/>
                <w:b/>
                <w:sz w:val="18"/>
              </w:rPr>
              <w:t>SDP answer with AVP</w:t>
            </w:r>
            <w:bookmarkEnd w:id="3834"/>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5" w:name="_MCCTEMPBM_CRPT86940329___7" w:colFirst="0" w:colLast="0"/>
            <w:bookmarkStart w:id="3836" w:name="MCCQCTEMPBM_00000088"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835"/>
      <w:bookmarkEnd w:id="3836"/>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837" w:name="_Toc26369536"/>
      <w:bookmarkStart w:id="3838" w:name="_Toc36227418"/>
      <w:bookmarkStart w:id="3839" w:name="_Toc36228433"/>
      <w:bookmarkStart w:id="3840" w:name="_Toc36229060"/>
      <w:bookmarkStart w:id="3841" w:name="_Toc68847379"/>
      <w:bookmarkStart w:id="3842" w:name="_Toc74611314"/>
      <w:bookmarkStart w:id="3843" w:name="_Toc75566593"/>
      <w:bookmarkStart w:id="3844" w:name="_Toc89790145"/>
      <w:bookmarkStart w:id="3845" w:name="_Toc99466782"/>
      <w:bookmarkStart w:id="3846" w:name="_Toc170382918"/>
      <w:r w:rsidRPr="00567618">
        <w:t>A.3.3</w:t>
      </w:r>
      <w:r w:rsidRPr="00567618">
        <w:tab/>
        <w:t>SDP answer from an MTSI client in terminal supporting only AMR</w:t>
      </w:r>
      <w:bookmarkEnd w:id="3837"/>
      <w:bookmarkEnd w:id="3838"/>
      <w:bookmarkEnd w:id="3839"/>
      <w:bookmarkEnd w:id="3840"/>
      <w:bookmarkEnd w:id="3841"/>
      <w:bookmarkEnd w:id="3842"/>
      <w:bookmarkEnd w:id="3843"/>
      <w:bookmarkEnd w:id="3844"/>
      <w:bookmarkEnd w:id="3845"/>
      <w:bookmarkEnd w:id="3846"/>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47" w:name="_MCCTEMPBM_CRPT86940330___7"/>
            <w:bookmarkStart w:id="3848" w:name="_MCCTEMPBM_CRPT86940332___7" w:colFirst="0" w:colLast="0"/>
            <w:bookmarkStart w:id="3849" w:name="MCCQCTEMPBM_00000089"/>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50" w:name="_MCCTEMPBM_CRPT86940331___7"/>
            <w:bookmarkEnd w:id="3847"/>
            <w:r w:rsidRPr="00567618">
              <w:rPr>
                <w:rFonts w:ascii="Courier New" w:hAnsi="Courier New" w:cs="Courier New"/>
                <w:sz w:val="18"/>
              </w:rPr>
              <w:t>a=tcap:1 RTP/AVPF</w:t>
            </w:r>
          </w:p>
          <w:bookmarkEnd w:id="3850"/>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3849"/>
          </w:p>
        </w:tc>
      </w:tr>
      <w:bookmarkEnd w:id="3848"/>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51" w:name="_MCCTEMPBM_CRPT86940333___7"/>
            <w:bookmarkStart w:id="3852"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3" w:name="_MCCTEMPBM_CRPT86940334___7"/>
            <w:bookmarkEnd w:id="3851"/>
            <w:r w:rsidRPr="00567618">
              <w:rPr>
                <w:rFonts w:ascii="Courier New" w:hAnsi="Courier New" w:cs="Courier New"/>
                <w:sz w:val="18"/>
                <w:szCs w:val="18"/>
              </w:rPr>
              <w:t>a=acfg:1 t=1</w:t>
            </w:r>
          </w:p>
          <w:bookmarkEnd w:id="3853"/>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52"/>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54"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54"/>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55" w:name="_Toc26369537"/>
      <w:bookmarkStart w:id="3856" w:name="_Toc36227419"/>
      <w:bookmarkStart w:id="3857" w:name="_Toc36228434"/>
      <w:bookmarkStart w:id="3858" w:name="_Toc36229061"/>
      <w:bookmarkStart w:id="3859" w:name="_Toc68847380"/>
      <w:bookmarkStart w:id="3860" w:name="_Toc74611315"/>
      <w:bookmarkStart w:id="3861" w:name="_Toc75566594"/>
      <w:bookmarkStart w:id="3862" w:name="_Toc89790146"/>
      <w:bookmarkStart w:id="3863" w:name="_Toc99466783"/>
      <w:bookmarkStart w:id="3864" w:name="_Toc170382919"/>
      <w:r w:rsidRPr="00567618">
        <w:t>A.3.4</w:t>
      </w:r>
      <w:r w:rsidRPr="00567618">
        <w:tab/>
        <w:t>SDP answer from an MTSI client in terminal using EGPRS access when both AMR and AMR-WB are supported</w:t>
      </w:r>
      <w:bookmarkEnd w:id="3855"/>
      <w:bookmarkEnd w:id="3856"/>
      <w:bookmarkEnd w:id="3857"/>
      <w:bookmarkEnd w:id="3858"/>
      <w:bookmarkEnd w:id="3859"/>
      <w:bookmarkEnd w:id="3860"/>
      <w:bookmarkEnd w:id="3861"/>
      <w:bookmarkEnd w:id="3862"/>
      <w:bookmarkEnd w:id="3863"/>
      <w:bookmarkEnd w:id="3864"/>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65" w:name="_MCCTEMPBM_CRPT86940337___7"/>
            <w:bookmarkStart w:id="3866" w:name="_MCCTEMPBM_CRPT86940339___7" w:colFirst="0" w:colLast="0"/>
            <w:bookmarkStart w:id="3867" w:name="MCCQCTEMPBM_0000009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68" w:name="_MCCTEMPBM_CRPT86940338___7"/>
            <w:bookmarkEnd w:id="3865"/>
            <w:r w:rsidRPr="00567618">
              <w:rPr>
                <w:rFonts w:ascii="Courier New" w:hAnsi="Courier New" w:cs="Courier New"/>
                <w:sz w:val="18"/>
              </w:rPr>
              <w:t>a=tcap:1 RTP/AVPF</w:t>
            </w:r>
          </w:p>
          <w:bookmarkEnd w:id="3868"/>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3867"/>
          </w:p>
        </w:tc>
      </w:tr>
      <w:bookmarkEnd w:id="3866"/>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69" w:name="_MCCTEMPBM_CRPT86940340___7"/>
            <w:bookmarkStart w:id="3870"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1" w:name="_MCCTEMPBM_CRPT86940341___7"/>
            <w:bookmarkEnd w:id="3869"/>
            <w:r w:rsidRPr="00567618">
              <w:rPr>
                <w:rFonts w:ascii="Courier New" w:hAnsi="Courier New" w:cs="Courier New"/>
                <w:sz w:val="18"/>
                <w:szCs w:val="18"/>
              </w:rPr>
              <w:t>a=acfg:1 t=1</w:t>
            </w:r>
          </w:p>
          <w:bookmarkEnd w:id="3871"/>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70"/>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72" w:name="_Toc26369538"/>
      <w:bookmarkStart w:id="3873" w:name="_Toc36227420"/>
      <w:bookmarkStart w:id="3874" w:name="_Toc36228435"/>
      <w:bookmarkStart w:id="3875" w:name="_Toc36229062"/>
      <w:bookmarkStart w:id="3876" w:name="_Toc68847381"/>
      <w:bookmarkStart w:id="3877" w:name="_Toc74611316"/>
      <w:bookmarkStart w:id="3878" w:name="_Toc75566595"/>
      <w:bookmarkStart w:id="3879" w:name="_Toc89790147"/>
      <w:bookmarkStart w:id="3880" w:name="_Toc99466784"/>
      <w:bookmarkStart w:id="3881" w:name="_Toc170382920"/>
      <w:r w:rsidRPr="00567618">
        <w:t>A.3.4a</w:t>
      </w:r>
      <w:r w:rsidRPr="00567618">
        <w:tab/>
        <w:t>SDP answer from an MTSI client in terminal using EGPRS access when only AMR is supported</w:t>
      </w:r>
      <w:bookmarkEnd w:id="3872"/>
      <w:bookmarkEnd w:id="3873"/>
      <w:bookmarkEnd w:id="3874"/>
      <w:bookmarkEnd w:id="3875"/>
      <w:bookmarkEnd w:id="3876"/>
      <w:bookmarkEnd w:id="3877"/>
      <w:bookmarkEnd w:id="3878"/>
      <w:bookmarkEnd w:id="3879"/>
      <w:bookmarkEnd w:id="3880"/>
      <w:bookmarkEnd w:id="3881"/>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82" w:name="_MCCTEMPBM_CRPT86940343___4"/>
            <w:r w:rsidRPr="00567618">
              <w:rPr>
                <w:rFonts w:ascii="Arial" w:hAnsi="Arial"/>
                <w:b/>
                <w:sz w:val="18"/>
              </w:rPr>
              <w:t>SDP offer</w:t>
            </w:r>
            <w:bookmarkEnd w:id="3882"/>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83" w:name="_MCCTEMPBM_CRPT86940344___7" w:colFirst="0" w:colLast="0"/>
            <w:bookmarkStart w:id="3884" w:name="MCCQCTEMPBM_00000091"/>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bookmarkEnd w:id="3884"/>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85" w:name="_MCCTEMPBM_CRPT86940345___4"/>
            <w:bookmarkEnd w:id="3883"/>
            <w:r w:rsidRPr="00567618">
              <w:rPr>
                <w:rFonts w:ascii="Arial" w:hAnsi="Arial"/>
                <w:b/>
                <w:sz w:val="18"/>
              </w:rPr>
              <w:t>SDP answer</w:t>
            </w:r>
            <w:bookmarkEnd w:id="3885"/>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6"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86"/>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87" w:name="_Toc26369539"/>
      <w:bookmarkStart w:id="3888" w:name="_Toc36227421"/>
      <w:bookmarkStart w:id="3889" w:name="_Toc36228436"/>
      <w:bookmarkStart w:id="3890" w:name="_Toc36229063"/>
      <w:bookmarkStart w:id="3891" w:name="_Toc68847382"/>
      <w:bookmarkStart w:id="3892" w:name="_Toc74611317"/>
      <w:bookmarkStart w:id="3893" w:name="_Toc75566596"/>
      <w:bookmarkStart w:id="3894" w:name="_Toc89790148"/>
      <w:bookmarkStart w:id="3895" w:name="_Toc99466785"/>
      <w:bookmarkStart w:id="3896" w:name="_Toc170382921"/>
      <w:r w:rsidRPr="00567618">
        <w:t>A.3.4b</w:t>
      </w:r>
      <w:r w:rsidRPr="00567618">
        <w:tab/>
        <w:t>SDP answer from an MTSI client in terminal using WLAN</w:t>
      </w:r>
      <w:bookmarkEnd w:id="3887"/>
      <w:bookmarkEnd w:id="3888"/>
      <w:bookmarkEnd w:id="3889"/>
      <w:bookmarkEnd w:id="3890"/>
      <w:bookmarkEnd w:id="3891"/>
      <w:bookmarkEnd w:id="3892"/>
      <w:bookmarkEnd w:id="3893"/>
      <w:bookmarkEnd w:id="3894"/>
      <w:bookmarkEnd w:id="3895"/>
      <w:bookmarkEnd w:id="3896"/>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97" w:name="_MCCTEMPBM_CRPT86940347___4"/>
            <w:r w:rsidRPr="00567618">
              <w:rPr>
                <w:rFonts w:ascii="Arial" w:hAnsi="Arial"/>
                <w:b/>
                <w:sz w:val="18"/>
              </w:rPr>
              <w:t>SDP offer</w:t>
            </w:r>
            <w:bookmarkEnd w:id="3897"/>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8" w:name="_MCCTEMPBM_CRPT86940348___7" w:colFirst="0" w:colLast="0"/>
            <w:bookmarkStart w:id="3899" w:name="MCCQCTEMPBM_00000092"/>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3899"/>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00" w:name="_MCCTEMPBM_CRPT86940349___4"/>
            <w:bookmarkEnd w:id="3898"/>
            <w:r w:rsidRPr="00567618">
              <w:rPr>
                <w:rFonts w:ascii="Arial" w:hAnsi="Arial"/>
                <w:b/>
                <w:sz w:val="18"/>
              </w:rPr>
              <w:t>SDP answer</w:t>
            </w:r>
            <w:bookmarkEnd w:id="3900"/>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1"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01"/>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902" w:name="_Toc26369540"/>
      <w:bookmarkStart w:id="3903" w:name="_Toc36227422"/>
      <w:bookmarkStart w:id="3904" w:name="_Toc36228437"/>
      <w:bookmarkStart w:id="3905" w:name="_Toc36229064"/>
      <w:bookmarkStart w:id="3906" w:name="_Toc68847383"/>
      <w:bookmarkStart w:id="3907" w:name="_Toc74611318"/>
      <w:bookmarkStart w:id="3908" w:name="_Toc75566597"/>
      <w:bookmarkStart w:id="3909" w:name="_Toc89790149"/>
      <w:bookmarkStart w:id="3910" w:name="_Toc99466786"/>
      <w:bookmarkStart w:id="3911" w:name="_Toc170382922"/>
      <w:r w:rsidRPr="00567618">
        <w:t>A.3.5</w:t>
      </w:r>
      <w:r w:rsidRPr="00567618">
        <w:tab/>
        <w:t>SDP answer from MTSI MGW supporting only one codec mode set for AMR and AMR-WB each</w:t>
      </w:r>
      <w:bookmarkEnd w:id="3902"/>
      <w:bookmarkEnd w:id="3903"/>
      <w:bookmarkEnd w:id="3904"/>
      <w:bookmarkEnd w:id="3905"/>
      <w:bookmarkEnd w:id="3906"/>
      <w:bookmarkEnd w:id="3907"/>
      <w:bookmarkEnd w:id="3908"/>
      <w:bookmarkEnd w:id="3909"/>
      <w:bookmarkEnd w:id="3910"/>
      <w:bookmarkEnd w:id="3911"/>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2" w:name="_MCCTEMPBM_CRPT86940351___7"/>
            <w:bookmarkStart w:id="3913" w:name="_MCCTEMPBM_CRPT86940353___7" w:colFirst="0" w:colLast="0"/>
            <w:bookmarkStart w:id="3914" w:name="MCCQCTEMPBM_00000093"/>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5" w:name="_MCCTEMPBM_CRPT86940352___7"/>
            <w:bookmarkEnd w:id="3912"/>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915"/>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914"/>
          </w:p>
        </w:tc>
      </w:tr>
      <w:bookmarkEnd w:id="3913"/>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6" w:name="_MCCTEMPBM_CRPT86940354___7"/>
            <w:bookmarkStart w:id="3917"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8" w:name="_MCCTEMPBM_CRPT86940355___7"/>
            <w:bookmarkEnd w:id="3916"/>
            <w:r w:rsidRPr="00567618">
              <w:rPr>
                <w:rFonts w:ascii="Courier New" w:hAnsi="Courier New" w:cs="Courier New"/>
                <w:sz w:val="18"/>
                <w:szCs w:val="18"/>
              </w:rPr>
              <w:t>a=acfg:1 t=1</w:t>
            </w:r>
          </w:p>
          <w:bookmarkEnd w:id="3918"/>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917"/>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919" w:name="_Toc26369541"/>
      <w:bookmarkStart w:id="3920" w:name="_Toc36227423"/>
      <w:bookmarkStart w:id="3921" w:name="_Toc36228438"/>
      <w:bookmarkStart w:id="3922" w:name="_Toc36229065"/>
      <w:bookmarkStart w:id="3923" w:name="_Toc68847384"/>
      <w:bookmarkStart w:id="3924" w:name="_Toc74611319"/>
      <w:bookmarkStart w:id="3925" w:name="_Toc75566598"/>
      <w:bookmarkStart w:id="3926" w:name="_Toc89790150"/>
      <w:bookmarkStart w:id="3927" w:name="_Toc99466787"/>
      <w:bookmarkStart w:id="3928" w:name="_Toc170382923"/>
      <w:r w:rsidRPr="00567618">
        <w:t>A.3.5a</w:t>
      </w:r>
      <w:r w:rsidRPr="00567618">
        <w:tab/>
        <w:t>SDP answer from MTSI MGW supporting only one codec mode set for AMR</w:t>
      </w:r>
      <w:bookmarkEnd w:id="3919"/>
      <w:bookmarkEnd w:id="3920"/>
      <w:bookmarkEnd w:id="3921"/>
      <w:bookmarkEnd w:id="3922"/>
      <w:bookmarkEnd w:id="3923"/>
      <w:bookmarkEnd w:id="3924"/>
      <w:bookmarkEnd w:id="3925"/>
      <w:bookmarkEnd w:id="3926"/>
      <w:bookmarkEnd w:id="3927"/>
      <w:bookmarkEnd w:id="3928"/>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29" w:name="_MCCTEMPBM_CRPT86940357___7"/>
            <w:bookmarkStart w:id="3930" w:name="_MCCTEMPBM_CRPT86940359___7" w:colFirst="0" w:colLast="0"/>
            <w:bookmarkStart w:id="3931" w:name="MCCQCTEMPBM_00000094"/>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32" w:name="_MCCTEMPBM_CRPT86940358___7"/>
            <w:bookmarkEnd w:id="3929"/>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932"/>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931"/>
          </w:p>
        </w:tc>
      </w:tr>
      <w:bookmarkEnd w:id="3930"/>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33" w:name="_MCCTEMPBM_CRPT86940360___7"/>
            <w:bookmarkStart w:id="3934"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35" w:name="_MCCTEMPBM_CRPT86940361___7"/>
            <w:bookmarkEnd w:id="3933"/>
            <w:r w:rsidRPr="00567618">
              <w:rPr>
                <w:rFonts w:ascii="Courier New" w:hAnsi="Courier New" w:cs="Courier New"/>
                <w:sz w:val="18"/>
                <w:szCs w:val="18"/>
              </w:rPr>
              <w:t>a=acfg:1 t=1</w:t>
            </w:r>
          </w:p>
          <w:bookmarkEnd w:id="3935"/>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934"/>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936" w:name="_Toc26369542"/>
      <w:bookmarkStart w:id="3937" w:name="_Toc36227424"/>
      <w:bookmarkStart w:id="3938" w:name="_Toc36228439"/>
      <w:bookmarkStart w:id="3939" w:name="_Toc36229066"/>
      <w:bookmarkStart w:id="3940" w:name="_Toc68847385"/>
      <w:bookmarkStart w:id="3941" w:name="_Toc74611320"/>
      <w:bookmarkStart w:id="3942" w:name="_Toc75566599"/>
      <w:bookmarkStart w:id="3943" w:name="_Toc89790151"/>
      <w:bookmarkStart w:id="3944" w:name="_Toc99466788"/>
      <w:bookmarkStart w:id="3945" w:name="_Toc170382924"/>
      <w:r w:rsidRPr="00567618">
        <w:t>A.3.6</w:t>
      </w:r>
      <w:r w:rsidRPr="00567618">
        <w:tab/>
        <w:t>SDP answer from MTSI client in terminal on HSPA for session initiated from MTSI MGW interfacing UE on GERAN</w:t>
      </w:r>
      <w:bookmarkEnd w:id="3936"/>
      <w:bookmarkEnd w:id="3937"/>
      <w:bookmarkEnd w:id="3938"/>
      <w:bookmarkEnd w:id="3939"/>
      <w:bookmarkEnd w:id="3940"/>
      <w:bookmarkEnd w:id="3941"/>
      <w:bookmarkEnd w:id="3942"/>
      <w:bookmarkEnd w:id="3943"/>
      <w:bookmarkEnd w:id="3944"/>
      <w:bookmarkEnd w:id="3945"/>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946" w:name="_MCCTEMPBM_CRPT86940363___7"/>
            <w:bookmarkStart w:id="3947" w:name="_MCCTEMPBM_CRPT86940365___7" w:colFirst="0" w:colLast="0"/>
            <w:bookmarkStart w:id="3948" w:name="MCCQCTEMPBM_00000095"/>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49" w:name="_MCCTEMPBM_CRPT86940364___7"/>
            <w:bookmarkEnd w:id="3946"/>
            <w:r w:rsidRPr="00567618">
              <w:rPr>
                <w:rFonts w:ascii="Courier New" w:hAnsi="Courier New" w:cs="Courier New"/>
                <w:sz w:val="18"/>
              </w:rPr>
              <w:t>a=tcap:1 RTP/AVPF</w:t>
            </w:r>
          </w:p>
          <w:bookmarkEnd w:id="3949"/>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bookmarkEnd w:id="3948"/>
          </w:p>
        </w:tc>
      </w:tr>
      <w:bookmarkEnd w:id="3947"/>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0" w:name="_MCCTEMPBM_CRPT86940366___7"/>
            <w:bookmarkStart w:id="3951"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52" w:name="_MCCTEMPBM_CRPT86940367___7"/>
            <w:bookmarkEnd w:id="3950"/>
            <w:r w:rsidRPr="00567618">
              <w:rPr>
                <w:rFonts w:ascii="Courier New" w:hAnsi="Courier New" w:cs="Courier New"/>
                <w:sz w:val="18"/>
                <w:szCs w:val="18"/>
              </w:rPr>
              <w:t>a=acfg:1 t=1</w:t>
            </w:r>
          </w:p>
          <w:bookmarkEnd w:id="3952"/>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51"/>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53" w:name="_Toc26369543"/>
      <w:bookmarkStart w:id="3954" w:name="_Toc36227425"/>
      <w:bookmarkStart w:id="3955" w:name="_Toc36228440"/>
      <w:bookmarkStart w:id="3956" w:name="_Toc36229067"/>
      <w:bookmarkStart w:id="3957" w:name="_Toc68847386"/>
      <w:bookmarkStart w:id="3958" w:name="_Toc74611321"/>
      <w:bookmarkStart w:id="3959" w:name="_Toc75566600"/>
      <w:bookmarkStart w:id="3960" w:name="_Toc89790152"/>
      <w:bookmarkStart w:id="3961" w:name="_Toc99466789"/>
      <w:bookmarkStart w:id="3962" w:name="_Toc170382925"/>
      <w:r w:rsidRPr="00567618">
        <w:t>A.3.7</w:t>
      </w:r>
      <w:r w:rsidRPr="00567618">
        <w:tab/>
        <w:t>SDP answer from MTSI client in terminal on HSPA for session initiated from MTSI MGW interfacing legacy UE on UTRAN</w:t>
      </w:r>
      <w:bookmarkEnd w:id="3953"/>
      <w:bookmarkEnd w:id="3954"/>
      <w:bookmarkEnd w:id="3955"/>
      <w:bookmarkEnd w:id="3956"/>
      <w:bookmarkEnd w:id="3957"/>
      <w:bookmarkEnd w:id="3958"/>
      <w:bookmarkEnd w:id="3959"/>
      <w:bookmarkEnd w:id="3960"/>
      <w:bookmarkEnd w:id="3961"/>
      <w:bookmarkEnd w:id="3962"/>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63" w:name="_MCCTEMPBM_CRPT86940369___4"/>
            <w:r w:rsidRPr="00567618">
              <w:rPr>
                <w:rFonts w:ascii="Arial" w:hAnsi="Arial"/>
                <w:b/>
                <w:sz w:val="18"/>
              </w:rPr>
              <w:t>SDP offer (from MTSI MGW)</w:t>
            </w:r>
            <w:bookmarkEnd w:id="3963"/>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4" w:name="_MCCTEMPBM_CRPT86940370___7" w:colFirst="0" w:colLast="0"/>
            <w:bookmarkStart w:id="3965" w:name="MCCQCTEMPBM_00000096"/>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bookmarkEnd w:id="3965"/>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66" w:name="_MCCTEMPBM_CRPT86940371___4"/>
            <w:bookmarkEnd w:id="3964"/>
            <w:r w:rsidRPr="00567618">
              <w:rPr>
                <w:rFonts w:ascii="Arial" w:hAnsi="Arial"/>
                <w:b/>
                <w:sz w:val="18"/>
              </w:rPr>
              <w:t>SDP answer (from MTSI client in terminal)</w:t>
            </w:r>
            <w:bookmarkEnd w:id="3966"/>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7"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67"/>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68" w:name="_Toc26369544"/>
      <w:bookmarkStart w:id="3969" w:name="_Toc36227426"/>
      <w:bookmarkStart w:id="3970" w:name="_Toc36228441"/>
      <w:bookmarkStart w:id="3971" w:name="_Toc36229068"/>
      <w:bookmarkStart w:id="3972" w:name="_Toc68847387"/>
      <w:bookmarkStart w:id="3973" w:name="_Toc74611322"/>
      <w:bookmarkStart w:id="3974" w:name="_Toc75566601"/>
      <w:bookmarkStart w:id="3975" w:name="_Toc89790153"/>
      <w:bookmarkStart w:id="3976" w:name="_Toc99466790"/>
      <w:bookmarkStart w:id="3977" w:name="_Toc170382926"/>
      <w:r w:rsidRPr="00567618">
        <w:t>A.4</w:t>
      </w:r>
      <w:r w:rsidRPr="00567618">
        <w:tab/>
        <w:t>SDP offers and answers for video sessions</w:t>
      </w:r>
      <w:bookmarkEnd w:id="3968"/>
      <w:bookmarkEnd w:id="3969"/>
      <w:bookmarkEnd w:id="3970"/>
      <w:bookmarkEnd w:id="3971"/>
      <w:bookmarkEnd w:id="3972"/>
      <w:bookmarkEnd w:id="3973"/>
      <w:bookmarkEnd w:id="3974"/>
      <w:bookmarkEnd w:id="3975"/>
      <w:bookmarkEnd w:id="3976"/>
      <w:bookmarkEnd w:id="3977"/>
    </w:p>
    <w:p w14:paraId="482B6F19" w14:textId="77777777" w:rsidR="00FC7E52" w:rsidRPr="00567618" w:rsidRDefault="00FC7E52" w:rsidP="00FC7E52">
      <w:pPr>
        <w:pStyle w:val="Heading2"/>
      </w:pPr>
      <w:bookmarkStart w:id="3978" w:name="_Toc26369545"/>
      <w:bookmarkStart w:id="3979" w:name="_Toc36227427"/>
      <w:bookmarkStart w:id="3980" w:name="_Toc36228442"/>
      <w:bookmarkStart w:id="3981" w:name="_Toc36229069"/>
      <w:bookmarkStart w:id="3982" w:name="_Toc68847388"/>
      <w:bookmarkStart w:id="3983" w:name="_Toc74611323"/>
      <w:bookmarkStart w:id="3984" w:name="_Toc75566602"/>
      <w:bookmarkStart w:id="3985" w:name="_Toc89790154"/>
      <w:bookmarkStart w:id="3986" w:name="_Toc99466791"/>
      <w:bookmarkStart w:id="3987" w:name="_Toc170382927"/>
      <w:r w:rsidRPr="00567618">
        <w:t>A.4.1</w:t>
      </w:r>
      <w:r w:rsidRPr="00567618">
        <w:tab/>
        <w:t>Void</w:t>
      </w:r>
      <w:bookmarkEnd w:id="3978"/>
      <w:bookmarkEnd w:id="3979"/>
      <w:bookmarkEnd w:id="3980"/>
      <w:bookmarkEnd w:id="3981"/>
      <w:bookmarkEnd w:id="3982"/>
      <w:bookmarkEnd w:id="3983"/>
      <w:bookmarkEnd w:id="3984"/>
      <w:bookmarkEnd w:id="3985"/>
      <w:bookmarkEnd w:id="3986"/>
      <w:bookmarkEnd w:id="3987"/>
    </w:p>
    <w:p w14:paraId="4551E5C7" w14:textId="77777777" w:rsidR="00FC7E52" w:rsidRPr="00567618" w:rsidRDefault="00FC7E52" w:rsidP="00FC7E52">
      <w:pPr>
        <w:pStyle w:val="Heading2"/>
      </w:pPr>
      <w:bookmarkStart w:id="3988" w:name="_Toc26369546"/>
      <w:bookmarkStart w:id="3989" w:name="_Toc36227428"/>
      <w:bookmarkStart w:id="3990" w:name="_Toc36228443"/>
      <w:bookmarkStart w:id="3991" w:name="_Toc36229070"/>
      <w:bookmarkStart w:id="3992" w:name="_Toc68847389"/>
      <w:bookmarkStart w:id="3993" w:name="_Toc74611324"/>
      <w:bookmarkStart w:id="3994" w:name="_Toc75566603"/>
      <w:bookmarkStart w:id="3995" w:name="_Toc89790155"/>
      <w:bookmarkStart w:id="3996" w:name="_Toc99466792"/>
      <w:bookmarkStart w:id="3997" w:name="_Toc170382928"/>
      <w:r w:rsidRPr="00567618">
        <w:t>A.4.2</w:t>
      </w:r>
      <w:r w:rsidRPr="00567618">
        <w:tab/>
        <w:t>Void</w:t>
      </w:r>
      <w:bookmarkEnd w:id="3988"/>
      <w:bookmarkEnd w:id="3989"/>
      <w:bookmarkEnd w:id="3990"/>
      <w:bookmarkEnd w:id="3991"/>
      <w:bookmarkEnd w:id="3992"/>
      <w:bookmarkEnd w:id="3993"/>
      <w:bookmarkEnd w:id="3994"/>
      <w:bookmarkEnd w:id="3995"/>
      <w:bookmarkEnd w:id="3996"/>
      <w:bookmarkEnd w:id="3997"/>
    </w:p>
    <w:p w14:paraId="71E8D902" w14:textId="77777777" w:rsidR="00FC7E52" w:rsidRPr="00567618" w:rsidRDefault="00FC7E52" w:rsidP="00FC7E52">
      <w:pPr>
        <w:pStyle w:val="Heading2"/>
      </w:pPr>
      <w:bookmarkStart w:id="3998" w:name="_Toc26369547"/>
      <w:bookmarkStart w:id="3999" w:name="_Toc36227429"/>
      <w:bookmarkStart w:id="4000" w:name="_Toc36228444"/>
      <w:bookmarkStart w:id="4001" w:name="_Toc36229071"/>
      <w:bookmarkStart w:id="4002" w:name="_Toc68847390"/>
      <w:bookmarkStart w:id="4003" w:name="_Toc74611325"/>
      <w:bookmarkStart w:id="4004" w:name="_Toc75566604"/>
      <w:bookmarkStart w:id="4005" w:name="_Toc89790156"/>
      <w:bookmarkStart w:id="4006" w:name="_Toc99466793"/>
      <w:bookmarkStart w:id="4007" w:name="_Toc170382929"/>
      <w:r w:rsidRPr="00567618">
        <w:t>A.4.2a</w:t>
      </w:r>
      <w:r w:rsidRPr="00567618">
        <w:tab/>
        <w:t>H.264/AVC</w:t>
      </w:r>
      <w:bookmarkEnd w:id="3998"/>
      <w:bookmarkEnd w:id="3999"/>
      <w:bookmarkEnd w:id="4000"/>
      <w:bookmarkEnd w:id="4001"/>
      <w:bookmarkEnd w:id="4002"/>
      <w:bookmarkEnd w:id="4003"/>
      <w:bookmarkEnd w:id="4004"/>
      <w:bookmarkEnd w:id="4005"/>
      <w:bookmarkEnd w:id="4006"/>
      <w:bookmarkEnd w:id="4007"/>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8" w:name="_MCCTEMPBM_CRPT86940373___7"/>
            <w:bookmarkStart w:id="4009" w:name="_MCCTEMPBM_CRPT86940377___7" w:colFirst="0" w:colLast="0"/>
            <w:bookmarkStart w:id="4010" w:name="MCCQCTEMPBM_0000009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1" w:name="_MCCTEMPBM_CRPT86940374___7"/>
            <w:bookmarkEnd w:id="4008"/>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2" w:name="_MCCTEMPBM_CRPT86940375___7"/>
            <w:bookmarkEnd w:id="4011"/>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3" w:name="_MCCTEMPBM_CRPT86940376___7"/>
            <w:bookmarkEnd w:id="4012"/>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13"/>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009"/>
      <w:bookmarkEnd w:id="4010"/>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4" w:name="_MCCTEMPBM_CRPT86940378___7"/>
            <w:bookmarkStart w:id="4015" w:name="_MCCTEMPBM_CRPT86940382___7" w:colFirst="0" w:colLast="0"/>
            <w:bookmarkStart w:id="4016" w:name="MCCQCTEMPBM_00000098"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7" w:name="_MCCTEMPBM_CRPT86940379___7"/>
            <w:bookmarkEnd w:id="4014"/>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8" w:name="_MCCTEMPBM_CRPT86940380___7"/>
            <w:bookmarkEnd w:id="4017"/>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9" w:name="_MCCTEMPBM_CRPT86940381___7"/>
            <w:bookmarkEnd w:id="4018"/>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19"/>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015"/>
      <w:bookmarkEnd w:id="4016"/>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4020" w:name="_Toc26369548"/>
      <w:bookmarkStart w:id="4021" w:name="_Toc36227430"/>
      <w:bookmarkStart w:id="4022" w:name="_Toc36228445"/>
      <w:bookmarkStart w:id="4023" w:name="_Toc36229072"/>
      <w:bookmarkStart w:id="4024" w:name="_Toc68847391"/>
      <w:bookmarkStart w:id="4025" w:name="_Toc74611326"/>
      <w:bookmarkStart w:id="4026" w:name="_Toc75566605"/>
      <w:bookmarkStart w:id="4027" w:name="_Toc89790157"/>
      <w:bookmarkStart w:id="4028" w:name="_Toc99466794"/>
      <w:bookmarkStart w:id="4029" w:name="_Toc170382930"/>
      <w:r w:rsidRPr="00567618">
        <w:t>A.4.2b</w:t>
      </w:r>
      <w:r w:rsidRPr="00567618">
        <w:tab/>
        <w:t>High Granularity CVO example</w:t>
      </w:r>
      <w:bookmarkEnd w:id="4020"/>
      <w:bookmarkEnd w:id="4021"/>
      <w:bookmarkEnd w:id="4022"/>
      <w:bookmarkEnd w:id="4023"/>
      <w:bookmarkEnd w:id="4024"/>
      <w:bookmarkEnd w:id="4025"/>
      <w:bookmarkEnd w:id="4026"/>
      <w:bookmarkEnd w:id="4027"/>
      <w:bookmarkEnd w:id="4028"/>
      <w:bookmarkEnd w:id="4029"/>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0" w:name="_MCCTEMPBM_CRPT86940383___7"/>
            <w:bookmarkStart w:id="4031" w:name="_MCCTEMPBM_CRPT86940387___7" w:colFirst="0" w:colLast="0"/>
            <w:bookmarkStart w:id="4032" w:name="MCCQCTEMPBM_00000099"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3" w:name="_MCCTEMPBM_CRPT86940384___7"/>
            <w:bookmarkEnd w:id="4030"/>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4" w:name="_MCCTEMPBM_CRPT86940385___7"/>
            <w:bookmarkEnd w:id="4033"/>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5" w:name="_MCCTEMPBM_CRPT86940386___7"/>
            <w:bookmarkEnd w:id="4034"/>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35"/>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031"/>
      <w:bookmarkEnd w:id="4032"/>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6" w:name="_MCCTEMPBM_CRPT86940388___7"/>
            <w:bookmarkStart w:id="4037" w:name="_MCCTEMPBM_CRPT86940392___7" w:colFirst="0" w:colLast="0"/>
            <w:bookmarkStart w:id="4038" w:name="MCCQCTEMPBM_00000100"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9" w:name="_MCCTEMPBM_CRPT86940389___7"/>
            <w:bookmarkEnd w:id="4036"/>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0" w:name="_MCCTEMPBM_CRPT86940390___7"/>
            <w:bookmarkEnd w:id="4039"/>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1" w:name="_MCCTEMPBM_CRPT86940391___7"/>
            <w:bookmarkEnd w:id="4040"/>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1"/>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037"/>
      <w:bookmarkEnd w:id="4038"/>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4042" w:name="_Toc26369549"/>
      <w:bookmarkStart w:id="4043" w:name="_Toc36227431"/>
      <w:bookmarkStart w:id="4044" w:name="_Toc36228446"/>
      <w:bookmarkStart w:id="4045" w:name="_Toc36229073"/>
      <w:bookmarkStart w:id="4046" w:name="_Toc68847392"/>
      <w:bookmarkStart w:id="4047" w:name="_Toc74611327"/>
      <w:bookmarkStart w:id="4048" w:name="_Toc75566606"/>
      <w:bookmarkStart w:id="4049" w:name="_Toc89790158"/>
      <w:bookmarkStart w:id="4050" w:name="_Toc99466795"/>
      <w:bookmarkStart w:id="4051" w:name="_Toc170382931"/>
      <w:r w:rsidRPr="00567618">
        <w:t>A.4.2c</w:t>
      </w:r>
      <w:r w:rsidRPr="00567618">
        <w:tab/>
        <w:t>RTP Retransmission</w:t>
      </w:r>
      <w:bookmarkEnd w:id="4042"/>
      <w:bookmarkEnd w:id="4043"/>
      <w:bookmarkEnd w:id="4044"/>
      <w:bookmarkEnd w:id="4045"/>
      <w:bookmarkEnd w:id="4046"/>
      <w:bookmarkEnd w:id="4047"/>
      <w:bookmarkEnd w:id="4048"/>
      <w:bookmarkEnd w:id="4049"/>
      <w:bookmarkEnd w:id="4050"/>
      <w:bookmarkEnd w:id="4051"/>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2" w:name="_MCCTEMPBM_CRPT86940393___7"/>
            <w:bookmarkStart w:id="4053" w:name="MCCQCTEMPBM_00000101" w:colFirst="0" w:colLast="0"/>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4" w:name="_MCCTEMPBM_CRPT86940394___7"/>
            <w:bookmarkEnd w:id="4052"/>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5" w:name="_MCCTEMPBM_CRPT86940395___7"/>
            <w:bookmarkEnd w:id="4054"/>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6" w:name="_MCCTEMPBM_CRPT86940396___7"/>
            <w:bookmarkEnd w:id="4055"/>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7" w:name="_MCCTEMPBM_CRPT86940397___7"/>
            <w:bookmarkEnd w:id="4056"/>
            <w:r w:rsidRPr="00567618">
              <w:rPr>
                <w:rFonts w:ascii="Courier New" w:hAnsi="Courier New" w:cs="Courier New"/>
                <w:szCs w:val="18"/>
              </w:rPr>
              <w:t>a=rtcp-fb:99 ccm tmmbr</w:t>
            </w:r>
            <w:bookmarkEnd w:id="4057"/>
          </w:p>
        </w:tc>
      </w:tr>
      <w:bookmarkEnd w:id="4053"/>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8" w:name="_MCCTEMPBM_CRPT86940398___7"/>
            <w:bookmarkStart w:id="4059" w:name="MCCQCTEMPBM_00000102" w:colFirst="0" w:colLast="0"/>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0" w:name="_MCCTEMPBM_CRPT86940399___7"/>
            <w:bookmarkEnd w:id="4058"/>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1" w:name="_MCCTEMPBM_CRPT86940400___7"/>
            <w:bookmarkEnd w:id="4060"/>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2" w:name="_MCCTEMPBM_CRPT86940401___7"/>
            <w:bookmarkEnd w:id="4061"/>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3" w:name="_MCCTEMPBM_CRPT86940402___7"/>
            <w:bookmarkEnd w:id="4062"/>
            <w:r w:rsidRPr="00567618">
              <w:rPr>
                <w:rFonts w:ascii="Courier New" w:hAnsi="Courier New" w:cs="Courier New"/>
                <w:szCs w:val="18"/>
              </w:rPr>
              <w:t>a=rtcp-fb:99 ccm tmmbr</w:t>
            </w:r>
            <w:bookmarkEnd w:id="4063"/>
          </w:p>
        </w:tc>
      </w:tr>
      <w:bookmarkEnd w:id="4059"/>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64" w:name="_Toc26369550"/>
      <w:bookmarkStart w:id="4065" w:name="_Toc36227432"/>
      <w:bookmarkStart w:id="4066" w:name="_Toc36228447"/>
      <w:bookmarkStart w:id="4067" w:name="_Toc36229074"/>
      <w:bookmarkStart w:id="4068" w:name="_Toc68847393"/>
      <w:bookmarkStart w:id="4069" w:name="_Toc74611328"/>
      <w:bookmarkStart w:id="4070" w:name="_Toc75566607"/>
      <w:bookmarkStart w:id="4071" w:name="_Toc89790159"/>
      <w:bookmarkStart w:id="4072" w:name="_Toc99466796"/>
      <w:bookmarkStart w:id="4073" w:name="_Toc170382932"/>
      <w:r w:rsidRPr="00567618">
        <w:t>A.4.2d</w:t>
      </w:r>
      <w:r w:rsidRPr="00567618">
        <w:tab/>
        <w:t>RTP Forward Error Correction (FEC)</w:t>
      </w:r>
      <w:bookmarkEnd w:id="4064"/>
      <w:bookmarkEnd w:id="4065"/>
      <w:bookmarkEnd w:id="4066"/>
      <w:bookmarkEnd w:id="4067"/>
      <w:bookmarkEnd w:id="4068"/>
      <w:bookmarkEnd w:id="4069"/>
      <w:bookmarkEnd w:id="4070"/>
      <w:bookmarkEnd w:id="4071"/>
      <w:bookmarkEnd w:id="4072"/>
      <w:bookmarkEnd w:id="4073"/>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4" w:name="_MCCTEMPBM_CRPT86940403___7"/>
            <w:bookmarkStart w:id="4075" w:name="MCCQCTEMPBM_00000103" w:colFirst="0" w:colLast="0"/>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6" w:name="_MCCTEMPBM_CRPT86940404___7"/>
            <w:bookmarkEnd w:id="4074"/>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7" w:name="_MCCTEMPBM_CRPT86940405___7"/>
            <w:bookmarkEnd w:id="4076"/>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8" w:name="_MCCTEMPBM_CRPT86940406___7"/>
            <w:bookmarkEnd w:id="4077"/>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9" w:name="_MCCTEMPBM_CRPT86940407___7"/>
            <w:bookmarkEnd w:id="4078"/>
            <w:r w:rsidRPr="00567618">
              <w:rPr>
                <w:rFonts w:ascii="Courier New" w:hAnsi="Courier New" w:cs="Courier New"/>
                <w:szCs w:val="18"/>
              </w:rPr>
              <w:t>a=rtcp-fb:99 ccm tmmbr</w:t>
            </w:r>
            <w:bookmarkEnd w:id="4079"/>
          </w:p>
        </w:tc>
      </w:tr>
      <w:bookmarkEnd w:id="4075"/>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0" w:name="_MCCTEMPBM_CRPT86940408___7"/>
            <w:bookmarkStart w:id="4081" w:name="MCCQCTEMPBM_00000104" w:colFirst="0" w:colLast="0"/>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2" w:name="_MCCTEMPBM_CRPT86940409___7"/>
            <w:bookmarkEnd w:id="4080"/>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3" w:name="_MCCTEMPBM_CRPT86940410___7"/>
            <w:bookmarkEnd w:id="4082"/>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4" w:name="_MCCTEMPBM_CRPT86940411___7"/>
            <w:bookmarkEnd w:id="4083"/>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5" w:name="_MCCTEMPBM_CRPT86940412___7"/>
            <w:bookmarkEnd w:id="4084"/>
            <w:r w:rsidRPr="00567618">
              <w:rPr>
                <w:rFonts w:ascii="Courier New" w:hAnsi="Courier New" w:cs="Courier New"/>
                <w:szCs w:val="18"/>
              </w:rPr>
              <w:t>a=rtcp-fb:99 ccm tmmbr</w:t>
            </w:r>
            <w:bookmarkEnd w:id="4085"/>
          </w:p>
        </w:tc>
      </w:tr>
      <w:bookmarkEnd w:id="4081"/>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86" w:name="_Toc26369551"/>
      <w:bookmarkStart w:id="4087" w:name="_Toc36227433"/>
      <w:bookmarkStart w:id="4088" w:name="_Toc36228448"/>
      <w:bookmarkStart w:id="4089" w:name="_Toc36229075"/>
      <w:bookmarkStart w:id="4090" w:name="_Toc68847394"/>
      <w:bookmarkStart w:id="4091" w:name="_Toc74611329"/>
      <w:bookmarkStart w:id="4092" w:name="_Toc75566608"/>
      <w:bookmarkStart w:id="4093" w:name="_Toc89790160"/>
      <w:bookmarkStart w:id="4094" w:name="_Toc99466797"/>
      <w:bookmarkStart w:id="4095" w:name="_Toc170382933"/>
      <w:r w:rsidRPr="00567618">
        <w:t>A.4.2e</w:t>
      </w:r>
      <w:r w:rsidRPr="00567618">
        <w:tab/>
        <w:t>SDP Examples with ROI</w:t>
      </w:r>
      <w:bookmarkEnd w:id="4086"/>
      <w:bookmarkEnd w:id="4087"/>
      <w:bookmarkEnd w:id="4088"/>
      <w:bookmarkEnd w:id="4089"/>
      <w:bookmarkEnd w:id="4090"/>
      <w:bookmarkEnd w:id="4091"/>
      <w:bookmarkEnd w:id="4092"/>
      <w:bookmarkEnd w:id="4093"/>
      <w:bookmarkEnd w:id="4094"/>
      <w:bookmarkEnd w:id="4095"/>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96" w:name="_MCCTEMPBM_CRPT86940413___7"/>
            <w:bookmarkStart w:id="4097" w:name="_MCCTEMPBM_CRPT86940417___7" w:colFirst="0" w:colLast="0"/>
            <w:bookmarkStart w:id="4098" w:name="MCCQCTEMPBM_00000105"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99" w:name="_MCCTEMPBM_CRPT86940414___7"/>
            <w:bookmarkEnd w:id="4096"/>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0" w:name="_MCCTEMPBM_CRPT86940415___7"/>
            <w:bookmarkEnd w:id="4099"/>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1" w:name="_MCCTEMPBM_CRPT86940416___7"/>
            <w:bookmarkEnd w:id="4100"/>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01"/>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97"/>
      <w:bookmarkEnd w:id="4098"/>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2" w:name="_MCCTEMPBM_CRPT86940418___7"/>
            <w:bookmarkStart w:id="4103" w:name="_MCCTEMPBM_CRPT86940422___7" w:colFirst="0" w:colLast="0"/>
            <w:bookmarkStart w:id="4104" w:name="MCCQCTEMPBM_00000106"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5" w:name="_MCCTEMPBM_CRPT86940419___7"/>
            <w:bookmarkEnd w:id="4102"/>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6" w:name="_MCCTEMPBM_CRPT86940420___7"/>
            <w:bookmarkEnd w:id="4105"/>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7" w:name="_MCCTEMPBM_CRPT86940421___7"/>
            <w:bookmarkEnd w:id="4106"/>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07"/>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103"/>
      <w:bookmarkEnd w:id="4104"/>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8" w:name="_MCCTEMPBM_CRPT86940423___7"/>
            <w:bookmarkStart w:id="4109" w:name="_MCCTEMPBM_CRPT86940427___7" w:colFirst="0" w:colLast="0"/>
            <w:bookmarkStart w:id="4110" w:name="MCCQCTEMPBM_0000010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11" w:name="_MCCTEMPBM_CRPT86940424___7"/>
            <w:bookmarkEnd w:id="4108"/>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2" w:name="_MCCTEMPBM_CRPT86940425___7"/>
            <w:bookmarkEnd w:id="4111"/>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113" w:name="_MCCTEMPBM_CRPT86940426___7"/>
            <w:bookmarkEnd w:id="4112"/>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13"/>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109"/>
      <w:bookmarkEnd w:id="4110"/>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4" w:name="_MCCTEMPBM_CRPT86940428___7"/>
            <w:bookmarkStart w:id="4115" w:name="_MCCTEMPBM_CRPT86940432___7" w:colFirst="0" w:colLast="0"/>
            <w:bookmarkStart w:id="4116" w:name="MCCQCTEMPBM_00000108"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17" w:name="_MCCTEMPBM_CRPT86940429___7"/>
            <w:bookmarkEnd w:id="4114"/>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8" w:name="_MCCTEMPBM_CRPT86940430___7"/>
            <w:bookmarkEnd w:id="4117"/>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119" w:name="_MCCTEMPBM_CRPT86940431___7"/>
            <w:bookmarkEnd w:id="4118"/>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19"/>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115"/>
      <w:bookmarkEnd w:id="4116"/>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0" w:name="_MCCTEMPBM_CRPT86940433___7"/>
            <w:bookmarkStart w:id="4121" w:name="_MCCTEMPBM_CRPT86940437___7" w:colFirst="0" w:colLast="0"/>
            <w:bookmarkStart w:id="4122" w:name="MCCQCTEMPBM_00000109"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3" w:name="_MCCTEMPBM_CRPT86940434___7"/>
            <w:bookmarkEnd w:id="4120"/>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4" w:name="_MCCTEMPBM_CRPT86940435___7"/>
            <w:bookmarkEnd w:id="4123"/>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5" w:name="_MCCTEMPBM_CRPT86940436___7"/>
            <w:bookmarkEnd w:id="4124"/>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25"/>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121"/>
      <w:bookmarkEnd w:id="4122"/>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6" w:name="_MCCTEMPBM_CRPT86940438___7"/>
            <w:bookmarkStart w:id="4127" w:name="_MCCTEMPBM_CRPT86940442___7" w:colFirst="0" w:colLast="0"/>
            <w:bookmarkStart w:id="4128" w:name="MCCQCTEMPBM_00000110"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9" w:name="_MCCTEMPBM_CRPT86940439___7"/>
            <w:bookmarkEnd w:id="4126"/>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0" w:name="_MCCTEMPBM_CRPT86940440___7"/>
            <w:bookmarkEnd w:id="4129"/>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1" w:name="_MCCTEMPBM_CRPT86940441___7"/>
            <w:bookmarkEnd w:id="4130"/>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31"/>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127"/>
      <w:bookmarkEnd w:id="4128"/>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2" w:name="_MCCTEMPBM_CRPT86940443___7"/>
            <w:bookmarkStart w:id="4133" w:name="_MCCTEMPBM_CRPT86940447___7" w:colFirst="0" w:colLast="0"/>
            <w:bookmarkStart w:id="4134" w:name="MCCQCTEMPBM_00000111"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5" w:name="_MCCTEMPBM_CRPT86940444___7"/>
            <w:bookmarkEnd w:id="4132"/>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6" w:name="_MCCTEMPBM_CRPT86940445___7"/>
            <w:bookmarkEnd w:id="4135"/>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137" w:name="_MCCTEMPBM_CRPT86940446___7"/>
            <w:bookmarkEnd w:id="4136"/>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37"/>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133"/>
      <w:bookmarkEnd w:id="4134"/>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8" w:name="_MCCTEMPBM_CRPT86940448___7"/>
            <w:bookmarkStart w:id="4139" w:name="_MCCTEMPBM_CRPT86940452___7" w:colFirst="0" w:colLast="0"/>
            <w:bookmarkStart w:id="4140" w:name="MCCQCTEMPBM_00000112"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41" w:name="_MCCTEMPBM_CRPT86940449___7"/>
            <w:bookmarkEnd w:id="4138"/>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42" w:name="_MCCTEMPBM_CRPT86940450___7"/>
            <w:bookmarkEnd w:id="4141"/>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143" w:name="_MCCTEMPBM_CRPT86940451___7"/>
            <w:bookmarkEnd w:id="4142"/>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43"/>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139"/>
      <w:bookmarkEnd w:id="4140"/>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144" w:name="_Toc26369552"/>
      <w:bookmarkStart w:id="4145" w:name="_Toc36227434"/>
      <w:bookmarkStart w:id="4146" w:name="_Toc36228449"/>
      <w:bookmarkStart w:id="4147" w:name="_Toc36229076"/>
      <w:bookmarkStart w:id="4148" w:name="_Toc68847395"/>
      <w:bookmarkStart w:id="4149" w:name="_Toc74611330"/>
      <w:bookmarkStart w:id="4150" w:name="_Toc75566609"/>
      <w:bookmarkStart w:id="4151" w:name="_Toc89790161"/>
      <w:bookmarkStart w:id="4152" w:name="_Toc99466798"/>
      <w:bookmarkStart w:id="4153" w:name="_Toc170382934"/>
      <w:r w:rsidRPr="00567618">
        <w:t>A.4.3</w:t>
      </w:r>
      <w:r w:rsidRPr="00567618">
        <w:tab/>
        <w:t>Void</w:t>
      </w:r>
      <w:bookmarkEnd w:id="4144"/>
      <w:bookmarkEnd w:id="4145"/>
      <w:bookmarkEnd w:id="4146"/>
      <w:bookmarkEnd w:id="4147"/>
      <w:bookmarkEnd w:id="4148"/>
      <w:bookmarkEnd w:id="4149"/>
      <w:bookmarkEnd w:id="4150"/>
      <w:bookmarkEnd w:id="4151"/>
      <w:bookmarkEnd w:id="4152"/>
      <w:bookmarkEnd w:id="4153"/>
    </w:p>
    <w:p w14:paraId="6C4549B8" w14:textId="77777777" w:rsidR="00FC7E52" w:rsidRPr="00567618" w:rsidRDefault="00FC7E52" w:rsidP="00FC7E52">
      <w:pPr>
        <w:pStyle w:val="Heading2"/>
      </w:pPr>
      <w:bookmarkStart w:id="4154" w:name="_Toc26369553"/>
      <w:bookmarkStart w:id="4155" w:name="_Toc36227435"/>
      <w:bookmarkStart w:id="4156" w:name="_Toc36228450"/>
      <w:bookmarkStart w:id="4157" w:name="_Toc36229077"/>
      <w:bookmarkStart w:id="4158" w:name="_Toc68847396"/>
      <w:bookmarkStart w:id="4159" w:name="_Toc74611331"/>
      <w:bookmarkStart w:id="4160" w:name="_Toc75566610"/>
      <w:bookmarkStart w:id="4161" w:name="_Toc89790162"/>
      <w:bookmarkStart w:id="4162" w:name="_Toc99466799"/>
      <w:bookmarkStart w:id="4163" w:name="_Toc170382935"/>
      <w:r w:rsidRPr="00567618">
        <w:t>A.4.4</w:t>
      </w:r>
      <w:r w:rsidRPr="00567618">
        <w:tab/>
        <w:t>Void</w:t>
      </w:r>
      <w:bookmarkEnd w:id="4154"/>
      <w:bookmarkEnd w:id="4155"/>
      <w:bookmarkEnd w:id="4156"/>
      <w:bookmarkEnd w:id="4157"/>
      <w:bookmarkEnd w:id="4158"/>
      <w:bookmarkEnd w:id="4159"/>
      <w:bookmarkEnd w:id="4160"/>
      <w:bookmarkEnd w:id="4161"/>
      <w:bookmarkEnd w:id="4162"/>
      <w:bookmarkEnd w:id="4163"/>
    </w:p>
    <w:p w14:paraId="392A02C4" w14:textId="77777777" w:rsidR="00FC7E52" w:rsidRPr="00567618" w:rsidRDefault="00FC7E52" w:rsidP="00FC7E52">
      <w:pPr>
        <w:pStyle w:val="Heading2"/>
      </w:pPr>
      <w:bookmarkStart w:id="4164" w:name="_Toc26369554"/>
      <w:bookmarkStart w:id="4165" w:name="_Toc36227436"/>
      <w:bookmarkStart w:id="4166" w:name="_Toc36228451"/>
      <w:bookmarkStart w:id="4167" w:name="_Toc36229078"/>
      <w:bookmarkStart w:id="4168" w:name="_Toc68847397"/>
      <w:bookmarkStart w:id="4169" w:name="_Toc74611332"/>
      <w:bookmarkStart w:id="4170" w:name="_Toc75566611"/>
      <w:bookmarkStart w:id="4171" w:name="_Toc89790163"/>
      <w:bookmarkStart w:id="4172" w:name="_Toc99466800"/>
      <w:bookmarkStart w:id="4173" w:name="_Toc170382936"/>
      <w:r w:rsidRPr="00567618">
        <w:t>A.4.4a</w:t>
      </w:r>
      <w:r w:rsidRPr="00567618">
        <w:tab/>
        <w:t xml:space="preserve">H.264/AVC with </w:t>
      </w:r>
      <w:r w:rsidRPr="00567618">
        <w:rPr>
          <w:rFonts w:cs="Arial"/>
        </w:rPr>
        <w:t>"imageattr" attribute</w:t>
      </w:r>
      <w:bookmarkEnd w:id="4164"/>
      <w:bookmarkEnd w:id="4165"/>
      <w:bookmarkEnd w:id="4166"/>
      <w:bookmarkEnd w:id="4167"/>
      <w:bookmarkEnd w:id="4168"/>
      <w:bookmarkEnd w:id="4169"/>
      <w:bookmarkEnd w:id="4170"/>
      <w:bookmarkEnd w:id="4171"/>
      <w:bookmarkEnd w:id="4172"/>
      <w:bookmarkEnd w:id="4173"/>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74" w:name="_MCCTEMPBM_CRPT86940453___7"/>
            <w:bookmarkStart w:id="4175" w:name="_MCCTEMPBM_CRPT86940457___7" w:colFirst="0" w:colLast="0"/>
            <w:bookmarkStart w:id="4176" w:name="MCCQCTEMPBM_00000113"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77" w:name="_MCCTEMPBM_CRPT86940454___7"/>
            <w:bookmarkEnd w:id="4174"/>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78" w:name="_MCCTEMPBM_CRPT86940455___7"/>
            <w:bookmarkEnd w:id="4177"/>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79" w:name="_MCCTEMPBM_CRPT86940456___7"/>
            <w:bookmarkEnd w:id="4178"/>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79"/>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75"/>
      <w:bookmarkEnd w:id="4176"/>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80" w:name="_MCCTEMPBM_CRPT86940458___7" w:colFirst="0" w:colLast="0"/>
            <w:bookmarkStart w:id="4181" w:name="MCCQCTEMPBM_00000114"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80"/>
      <w:bookmarkEnd w:id="4181"/>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82" w:name="_MCCTEMPBM_CRPT86940459___7" w:colFirst="0" w:colLast="0"/>
            <w:bookmarkStart w:id="4183" w:name="MCCQCTEMPBM_00000115"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82"/>
      <w:bookmarkEnd w:id="4183"/>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84" w:name="_MCCTEMPBM_CRPT86940460___7" w:colFirst="0" w:colLast="0"/>
            <w:bookmarkStart w:id="4185" w:name="MCCQCTEMPBM_00000116"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84"/>
      <w:bookmarkEnd w:id="4185"/>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86" w:name="_Toc26369555"/>
      <w:bookmarkStart w:id="4187" w:name="_Toc36227437"/>
      <w:bookmarkStart w:id="4188" w:name="_Toc36228452"/>
      <w:bookmarkStart w:id="4189" w:name="_Toc36229079"/>
      <w:bookmarkStart w:id="4190" w:name="_Toc68847398"/>
      <w:bookmarkStart w:id="4191" w:name="_Toc74611333"/>
      <w:bookmarkStart w:id="4192" w:name="_Toc75566612"/>
      <w:bookmarkStart w:id="4193" w:name="_Toc89790164"/>
      <w:bookmarkStart w:id="4194" w:name="_Toc99466801"/>
      <w:bookmarkStart w:id="4195" w:name="_Toc170382937"/>
      <w:r w:rsidRPr="00567618">
        <w:t>A.4.4a.1</w:t>
      </w:r>
      <w:r w:rsidRPr="00567618">
        <w:tab/>
        <w:t>H.264/AVC with "imageattr" attribute – different image sizes in SDP offer and answer</w:t>
      </w:r>
      <w:bookmarkEnd w:id="4186"/>
      <w:bookmarkEnd w:id="4187"/>
      <w:bookmarkEnd w:id="4188"/>
      <w:bookmarkEnd w:id="4189"/>
      <w:bookmarkEnd w:id="4190"/>
      <w:bookmarkEnd w:id="4191"/>
      <w:bookmarkEnd w:id="4192"/>
      <w:bookmarkEnd w:id="4193"/>
      <w:bookmarkEnd w:id="4194"/>
      <w:bookmarkEnd w:id="4195"/>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96" w:name="_MCCTEMPBM_CRPT86940461___7"/>
            <w:bookmarkStart w:id="4197" w:name="_MCCTEMPBM_CRPT86940465___7" w:colFirst="0" w:colLast="0"/>
            <w:bookmarkStart w:id="4198" w:name="MCCQCTEMPBM_0000011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199" w:name="_MCCTEMPBM_CRPT86940462___7"/>
            <w:bookmarkEnd w:id="4196"/>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200" w:name="_MCCTEMPBM_CRPT86940463___7"/>
            <w:bookmarkEnd w:id="4199"/>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201" w:name="_MCCTEMPBM_CRPT86940464___7"/>
            <w:bookmarkEnd w:id="4200"/>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01"/>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97"/>
      <w:bookmarkEnd w:id="4198"/>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202" w:name="_MCCTEMPBM_CRPT86940466___7" w:colFirst="0" w:colLast="0"/>
            <w:bookmarkStart w:id="4203" w:name="MCCQCTEMPBM_00000118"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202"/>
      <w:bookmarkEnd w:id="4203"/>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204" w:name="_Toc26369556"/>
      <w:bookmarkStart w:id="4205" w:name="_Toc36227438"/>
      <w:bookmarkStart w:id="4206" w:name="_Toc36228453"/>
      <w:bookmarkStart w:id="4207" w:name="_Toc36229080"/>
      <w:bookmarkStart w:id="4208" w:name="_Toc68847399"/>
      <w:bookmarkStart w:id="4209" w:name="_Toc74611334"/>
      <w:bookmarkStart w:id="4210" w:name="_Toc75566613"/>
      <w:bookmarkStart w:id="4211" w:name="_Toc89790165"/>
      <w:bookmarkStart w:id="4212" w:name="_Toc99466802"/>
      <w:bookmarkStart w:id="4213" w:name="_Toc170382938"/>
      <w:r w:rsidRPr="00567618">
        <w:t>A.4.4a.2</w:t>
      </w:r>
      <w:r w:rsidRPr="00567618">
        <w:tab/>
        <w:t>H.264/AVC with "imageattr" attribute – different payload type numbers in offer and answer</w:t>
      </w:r>
      <w:bookmarkEnd w:id="4204"/>
      <w:bookmarkEnd w:id="4205"/>
      <w:bookmarkEnd w:id="4206"/>
      <w:bookmarkEnd w:id="4207"/>
      <w:bookmarkEnd w:id="4208"/>
      <w:bookmarkEnd w:id="4209"/>
      <w:bookmarkEnd w:id="4210"/>
      <w:bookmarkEnd w:id="4211"/>
      <w:bookmarkEnd w:id="4212"/>
      <w:bookmarkEnd w:id="4213"/>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214" w:name="_MCCTEMPBM_CRPT86940467___7"/>
            <w:bookmarkStart w:id="4215" w:name="_MCCTEMPBM_CRPT86940471___7" w:colFirst="0" w:colLast="0"/>
            <w:bookmarkStart w:id="4216" w:name="MCCQCTEMPBM_00000119"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217" w:name="_MCCTEMPBM_CRPT86940468___7"/>
            <w:bookmarkEnd w:id="4214"/>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218" w:name="_MCCTEMPBM_CRPT86940469___7"/>
            <w:bookmarkEnd w:id="4217"/>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219" w:name="_MCCTEMPBM_CRPT86940470___7"/>
            <w:bookmarkEnd w:id="4218"/>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19"/>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215"/>
      <w:bookmarkEnd w:id="4216"/>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220" w:name="_MCCTEMPBM_CRPT86940472___7"/>
            <w:bookmarkStart w:id="4221" w:name="_MCCTEMPBM_CRPT86940474___7" w:colFirst="0" w:colLast="0"/>
            <w:bookmarkStart w:id="4222" w:name="MCCQCTEMPBM_00000120"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223" w:name="_MCCTEMPBM_CRPT86940473___7"/>
            <w:bookmarkEnd w:id="4220"/>
            <w:r w:rsidRPr="00567618">
              <w:rPr>
                <w:rFonts w:ascii="Courier New" w:hAnsi="Courier New" w:cs="Courier New"/>
                <w:szCs w:val="18"/>
              </w:rPr>
              <w:t xml:space="preserve">     sprop-parameter-sets=Z0LgC5ZUCg/I,aM4BrFSAa</w:t>
            </w:r>
          </w:p>
          <w:bookmarkEnd w:id="4223"/>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221"/>
      <w:bookmarkEnd w:id="4222"/>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224" w:name="_Toc26369557"/>
      <w:bookmarkStart w:id="4225" w:name="_Toc36227439"/>
      <w:bookmarkStart w:id="4226" w:name="_Toc36228454"/>
      <w:bookmarkStart w:id="4227" w:name="_Toc36229081"/>
      <w:bookmarkStart w:id="4228" w:name="_Toc68847400"/>
      <w:bookmarkStart w:id="4229" w:name="_Toc74611335"/>
      <w:bookmarkStart w:id="4230" w:name="_Toc75566614"/>
      <w:bookmarkStart w:id="4231" w:name="_Toc89790166"/>
      <w:bookmarkStart w:id="4232" w:name="_Toc99466803"/>
      <w:bookmarkStart w:id="4233" w:name="_Toc170382939"/>
      <w:r w:rsidRPr="00567618">
        <w:t>A.4.4b</w:t>
      </w:r>
      <w:r w:rsidRPr="00567618">
        <w:tab/>
        <w:t xml:space="preserve">H.264/AVC with </w:t>
      </w:r>
      <w:r w:rsidRPr="00567618">
        <w:rPr>
          <w:rFonts w:cs="Arial"/>
        </w:rPr>
        <w:t>"imageattr" attribute with multiple rtpmaps</w:t>
      </w:r>
      <w:bookmarkEnd w:id="4224"/>
      <w:bookmarkEnd w:id="4225"/>
      <w:bookmarkEnd w:id="4226"/>
      <w:bookmarkEnd w:id="4227"/>
      <w:bookmarkEnd w:id="4228"/>
      <w:bookmarkEnd w:id="4229"/>
      <w:bookmarkEnd w:id="4230"/>
      <w:bookmarkEnd w:id="4231"/>
      <w:bookmarkEnd w:id="4232"/>
      <w:bookmarkEnd w:id="4233"/>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234" w:name="_MCCTEMPBM_CRPT86940475___7"/>
            <w:bookmarkStart w:id="4235" w:name="_MCCTEMPBM_CRPT86940480___7" w:colFirst="0" w:colLast="0"/>
            <w:bookmarkStart w:id="4236" w:name="MCCQCTEMPBM_00000121"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237" w:name="_MCCTEMPBM_CRPT86940476___7"/>
            <w:bookmarkEnd w:id="4234"/>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238" w:name="_MCCTEMPBM_CRPT86940477___7"/>
            <w:bookmarkEnd w:id="4237"/>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238"/>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239"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240" w:name="_MCCTEMPBM_CRPT86940479___7"/>
            <w:bookmarkEnd w:id="4239"/>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40"/>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235"/>
      <w:bookmarkEnd w:id="4236"/>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241" w:name="_MCCTEMPBM_CRPT86940481___7" w:colFirst="0" w:colLast="0"/>
            <w:bookmarkStart w:id="4242" w:name="MCCQCTEMPBM_00000122"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241"/>
      <w:bookmarkEnd w:id="4242"/>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243" w:name="_Toc26369558"/>
      <w:bookmarkStart w:id="4244" w:name="_Toc36227440"/>
      <w:bookmarkStart w:id="4245" w:name="_Toc36228455"/>
      <w:bookmarkStart w:id="4246" w:name="_Toc36229082"/>
      <w:bookmarkStart w:id="4247" w:name="_Toc68847401"/>
      <w:bookmarkStart w:id="4248" w:name="_Toc74611336"/>
      <w:bookmarkStart w:id="4249" w:name="_Toc75566615"/>
      <w:bookmarkStart w:id="4250" w:name="_Toc89790167"/>
      <w:bookmarkStart w:id="4251" w:name="_Toc99466804"/>
      <w:bookmarkStart w:id="4252" w:name="_Toc170382940"/>
      <w:r w:rsidRPr="00567618">
        <w:rPr>
          <w:noProof/>
        </w:rPr>
        <w:t>A.4.5</w:t>
      </w:r>
      <w:r w:rsidRPr="00567618">
        <w:rPr>
          <w:noProof/>
        </w:rPr>
        <w:tab/>
        <w:t>H.264 with asymmetric video streams</w:t>
      </w:r>
      <w:bookmarkEnd w:id="4243"/>
      <w:bookmarkEnd w:id="4244"/>
      <w:bookmarkEnd w:id="4245"/>
      <w:bookmarkEnd w:id="4246"/>
      <w:bookmarkEnd w:id="4247"/>
      <w:bookmarkEnd w:id="4248"/>
      <w:bookmarkEnd w:id="4249"/>
      <w:bookmarkEnd w:id="4250"/>
      <w:bookmarkEnd w:id="4251"/>
      <w:bookmarkEnd w:id="4252"/>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3" w:name="_MCCTEMPBM_CRPT86940482___4"/>
            <w:r w:rsidRPr="00567618">
              <w:rPr>
                <w:rFonts w:ascii="Arial" w:hAnsi="Arial"/>
                <w:b/>
                <w:sz w:val="18"/>
              </w:rPr>
              <w:t>SDP offer</w:t>
            </w:r>
            <w:bookmarkEnd w:id="4253"/>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4" w:name="_MCCTEMPBM_CRPT86940483___7" w:colFirst="0" w:colLast="0"/>
            <w:bookmarkStart w:id="4255" w:name="MCCQCTEMPBM_00000123"/>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255"/>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6" w:name="_MCCTEMPBM_CRPT86940484___4"/>
            <w:bookmarkEnd w:id="4254"/>
            <w:r w:rsidRPr="00567618">
              <w:rPr>
                <w:rFonts w:ascii="Arial" w:hAnsi="Arial"/>
                <w:b/>
                <w:sz w:val="18"/>
              </w:rPr>
              <w:t>SDP answer</w:t>
            </w:r>
            <w:bookmarkEnd w:id="4256"/>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7"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257"/>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258" w:name="_Toc26369559"/>
      <w:bookmarkStart w:id="4259" w:name="_Toc36227441"/>
      <w:bookmarkStart w:id="4260" w:name="_Toc36228456"/>
      <w:bookmarkStart w:id="4261" w:name="_Toc36229083"/>
      <w:bookmarkStart w:id="4262" w:name="_Toc68847402"/>
      <w:bookmarkStart w:id="4263" w:name="_Toc74611337"/>
      <w:bookmarkStart w:id="4264" w:name="_Toc75566616"/>
      <w:bookmarkStart w:id="4265" w:name="_Toc89790168"/>
      <w:bookmarkStart w:id="4266" w:name="_Toc99466805"/>
      <w:bookmarkStart w:id="4267" w:name="_MCCTEMPBM_CRPT86940486___5"/>
      <w:bookmarkStart w:id="4268" w:name="_Toc170382941"/>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258"/>
      <w:bookmarkEnd w:id="4259"/>
      <w:bookmarkEnd w:id="4260"/>
      <w:bookmarkEnd w:id="4261"/>
      <w:bookmarkEnd w:id="4262"/>
      <w:bookmarkEnd w:id="4263"/>
      <w:bookmarkEnd w:id="4264"/>
      <w:bookmarkEnd w:id="4265"/>
      <w:bookmarkEnd w:id="4266"/>
      <w:bookmarkEnd w:id="4268"/>
    </w:p>
    <w:p w14:paraId="52A9E2F8" w14:textId="77777777" w:rsidR="00FC7E52" w:rsidRPr="00567618" w:rsidRDefault="00FC7E52" w:rsidP="00FC7E52">
      <w:pPr>
        <w:rPr>
          <w:color w:val="000000"/>
        </w:rPr>
      </w:pPr>
      <w:bookmarkStart w:id="4269" w:name="_MCCTEMPBM_CRPT86940487___5"/>
      <w:bookmarkEnd w:id="4267"/>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270" w:name="_MCCTEMPBM_CRPT86940488___5"/>
      <w:bookmarkEnd w:id="4269"/>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271" w:name="_MCCTEMPBM_CRPT86940489___5"/>
            <w:bookmarkEnd w:id="4270"/>
            <w:r w:rsidRPr="00567618">
              <w:rPr>
                <w:color w:val="000000"/>
              </w:rPr>
              <w:t>SDP offer</w:t>
            </w:r>
            <w:bookmarkEnd w:id="4271"/>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272" w:name="_MCCTEMPBM_CRPT86940490___7"/>
            <w:bookmarkStart w:id="4273" w:name="_MCCTEMPBM_CRPT86940494___7" w:colFirst="0" w:colLast="0"/>
            <w:bookmarkStart w:id="4274" w:name="MCCQCTEMPBM_00000124"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275" w:name="_MCCTEMPBM_CRPT86940491___7"/>
            <w:bookmarkEnd w:id="4272"/>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276" w:name="_MCCTEMPBM_CRPT86940492___7"/>
            <w:bookmarkEnd w:id="4275"/>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277" w:name="_MCCTEMPBM_CRPT86940493___7"/>
            <w:bookmarkEnd w:id="4276"/>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277"/>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273"/>
      <w:bookmarkEnd w:id="4274"/>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78"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79" w:name="_MCCTEMPBM_CRPT86940496___5"/>
      <w:bookmarkEnd w:id="4278"/>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80" w:name="_MCCTEMPBM_CRPT86940497___5"/>
            <w:bookmarkEnd w:id="4279"/>
            <w:r w:rsidRPr="00567618">
              <w:rPr>
                <w:color w:val="000000"/>
              </w:rPr>
              <w:t>SDP answer</w:t>
            </w:r>
            <w:bookmarkEnd w:id="4280"/>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81" w:name="_MCCTEMPBM_CRPT86940498___7"/>
            <w:bookmarkStart w:id="4282" w:name="MCCQCTEMPBM_00000125" w:colFirst="0" w:colLast="0"/>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83" w:name="_MCCTEMPBM_CRPT86940499___7"/>
            <w:bookmarkEnd w:id="4281"/>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84" w:name="_MCCTEMPBM_CRPT86940500___7"/>
            <w:bookmarkEnd w:id="4283"/>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85" w:name="_MCCTEMPBM_CRPT86940501___7"/>
            <w:bookmarkEnd w:id="4284"/>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85"/>
          <w:p w14:paraId="73743DDA" w14:textId="77777777" w:rsidR="00FC7E52" w:rsidRPr="00567618" w:rsidRDefault="00FC7E52" w:rsidP="00DD54CD">
            <w:pPr>
              <w:keepNext/>
              <w:keepLines/>
              <w:spacing w:after="0"/>
              <w:rPr>
                <w:color w:val="000000"/>
              </w:rPr>
            </w:pPr>
          </w:p>
        </w:tc>
      </w:tr>
      <w:bookmarkEnd w:id="4282"/>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86" w:name="_Toc26369560"/>
      <w:bookmarkStart w:id="4287" w:name="_Toc36227442"/>
      <w:bookmarkStart w:id="4288" w:name="_Toc36228457"/>
      <w:bookmarkStart w:id="4289" w:name="_Toc36229084"/>
      <w:bookmarkStart w:id="4290" w:name="_Toc68847403"/>
      <w:bookmarkStart w:id="4291" w:name="_Toc74611338"/>
      <w:bookmarkStart w:id="4292" w:name="_Toc75566617"/>
      <w:bookmarkStart w:id="4293" w:name="_Toc89790169"/>
      <w:bookmarkStart w:id="4294" w:name="_Toc99466806"/>
      <w:bookmarkStart w:id="4295" w:name="_Toc170382942"/>
      <w:r w:rsidRPr="00567618">
        <w:t>A.4.7</w:t>
      </w:r>
      <w:r w:rsidRPr="00567618">
        <w:tab/>
        <w:t>H.264 (AVC) and H.265 (HEVC)</w:t>
      </w:r>
      <w:bookmarkEnd w:id="4286"/>
      <w:bookmarkEnd w:id="4287"/>
      <w:bookmarkEnd w:id="4288"/>
      <w:bookmarkEnd w:id="4289"/>
      <w:bookmarkEnd w:id="4290"/>
      <w:bookmarkEnd w:id="4291"/>
      <w:bookmarkEnd w:id="4292"/>
      <w:bookmarkEnd w:id="4293"/>
      <w:bookmarkEnd w:id="4294"/>
      <w:bookmarkEnd w:id="4295"/>
    </w:p>
    <w:p w14:paraId="10C80039" w14:textId="77777777" w:rsidR="00FC7E52" w:rsidRPr="00567618" w:rsidRDefault="00FC7E52" w:rsidP="00FC7E52">
      <w:pPr>
        <w:pStyle w:val="Heading3"/>
      </w:pPr>
      <w:bookmarkStart w:id="4296" w:name="_Toc26369561"/>
      <w:bookmarkStart w:id="4297" w:name="_Toc36227443"/>
      <w:bookmarkStart w:id="4298" w:name="_Toc36228458"/>
      <w:bookmarkStart w:id="4299" w:name="_Toc36229085"/>
      <w:bookmarkStart w:id="4300" w:name="_Toc68847404"/>
      <w:bookmarkStart w:id="4301" w:name="_Toc74611339"/>
      <w:bookmarkStart w:id="4302" w:name="_Toc75566618"/>
      <w:bookmarkStart w:id="4303" w:name="_Toc89790170"/>
      <w:bookmarkStart w:id="4304" w:name="_Toc99466807"/>
      <w:bookmarkStart w:id="4305" w:name="_Toc170382943"/>
      <w:r w:rsidRPr="00567618">
        <w:t>A.4.7.1</w:t>
      </w:r>
      <w:r w:rsidRPr="00567618">
        <w:tab/>
      </w:r>
      <w:r w:rsidRPr="00567618">
        <w:rPr>
          <w:lang w:eastAsia="ko-KR"/>
        </w:rPr>
        <w:t>MTSI client</w:t>
      </w:r>
      <w:r w:rsidRPr="00567618">
        <w:t xml:space="preserve"> with 848x480 resolution 5 inch display</w:t>
      </w:r>
      <w:bookmarkEnd w:id="4296"/>
      <w:bookmarkEnd w:id="4297"/>
      <w:bookmarkEnd w:id="4298"/>
      <w:bookmarkEnd w:id="4299"/>
      <w:bookmarkEnd w:id="4300"/>
      <w:bookmarkEnd w:id="4301"/>
      <w:bookmarkEnd w:id="4302"/>
      <w:bookmarkEnd w:id="4303"/>
      <w:bookmarkEnd w:id="4304"/>
      <w:bookmarkEnd w:id="4305"/>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306" w:name="_Toc26369562"/>
      <w:bookmarkStart w:id="4307" w:name="_Toc36227444"/>
      <w:bookmarkStart w:id="4308" w:name="_Toc36228459"/>
      <w:bookmarkStart w:id="4309" w:name="_Toc36229086"/>
      <w:bookmarkStart w:id="4310" w:name="_Toc68847405"/>
      <w:bookmarkStart w:id="4311" w:name="_Toc74611340"/>
      <w:bookmarkStart w:id="4312" w:name="_Toc75566619"/>
      <w:bookmarkStart w:id="4313" w:name="_Toc89790171"/>
      <w:bookmarkStart w:id="4314" w:name="_Toc99466808"/>
      <w:bookmarkStart w:id="4315" w:name="_Toc170382944"/>
      <w:r w:rsidRPr="00567618">
        <w:t>A.4.7.2</w:t>
      </w:r>
      <w:r w:rsidRPr="00567618">
        <w:tab/>
      </w:r>
      <w:r w:rsidRPr="00567618">
        <w:rPr>
          <w:lang w:eastAsia="ko-KR"/>
        </w:rPr>
        <w:t>MTSI client</w:t>
      </w:r>
      <w:r w:rsidRPr="00567618">
        <w:t xml:space="preserve"> with 1280x720 resolution 5 inch display</w:t>
      </w:r>
      <w:bookmarkEnd w:id="4306"/>
      <w:bookmarkEnd w:id="4307"/>
      <w:bookmarkEnd w:id="4308"/>
      <w:bookmarkEnd w:id="4309"/>
      <w:bookmarkEnd w:id="4310"/>
      <w:bookmarkEnd w:id="4311"/>
      <w:bookmarkEnd w:id="4312"/>
      <w:bookmarkEnd w:id="4313"/>
      <w:bookmarkEnd w:id="4314"/>
      <w:bookmarkEnd w:id="4315"/>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316" w:name="_Toc26369563"/>
      <w:bookmarkStart w:id="4317" w:name="_Toc36227445"/>
      <w:bookmarkStart w:id="4318" w:name="_Toc36228460"/>
      <w:bookmarkStart w:id="4319" w:name="_Toc36229087"/>
      <w:bookmarkStart w:id="4320" w:name="_Toc68847406"/>
      <w:bookmarkStart w:id="4321" w:name="_Toc74611341"/>
      <w:bookmarkStart w:id="4322" w:name="_Toc75566620"/>
      <w:bookmarkStart w:id="4323" w:name="_Toc89790172"/>
      <w:bookmarkStart w:id="4324" w:name="_Toc99466809"/>
      <w:bookmarkStart w:id="4325" w:name="_Toc170382945"/>
      <w:r w:rsidRPr="00567618">
        <w:t>A.4.7.3</w:t>
      </w:r>
      <w:r w:rsidRPr="00567618">
        <w:tab/>
        <w:t>MTSI client with 848x480 resolution 10 inch display</w:t>
      </w:r>
      <w:bookmarkEnd w:id="4316"/>
      <w:bookmarkEnd w:id="4317"/>
      <w:bookmarkEnd w:id="4318"/>
      <w:bookmarkEnd w:id="4319"/>
      <w:bookmarkEnd w:id="4320"/>
      <w:bookmarkEnd w:id="4321"/>
      <w:bookmarkEnd w:id="4322"/>
      <w:bookmarkEnd w:id="4323"/>
      <w:bookmarkEnd w:id="4324"/>
      <w:bookmarkEnd w:id="4325"/>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326" w:name="_Toc26369564"/>
      <w:bookmarkStart w:id="4327" w:name="_Toc36227446"/>
      <w:bookmarkStart w:id="4328" w:name="_Toc36228461"/>
      <w:bookmarkStart w:id="4329" w:name="_Toc36229088"/>
      <w:bookmarkStart w:id="4330" w:name="_Toc68847407"/>
      <w:bookmarkStart w:id="4331" w:name="_Toc74611342"/>
      <w:bookmarkStart w:id="4332" w:name="_Toc75566621"/>
      <w:bookmarkStart w:id="4333" w:name="_Toc89790173"/>
      <w:bookmarkStart w:id="4334" w:name="_Toc99466810"/>
      <w:bookmarkStart w:id="4335" w:name="_Toc170382946"/>
      <w:r w:rsidRPr="00567618">
        <w:t>A.4.7.4</w:t>
      </w:r>
      <w:r w:rsidRPr="00567618">
        <w:tab/>
        <w:t>MTSI client with 1280x720 resolution 10 inch display</w:t>
      </w:r>
      <w:bookmarkEnd w:id="4326"/>
      <w:bookmarkEnd w:id="4327"/>
      <w:bookmarkEnd w:id="4328"/>
      <w:bookmarkEnd w:id="4329"/>
      <w:bookmarkEnd w:id="4330"/>
      <w:bookmarkEnd w:id="4331"/>
      <w:bookmarkEnd w:id="4332"/>
      <w:bookmarkEnd w:id="4333"/>
      <w:bookmarkEnd w:id="4334"/>
      <w:bookmarkEnd w:id="4335"/>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336" w:name="_Toc26369565"/>
      <w:bookmarkStart w:id="4337" w:name="_Toc36227447"/>
      <w:bookmarkStart w:id="4338" w:name="_Toc36228462"/>
      <w:bookmarkStart w:id="4339" w:name="_Toc36229089"/>
      <w:bookmarkStart w:id="4340" w:name="_Toc68847408"/>
      <w:bookmarkStart w:id="4341" w:name="_Toc74611343"/>
      <w:bookmarkStart w:id="4342" w:name="_Toc75566622"/>
      <w:bookmarkStart w:id="4343" w:name="_Toc89790174"/>
      <w:bookmarkStart w:id="4344" w:name="_Toc99466811"/>
      <w:bookmarkStart w:id="4345" w:name="_Toc170382947"/>
      <w:r w:rsidRPr="00567618">
        <w:rPr>
          <w:noProof/>
        </w:rPr>
        <w:t>A.4.8</w:t>
      </w:r>
      <w:r w:rsidRPr="00567618">
        <w:rPr>
          <w:noProof/>
        </w:rPr>
        <w:tab/>
        <w:t>H.264 (AVC) and H.265 (HEVC) with asymmetric video streams</w:t>
      </w:r>
      <w:bookmarkEnd w:id="4336"/>
      <w:bookmarkEnd w:id="4337"/>
      <w:bookmarkEnd w:id="4338"/>
      <w:bookmarkEnd w:id="4339"/>
      <w:bookmarkEnd w:id="4340"/>
      <w:bookmarkEnd w:id="4341"/>
      <w:bookmarkEnd w:id="4342"/>
      <w:bookmarkEnd w:id="4343"/>
      <w:bookmarkEnd w:id="4344"/>
      <w:bookmarkEnd w:id="4345"/>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0A33FF85" w:rsidR="00FC7E52" w:rsidRPr="00567618" w:rsidRDefault="00FC7E52" w:rsidP="00FC7E52">
      <w:pPr>
        <w:pStyle w:val="Heading1"/>
      </w:pPr>
      <w:bookmarkStart w:id="4346" w:name="_Toc26369566"/>
      <w:bookmarkStart w:id="4347" w:name="_Toc36227448"/>
      <w:bookmarkStart w:id="4348" w:name="_Toc36228463"/>
      <w:bookmarkStart w:id="4349" w:name="_Toc36229090"/>
      <w:bookmarkStart w:id="4350" w:name="_Toc68847409"/>
      <w:bookmarkStart w:id="4351" w:name="_Toc74611344"/>
      <w:bookmarkStart w:id="4352" w:name="_Toc75566623"/>
      <w:bookmarkStart w:id="4353" w:name="_Toc89790175"/>
      <w:bookmarkStart w:id="4354" w:name="_Toc99466812"/>
      <w:bookmarkStart w:id="4355" w:name="_Toc170382948"/>
      <w:r w:rsidRPr="00567618">
        <w:t>A.5</w:t>
      </w:r>
      <w:r w:rsidRPr="00567618">
        <w:tab/>
        <w:t xml:space="preserve">SDP offers </w:t>
      </w:r>
      <w:r w:rsidR="00E169B7" w:rsidRPr="00853A42">
        <w:t>and answers</w:t>
      </w:r>
      <w:r w:rsidR="00E169B7">
        <w:t xml:space="preserve"> </w:t>
      </w:r>
      <w:r w:rsidRPr="00567618">
        <w:t>for text</w:t>
      </w:r>
      <w:bookmarkEnd w:id="4346"/>
      <w:bookmarkEnd w:id="4347"/>
      <w:bookmarkEnd w:id="4348"/>
      <w:bookmarkEnd w:id="4349"/>
      <w:bookmarkEnd w:id="4350"/>
      <w:bookmarkEnd w:id="4351"/>
      <w:bookmarkEnd w:id="4352"/>
      <w:bookmarkEnd w:id="4353"/>
      <w:bookmarkEnd w:id="4354"/>
      <w:bookmarkEnd w:id="4355"/>
    </w:p>
    <w:p w14:paraId="0EF8A725" w14:textId="77777777" w:rsidR="00FC7E52" w:rsidRPr="00567618" w:rsidRDefault="00FC7E52" w:rsidP="00FC7E52">
      <w:pPr>
        <w:pStyle w:val="Heading2"/>
      </w:pPr>
      <w:bookmarkStart w:id="4356" w:name="_Toc26369567"/>
      <w:bookmarkStart w:id="4357" w:name="_Toc36227449"/>
      <w:bookmarkStart w:id="4358" w:name="_Toc36228464"/>
      <w:bookmarkStart w:id="4359" w:name="_Toc36229091"/>
      <w:bookmarkStart w:id="4360" w:name="_Toc68847410"/>
      <w:bookmarkStart w:id="4361" w:name="_Toc74611345"/>
      <w:bookmarkStart w:id="4362" w:name="_Toc75566624"/>
      <w:bookmarkStart w:id="4363" w:name="_Toc89790176"/>
      <w:bookmarkStart w:id="4364" w:name="_Toc99466813"/>
      <w:bookmarkStart w:id="4365" w:name="_Toc170382949"/>
      <w:r w:rsidRPr="00567618">
        <w:t>A.5.1</w:t>
      </w:r>
      <w:r w:rsidRPr="00567618">
        <w:tab/>
        <w:t>T.140 with and without redundancy</w:t>
      </w:r>
      <w:bookmarkEnd w:id="4356"/>
      <w:bookmarkEnd w:id="4357"/>
      <w:bookmarkEnd w:id="4358"/>
      <w:bookmarkEnd w:id="4359"/>
      <w:bookmarkEnd w:id="4360"/>
      <w:bookmarkEnd w:id="4361"/>
      <w:bookmarkEnd w:id="4362"/>
      <w:bookmarkEnd w:id="4363"/>
      <w:bookmarkEnd w:id="4364"/>
      <w:bookmarkEnd w:id="4365"/>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66" w:name="_MCCTEMPBM_CRPT86940502___7" w:colFirst="0" w:colLast="0"/>
            <w:bookmarkStart w:id="4367" w:name="MCCQCTEMPBM_00000126"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3965A3AB" w14:textId="77777777" w:rsidR="00E169B7" w:rsidRDefault="00FC7E52"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96A05F1" w14:textId="0B449EC2" w:rsidR="00FC7E52" w:rsidRPr="00567618" w:rsidRDefault="00E169B7"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=rtt-mixer</w:t>
            </w:r>
          </w:p>
        </w:tc>
      </w:tr>
      <w:bookmarkEnd w:id="4366"/>
      <w:bookmarkEnd w:id="4367"/>
    </w:tbl>
    <w:p w14:paraId="787273FC" w14:textId="77777777" w:rsidR="00FC7E52" w:rsidRPr="00567618" w:rsidRDefault="00FC7E52" w:rsidP="00FC7E52"/>
    <w:p w14:paraId="59D880A2" w14:textId="30063DA5"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r w:rsidR="00E169B7">
        <w:t xml:space="preserve"> </w:t>
      </w:r>
      <w:r w:rsidR="00E169B7" w:rsidRPr="00853A42">
        <w:t>The "a=rtt-mixer" attribute indicates multiparty support</w:t>
      </w:r>
      <w:r w:rsidR="00E169B7">
        <w:t>.</w:t>
      </w:r>
    </w:p>
    <w:p w14:paraId="056340ED" w14:textId="77777777" w:rsidR="00E169B7" w:rsidRDefault="00E169B7" w:rsidP="00E169B7">
      <w:bookmarkStart w:id="4368" w:name="_Toc26369568"/>
      <w:bookmarkStart w:id="4369" w:name="_Toc36227450"/>
      <w:bookmarkStart w:id="4370" w:name="_Toc36228465"/>
      <w:bookmarkStart w:id="4371" w:name="_Toc36229092"/>
      <w:bookmarkStart w:id="4372" w:name="_Toc68847411"/>
      <w:bookmarkStart w:id="4373" w:name="_Toc74611346"/>
      <w:bookmarkStart w:id="4374" w:name="_Toc75566625"/>
      <w:bookmarkStart w:id="4375" w:name="_Toc89790177"/>
      <w:bookmarkStart w:id="4376" w:name="_Toc99466814"/>
      <w:r w:rsidRPr="00853A42">
        <w:t>An answer from a device supporting multiparty capability could provide the following SDP:</w:t>
      </w:r>
    </w:p>
    <w:p w14:paraId="4BBE7853" w14:textId="77777777" w:rsidR="00E169B7" w:rsidRDefault="00E169B7" w:rsidP="00E169B7">
      <w:pPr>
        <w:jc w:val="center"/>
      </w:pPr>
      <w:bookmarkStart w:id="4377" w:name="MCCQCTEMPBM_00000309"/>
      <w:r w:rsidRPr="00853A42">
        <w:t>Table A.5.2: Example SDP answer for T.140 real-time text with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51151933" w14:textId="77777777" w:rsidTr="003B1C05">
        <w:trPr>
          <w:jc w:val="center"/>
        </w:trPr>
        <w:tc>
          <w:tcPr>
            <w:tcW w:w="9639" w:type="dxa"/>
            <w:shd w:val="clear" w:color="auto" w:fill="auto"/>
          </w:tcPr>
          <w:bookmarkEnd w:id="4377"/>
          <w:p w14:paraId="651AD2C7"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SDP answer from multiparty capable device</w:t>
            </w:r>
          </w:p>
        </w:tc>
      </w:tr>
      <w:tr w:rsidR="00E169B7" w:rsidRPr="00567618" w14:paraId="044681C6" w14:textId="77777777" w:rsidTr="003B1C05">
        <w:trPr>
          <w:jc w:val="center"/>
        </w:trPr>
        <w:tc>
          <w:tcPr>
            <w:tcW w:w="9639" w:type="dxa"/>
            <w:shd w:val="clear" w:color="auto" w:fill="auto"/>
          </w:tcPr>
          <w:p w14:paraId="31748B8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78" w:name="MCCQCTEMPBM_00000127"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5F187C66"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49693929"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64C2A725"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A931AB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1873F9DB"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3444FC35" w14:textId="77777777" w:rsidR="00E169B7"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58C593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=rtt-mixer</w:t>
            </w:r>
          </w:p>
        </w:tc>
      </w:tr>
      <w:bookmarkEnd w:id="4378"/>
    </w:tbl>
    <w:p w14:paraId="1FED3BA9" w14:textId="77777777" w:rsidR="00E169B7" w:rsidRDefault="00E169B7" w:rsidP="00E169B7"/>
    <w:p w14:paraId="6B1674BE" w14:textId="77777777" w:rsidR="00E169B7" w:rsidRDefault="00E169B7" w:rsidP="00E169B7">
      <w:r>
        <w:t>The example in table A.5.2 shows an answer with RTP payload type 100 text with 200% redundancy, RTP</w:t>
      </w:r>
      <w:r>
        <w:rPr>
          <w:rFonts w:hint="eastAsia"/>
          <w:lang w:eastAsia="zh-CN"/>
        </w:rPr>
        <w:t xml:space="preserve"> </w:t>
      </w:r>
      <w:r>
        <w:t>payload type 98 is used for declaring the "t140" format to be carried with redundancy in the "red" format. Successful multiparty support negotiation is indicated by the "a=rtt-mixer" attribute. Note that the format can be used also for point-to-point sessions.</w:t>
      </w:r>
    </w:p>
    <w:p w14:paraId="57899F9F" w14:textId="77777777" w:rsidR="00E169B7" w:rsidRDefault="00E169B7" w:rsidP="00E169B7">
      <w:r w:rsidRPr="00853A42">
        <w:t>An answer from a device without multiparty capability could provide the following SDP:</w:t>
      </w:r>
    </w:p>
    <w:p w14:paraId="55BD87AD" w14:textId="77777777" w:rsidR="00E169B7" w:rsidRDefault="00E169B7" w:rsidP="00E169B7">
      <w:pPr>
        <w:jc w:val="center"/>
      </w:pPr>
      <w:bookmarkStart w:id="4379" w:name="MCCQCTEMPBM_00000310"/>
      <w:r w:rsidRPr="00853A42">
        <w:t>Table A.5.</w:t>
      </w:r>
      <w:r>
        <w:t>3</w:t>
      </w:r>
      <w:r w:rsidRPr="00853A42">
        <w:t>: Example SDP answer for T.140 real-time text with</w:t>
      </w:r>
      <w:r>
        <w:t>out</w:t>
      </w:r>
      <w:r w:rsidRPr="00853A42">
        <w:t xml:space="preserve">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35510E1D" w14:textId="77777777" w:rsidTr="003B1C05">
        <w:trPr>
          <w:jc w:val="center"/>
        </w:trPr>
        <w:tc>
          <w:tcPr>
            <w:tcW w:w="9639" w:type="dxa"/>
            <w:shd w:val="clear" w:color="auto" w:fill="auto"/>
          </w:tcPr>
          <w:bookmarkEnd w:id="4379"/>
          <w:p w14:paraId="630AEDC8"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 xml:space="preserve">SDP answer from multiparty </w:t>
            </w:r>
            <w:r>
              <w:rPr>
                <w:rFonts w:ascii="CIDFont+F3" w:eastAsia="CIDFont+F3" w:hAnsi="CG Times (WN)" w:cs="CIDFont+F3"/>
                <w:szCs w:val="18"/>
                <w:lang w:val="en-US" w:eastAsia="fr-FR"/>
              </w:rPr>
              <w:t>un</w:t>
            </w:r>
            <w:r>
              <w:rPr>
                <w:rFonts w:ascii="CIDFont+F3" w:eastAsia="CIDFont+F3" w:hAnsi="CG Times (WN)" w:cs="CIDFont+F3" w:hint="eastAsia"/>
                <w:szCs w:val="18"/>
                <w:lang w:val="en-US" w:eastAsia="fr-FR"/>
              </w:rPr>
              <w:t>capable device</w:t>
            </w:r>
          </w:p>
        </w:tc>
      </w:tr>
      <w:tr w:rsidR="00E169B7" w:rsidRPr="00567618" w14:paraId="36BDAC2A" w14:textId="77777777" w:rsidTr="003B1C05">
        <w:trPr>
          <w:jc w:val="center"/>
        </w:trPr>
        <w:tc>
          <w:tcPr>
            <w:tcW w:w="9639" w:type="dxa"/>
            <w:shd w:val="clear" w:color="auto" w:fill="auto"/>
          </w:tcPr>
          <w:p w14:paraId="01973D1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80" w:name="MCCQCTEMPBM_00000128"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220E5014"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1A22CAC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43C9625C"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FCF388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BB77D2F"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794A697C"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380"/>
    </w:tbl>
    <w:p w14:paraId="25829350" w14:textId="77777777" w:rsidR="00E169B7" w:rsidRPr="00B3789B" w:rsidRDefault="00E169B7" w:rsidP="00E169B7"/>
    <w:p w14:paraId="1D5A258D" w14:textId="77777777" w:rsidR="00E169B7" w:rsidRDefault="00E169B7" w:rsidP="00E169B7">
      <w:r>
        <w:t>The example in table A.5.3 shows an answer with RTP payload type 100 included by a device for receiving text</w:t>
      </w:r>
      <w:r>
        <w:rPr>
          <w:rFonts w:hint="eastAsia"/>
          <w:lang w:eastAsia="zh-CN"/>
        </w:rPr>
        <w:t xml:space="preserve"> </w:t>
      </w:r>
      <w:r>
        <w:t>with 200% redundancy. RTP payload type 98 is used for declaring the "t140" format to be carried with redundancy in the "red" format. IPv4 addressing is assumed in the computation of bandwidth values. Note that a mixer may send multiparty text to a device without multiparty capability by formatting text for presentation for a multiparty view with some functional limitations.</w:t>
      </w:r>
    </w:p>
    <w:p w14:paraId="61CBAAE1" w14:textId="77777777" w:rsidR="00FC7E52" w:rsidRPr="00567618" w:rsidRDefault="00FC7E52" w:rsidP="00FC7E52">
      <w:pPr>
        <w:pStyle w:val="Heading1"/>
      </w:pPr>
      <w:bookmarkStart w:id="4381" w:name="_Toc170382950"/>
      <w:r w:rsidRPr="00567618">
        <w:t>A.6</w:t>
      </w:r>
      <w:r w:rsidRPr="00567618">
        <w:tab/>
        <w:t>SDP example with bandwidth information</w:t>
      </w:r>
      <w:bookmarkEnd w:id="4368"/>
      <w:bookmarkEnd w:id="4369"/>
      <w:bookmarkEnd w:id="4370"/>
      <w:bookmarkEnd w:id="4371"/>
      <w:bookmarkEnd w:id="4372"/>
      <w:bookmarkEnd w:id="4373"/>
      <w:bookmarkEnd w:id="4374"/>
      <w:bookmarkEnd w:id="4375"/>
      <w:bookmarkEnd w:id="4376"/>
      <w:bookmarkEnd w:id="4381"/>
    </w:p>
    <w:p w14:paraId="5D676662" w14:textId="77777777" w:rsidR="00FC7E52" w:rsidRPr="00567618" w:rsidRDefault="00FC7E52" w:rsidP="00FC7E52">
      <w:pPr>
        <w:pStyle w:val="Heading2"/>
      </w:pPr>
      <w:bookmarkStart w:id="4382" w:name="_Toc26369569"/>
      <w:bookmarkStart w:id="4383" w:name="_Toc36227451"/>
      <w:bookmarkStart w:id="4384" w:name="_Toc36228466"/>
      <w:bookmarkStart w:id="4385" w:name="_Toc36229093"/>
      <w:bookmarkStart w:id="4386" w:name="_Toc68847412"/>
      <w:bookmarkStart w:id="4387" w:name="_Toc74611347"/>
      <w:bookmarkStart w:id="4388" w:name="_Toc75566626"/>
      <w:bookmarkStart w:id="4389" w:name="_Toc89790178"/>
      <w:bookmarkStart w:id="4390" w:name="_Toc99466815"/>
      <w:bookmarkStart w:id="4391" w:name="_Toc170382951"/>
      <w:r w:rsidRPr="00567618">
        <w:t>A.6.1</w:t>
      </w:r>
      <w:r w:rsidRPr="00567618">
        <w:tab/>
        <w:t>General</w:t>
      </w:r>
      <w:bookmarkEnd w:id="4382"/>
      <w:bookmarkEnd w:id="4383"/>
      <w:bookmarkEnd w:id="4384"/>
      <w:bookmarkEnd w:id="4385"/>
      <w:bookmarkEnd w:id="4386"/>
      <w:bookmarkEnd w:id="4387"/>
      <w:bookmarkEnd w:id="4388"/>
      <w:bookmarkEnd w:id="4389"/>
      <w:bookmarkEnd w:id="4390"/>
      <w:bookmarkEnd w:id="4391"/>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92" w:name="_Toc26369570"/>
      <w:bookmarkStart w:id="4393" w:name="_Toc36227452"/>
      <w:bookmarkStart w:id="4394" w:name="_Toc36228467"/>
      <w:bookmarkStart w:id="4395" w:name="_Toc36229094"/>
      <w:bookmarkStart w:id="4396" w:name="_Toc68847413"/>
      <w:bookmarkStart w:id="4397" w:name="_Toc74611348"/>
      <w:bookmarkStart w:id="4398" w:name="_Toc75566627"/>
      <w:bookmarkStart w:id="4399" w:name="_Toc89790179"/>
      <w:bookmarkStart w:id="4400" w:name="_Toc99466816"/>
      <w:bookmarkStart w:id="4401" w:name="_Toc170382952"/>
      <w:r w:rsidRPr="00567618">
        <w:t>A.6.2</w:t>
      </w:r>
      <w:r w:rsidRPr="00567618">
        <w:tab/>
        <w:t>SDP examples with bandwidth information declared with bandwidth modifiers</w:t>
      </w:r>
      <w:bookmarkEnd w:id="4392"/>
      <w:bookmarkEnd w:id="4393"/>
      <w:bookmarkEnd w:id="4394"/>
      <w:bookmarkEnd w:id="4395"/>
      <w:bookmarkEnd w:id="4396"/>
      <w:bookmarkEnd w:id="4397"/>
      <w:bookmarkEnd w:id="4398"/>
      <w:bookmarkEnd w:id="4399"/>
      <w:bookmarkEnd w:id="4400"/>
      <w:bookmarkEnd w:id="4401"/>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402" w:name="_MCCTEMPBM_CRPT86940504___7" w:colFirst="0" w:colLast="0"/>
            <w:bookmarkStart w:id="4403" w:name="MCCQCTEMPBM_00000129"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4"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404"/>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402"/>
      <w:bookmarkEnd w:id="4403"/>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405" w:name="_Toc26369571"/>
      <w:bookmarkStart w:id="4406" w:name="_Toc36227453"/>
      <w:bookmarkStart w:id="4407" w:name="_Toc36228468"/>
      <w:bookmarkStart w:id="4408" w:name="_Toc36229095"/>
      <w:bookmarkStart w:id="4409" w:name="_Toc68847414"/>
      <w:bookmarkStart w:id="4410" w:name="_Toc74611349"/>
      <w:bookmarkStart w:id="4411" w:name="_Toc75566628"/>
      <w:bookmarkStart w:id="4412" w:name="_Toc89790180"/>
      <w:bookmarkStart w:id="4413" w:name="_Toc99466817"/>
      <w:bookmarkStart w:id="4414" w:name="_Toc170382953"/>
      <w:r w:rsidRPr="00567618">
        <w:t>A.6.3</w:t>
      </w:r>
      <w:r w:rsidRPr="00567618">
        <w:tab/>
        <w:t>SDP examples giving additional bandwidth information using the a=bw-info attribute</w:t>
      </w:r>
      <w:bookmarkEnd w:id="4405"/>
      <w:bookmarkEnd w:id="4406"/>
      <w:bookmarkEnd w:id="4407"/>
      <w:bookmarkEnd w:id="4408"/>
      <w:bookmarkEnd w:id="4409"/>
      <w:bookmarkEnd w:id="4410"/>
      <w:bookmarkEnd w:id="4411"/>
      <w:bookmarkEnd w:id="4412"/>
      <w:bookmarkEnd w:id="4413"/>
      <w:bookmarkEnd w:id="4414"/>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415" w:name="_MCCTEMPBM_CRPT86940506___7" w:colFirst="0" w:colLast="0"/>
            <w:bookmarkStart w:id="4416" w:name="MCCQCTEMPBM_00000130"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7"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417"/>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415"/>
      <w:bookmarkEnd w:id="4416"/>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418" w:name="_MCCTEMPBM_CRPT86940508___7" w:colFirst="0" w:colLast="0"/>
            <w:bookmarkStart w:id="4419" w:name="MCCQCTEMPBM_00000131"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0"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420"/>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418"/>
      <w:bookmarkEnd w:id="4419"/>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421" w:name="_Toc26369572"/>
      <w:bookmarkStart w:id="4422" w:name="_Toc36227454"/>
      <w:bookmarkStart w:id="4423" w:name="_Toc36228469"/>
      <w:bookmarkStart w:id="4424" w:name="_Toc36229096"/>
      <w:bookmarkStart w:id="4425" w:name="_Toc68847415"/>
      <w:bookmarkStart w:id="4426" w:name="_Toc74611350"/>
      <w:bookmarkStart w:id="4427" w:name="_Toc75566629"/>
      <w:bookmarkStart w:id="4428" w:name="_Toc89790181"/>
      <w:bookmarkStart w:id="4429" w:name="_Toc99466818"/>
      <w:bookmarkStart w:id="4430" w:name="_Toc170382954"/>
      <w:r w:rsidRPr="00567618">
        <w:t>A.7</w:t>
      </w:r>
      <w:r w:rsidRPr="00567618">
        <w:tab/>
        <w:t>SDP examples with "3gpp_sync_info" attribute</w:t>
      </w:r>
      <w:bookmarkEnd w:id="4421"/>
      <w:bookmarkEnd w:id="4422"/>
      <w:bookmarkEnd w:id="4423"/>
      <w:bookmarkEnd w:id="4424"/>
      <w:bookmarkEnd w:id="4425"/>
      <w:bookmarkEnd w:id="4426"/>
      <w:bookmarkEnd w:id="4427"/>
      <w:bookmarkEnd w:id="4428"/>
      <w:bookmarkEnd w:id="4429"/>
      <w:bookmarkEnd w:id="4430"/>
    </w:p>
    <w:p w14:paraId="016EC7B2" w14:textId="77777777" w:rsidR="00FC7E52" w:rsidRPr="00567618" w:rsidRDefault="00FC7E52" w:rsidP="00FC7E52">
      <w:pPr>
        <w:pStyle w:val="Heading2"/>
      </w:pPr>
      <w:bookmarkStart w:id="4431" w:name="_Toc26369573"/>
      <w:bookmarkStart w:id="4432" w:name="_Toc36227455"/>
      <w:bookmarkStart w:id="4433" w:name="_Toc36228470"/>
      <w:bookmarkStart w:id="4434" w:name="_Toc36229097"/>
      <w:bookmarkStart w:id="4435" w:name="_Toc68847416"/>
      <w:bookmarkStart w:id="4436" w:name="_Toc74611351"/>
      <w:bookmarkStart w:id="4437" w:name="_Toc75566630"/>
      <w:bookmarkStart w:id="4438" w:name="_Toc89790182"/>
      <w:bookmarkStart w:id="4439" w:name="_Toc99466819"/>
      <w:bookmarkStart w:id="4440" w:name="_Toc170382955"/>
      <w:r w:rsidRPr="00567618">
        <w:t>A.7.1</w:t>
      </w:r>
      <w:r w:rsidRPr="00567618">
        <w:tab/>
        <w:t>Synchronized streams</w:t>
      </w:r>
      <w:bookmarkEnd w:id="4431"/>
      <w:bookmarkEnd w:id="4432"/>
      <w:bookmarkEnd w:id="4433"/>
      <w:bookmarkEnd w:id="4434"/>
      <w:bookmarkEnd w:id="4435"/>
      <w:bookmarkEnd w:id="4436"/>
      <w:bookmarkEnd w:id="4437"/>
      <w:bookmarkEnd w:id="4438"/>
      <w:bookmarkEnd w:id="4439"/>
      <w:bookmarkEnd w:id="4440"/>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bookmarkStart w:id="4441" w:name="MCCQCTEMPBM_00000132" w:colFirst="0" w:colLast="0"/>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2" w:name="_MCCTEMPBM_CRPT86940509___7"/>
            <w:r w:rsidRPr="00567618">
              <w:rPr>
                <w:rFonts w:ascii="Courier New" w:hAnsi="Courier New" w:cs="Courier New"/>
                <w:sz w:val="18"/>
                <w:szCs w:val="18"/>
              </w:rPr>
              <w:t>a=tcap:1 RTP/AVPF</w:t>
            </w:r>
          </w:p>
          <w:bookmarkEnd w:id="4442"/>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3"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443"/>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4" w:name="_MCCTEMPBM_CRPT86940511___7"/>
            <w:r w:rsidRPr="00567618">
              <w:rPr>
                <w:rFonts w:ascii="Courier New" w:hAnsi="Courier New" w:cs="Courier New"/>
                <w:sz w:val="18"/>
                <w:szCs w:val="18"/>
              </w:rPr>
              <w:t>a=pcfg:1 t=1</w:t>
            </w:r>
          </w:p>
          <w:bookmarkEnd w:id="4444"/>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5" w:name="_MCCTEMPBM_CRPT86940512___7"/>
            <w:r w:rsidRPr="00567618">
              <w:rPr>
                <w:rFonts w:ascii="Courier New" w:hAnsi="Courier New" w:cs="Courier New"/>
                <w:sz w:val="18"/>
                <w:szCs w:val="18"/>
              </w:rPr>
              <w:t>a=pcfg:1 t=1</w:t>
            </w:r>
          </w:p>
          <w:bookmarkEnd w:id="4445"/>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bookmarkEnd w:id="4441"/>
    </w:tbl>
    <w:p w14:paraId="175A9621" w14:textId="77777777" w:rsidR="00FC7E52" w:rsidRPr="00567618" w:rsidRDefault="00FC7E52" w:rsidP="00FC7E52"/>
    <w:p w14:paraId="093E3F0B" w14:textId="77777777" w:rsidR="00FC7E52" w:rsidRPr="00567618" w:rsidRDefault="00FC7E52" w:rsidP="00FC7E52">
      <w:pPr>
        <w:pStyle w:val="Heading2"/>
      </w:pPr>
      <w:bookmarkStart w:id="4446" w:name="_Toc26369574"/>
      <w:bookmarkStart w:id="4447" w:name="_Toc36227456"/>
      <w:bookmarkStart w:id="4448" w:name="_Toc36228471"/>
      <w:bookmarkStart w:id="4449" w:name="_Toc36229098"/>
      <w:bookmarkStart w:id="4450" w:name="_Toc68847417"/>
      <w:bookmarkStart w:id="4451" w:name="_Toc74611352"/>
      <w:bookmarkStart w:id="4452" w:name="_Toc75566631"/>
      <w:bookmarkStart w:id="4453" w:name="_Toc89790183"/>
      <w:bookmarkStart w:id="4454" w:name="_Toc99466820"/>
      <w:bookmarkStart w:id="4455" w:name="_Toc170382956"/>
      <w:r w:rsidRPr="00567618">
        <w:t>A.7.2</w:t>
      </w:r>
      <w:r w:rsidRPr="00567618">
        <w:tab/>
        <w:t>Nonsynchronized streams</w:t>
      </w:r>
      <w:bookmarkEnd w:id="4446"/>
      <w:bookmarkEnd w:id="4447"/>
      <w:bookmarkEnd w:id="4448"/>
      <w:bookmarkEnd w:id="4449"/>
      <w:bookmarkEnd w:id="4450"/>
      <w:bookmarkEnd w:id="4451"/>
      <w:bookmarkEnd w:id="4452"/>
      <w:bookmarkEnd w:id="4453"/>
      <w:bookmarkEnd w:id="4454"/>
      <w:bookmarkEnd w:id="4455"/>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bookmarkStart w:id="4456" w:name="MCCQCTEMPBM_00000133" w:colFirst="0" w:colLast="0"/>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7"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457"/>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8"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458"/>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bookmarkEnd w:id="4456"/>
    </w:tbl>
    <w:p w14:paraId="408D7676" w14:textId="77777777" w:rsidR="00FC7E52" w:rsidRPr="00567618" w:rsidRDefault="00FC7E52" w:rsidP="00FC7E52"/>
    <w:p w14:paraId="0E066D9A" w14:textId="77777777" w:rsidR="00FC7E52" w:rsidRPr="00567618" w:rsidRDefault="00FC7E52" w:rsidP="00FC7E52">
      <w:pPr>
        <w:pStyle w:val="Heading1"/>
      </w:pPr>
      <w:bookmarkStart w:id="4459" w:name="_Toc26369575"/>
      <w:bookmarkStart w:id="4460" w:name="_Toc36227457"/>
      <w:bookmarkStart w:id="4461" w:name="_Toc36228472"/>
      <w:bookmarkStart w:id="4462" w:name="_Toc36229099"/>
      <w:bookmarkStart w:id="4463" w:name="_Toc68847418"/>
      <w:bookmarkStart w:id="4464" w:name="_Toc74611353"/>
      <w:bookmarkStart w:id="4465" w:name="_Toc75566632"/>
      <w:bookmarkStart w:id="4466" w:name="_Toc89790184"/>
      <w:bookmarkStart w:id="4467" w:name="_Toc99466821"/>
      <w:bookmarkStart w:id="4468" w:name="_Toc170382957"/>
      <w:r w:rsidRPr="00567618">
        <w:t>A.8</w:t>
      </w:r>
      <w:r w:rsidRPr="00567618">
        <w:tab/>
        <w:t>SDP example with QoS negotiation</w:t>
      </w:r>
      <w:bookmarkEnd w:id="4459"/>
      <w:bookmarkEnd w:id="4460"/>
      <w:bookmarkEnd w:id="4461"/>
      <w:bookmarkEnd w:id="4462"/>
      <w:bookmarkEnd w:id="4463"/>
      <w:bookmarkEnd w:id="4464"/>
      <w:bookmarkEnd w:id="4465"/>
      <w:bookmarkEnd w:id="4466"/>
      <w:bookmarkEnd w:id="4467"/>
      <w:bookmarkEnd w:id="4468"/>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469"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bookmarkStart w:id="4470" w:name="MCCQCTEMPBM_00000134"/>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471" w:name="_MCCTEMPBM_CRPT86940515___7"/>
            <w:r w:rsidRPr="00567618">
              <w:rPr>
                <w:rFonts w:ascii="Courier New" w:hAnsi="Courier New"/>
                <w:sz w:val="18"/>
              </w:rPr>
              <w:t>a=tcap:1 RTP/AVPF</w:t>
            </w:r>
          </w:p>
          <w:bookmarkEnd w:id="4471"/>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470"/>
          </w:p>
        </w:tc>
      </w:tr>
      <w:bookmarkEnd w:id="4469"/>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472"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3" w:name="_MCCTEMPBM_CRPT86940517___7"/>
            <w:r w:rsidRPr="00567618">
              <w:rPr>
                <w:rFonts w:ascii="Courier New" w:hAnsi="Courier New" w:cs="Courier New"/>
                <w:sz w:val="18"/>
                <w:szCs w:val="18"/>
              </w:rPr>
              <w:t>a=acfg:1 t=1</w:t>
            </w:r>
          </w:p>
          <w:bookmarkEnd w:id="4473"/>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2"/>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474"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4"/>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475"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5"/>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476" w:name="_Toc26369576"/>
      <w:bookmarkStart w:id="4477" w:name="_Toc36227458"/>
      <w:bookmarkStart w:id="4478" w:name="_Toc36228473"/>
      <w:bookmarkStart w:id="4479" w:name="_Toc36229100"/>
      <w:bookmarkStart w:id="4480" w:name="_Toc68847419"/>
      <w:bookmarkStart w:id="4481" w:name="_Toc74611354"/>
      <w:bookmarkStart w:id="4482" w:name="_Toc75566633"/>
      <w:bookmarkStart w:id="4483" w:name="_Toc89790185"/>
      <w:bookmarkStart w:id="4484" w:name="_Toc99466822"/>
      <w:bookmarkStart w:id="4485" w:name="_Toc170382958"/>
      <w:r w:rsidRPr="00567618">
        <w:t>A.9</w:t>
      </w:r>
      <w:r w:rsidRPr="00567618">
        <w:tab/>
        <w:t>Void</w:t>
      </w:r>
      <w:bookmarkEnd w:id="4476"/>
      <w:bookmarkEnd w:id="4477"/>
      <w:bookmarkEnd w:id="4478"/>
      <w:bookmarkEnd w:id="4479"/>
      <w:bookmarkEnd w:id="4480"/>
      <w:bookmarkEnd w:id="4481"/>
      <w:bookmarkEnd w:id="4482"/>
      <w:bookmarkEnd w:id="4483"/>
      <w:bookmarkEnd w:id="4484"/>
      <w:bookmarkEnd w:id="4485"/>
    </w:p>
    <w:p w14:paraId="462DA877" w14:textId="77777777" w:rsidR="00FC7E52" w:rsidRPr="00567618" w:rsidRDefault="00FC7E52" w:rsidP="00FC7E52">
      <w:pPr>
        <w:pStyle w:val="Heading1"/>
        <w:rPr>
          <w:noProof/>
        </w:rPr>
      </w:pPr>
      <w:bookmarkStart w:id="4486" w:name="_Toc26369577"/>
      <w:bookmarkStart w:id="4487" w:name="_Toc36227459"/>
      <w:bookmarkStart w:id="4488" w:name="_Toc36228474"/>
      <w:bookmarkStart w:id="4489" w:name="_Toc36229101"/>
      <w:bookmarkStart w:id="4490" w:name="_Toc68847420"/>
      <w:bookmarkStart w:id="4491" w:name="_Toc74611355"/>
      <w:bookmarkStart w:id="4492" w:name="_Toc75566634"/>
      <w:bookmarkStart w:id="4493" w:name="_Toc89790186"/>
      <w:bookmarkStart w:id="4494" w:name="_Toc99466823"/>
      <w:bookmarkStart w:id="4495" w:name="_Toc170382959"/>
      <w:r w:rsidRPr="00567618">
        <w:rPr>
          <w:noProof/>
        </w:rPr>
        <w:t>A.9a</w:t>
      </w:r>
      <w:r w:rsidRPr="00567618">
        <w:rPr>
          <w:noProof/>
        </w:rPr>
        <w:tab/>
        <w:t>SDP offer/answer regarding the use of Reduced-Size RTCP</w:t>
      </w:r>
      <w:bookmarkEnd w:id="4486"/>
      <w:bookmarkEnd w:id="4487"/>
      <w:bookmarkEnd w:id="4488"/>
      <w:bookmarkEnd w:id="4489"/>
      <w:bookmarkEnd w:id="4490"/>
      <w:bookmarkEnd w:id="4491"/>
      <w:bookmarkEnd w:id="4492"/>
      <w:bookmarkEnd w:id="4493"/>
      <w:bookmarkEnd w:id="4494"/>
      <w:bookmarkEnd w:id="4495"/>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6" w:name="_MCCTEMPBM_CRPT86940521___7"/>
            <w:bookmarkStart w:id="4497" w:name="_MCCTEMPBM_CRPT86940523___7" w:colFirst="0" w:colLast="0"/>
            <w:bookmarkStart w:id="4498" w:name="MCCQCTEMPBM_00000135"/>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9" w:name="_MCCTEMPBM_CRPT86940522___7"/>
            <w:bookmarkEnd w:id="4496"/>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99"/>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498"/>
          </w:p>
        </w:tc>
      </w:tr>
      <w:bookmarkEnd w:id="4497"/>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0"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1" w:name="_MCCTEMPBM_CRPT86940525___7"/>
            <w:bookmarkEnd w:id="4500"/>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2" w:name="_MCCTEMPBM_CRPT86940526___7"/>
            <w:bookmarkEnd w:id="4501"/>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3" w:name="_MCCTEMPBM_CRPT86940527___7"/>
            <w:bookmarkEnd w:id="4502"/>
            <w:r w:rsidRPr="00567618">
              <w:rPr>
                <w:rFonts w:ascii="Courier New" w:hAnsi="Courier New" w:cs="Courier New"/>
                <w:szCs w:val="18"/>
              </w:rPr>
              <w:t>a=maxptime:240</w:t>
            </w:r>
            <w:bookmarkEnd w:id="4503"/>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504" w:name="_Toc26369578"/>
      <w:bookmarkStart w:id="4505" w:name="_Toc36227460"/>
      <w:bookmarkStart w:id="4506" w:name="_Toc36228475"/>
      <w:bookmarkStart w:id="4507" w:name="_Toc36229102"/>
      <w:bookmarkStart w:id="4508" w:name="_Toc68847421"/>
      <w:bookmarkStart w:id="4509" w:name="_Toc74611356"/>
      <w:bookmarkStart w:id="4510" w:name="_Toc75566635"/>
      <w:bookmarkStart w:id="4511" w:name="_Toc89790187"/>
      <w:bookmarkStart w:id="4512" w:name="_Toc99466824"/>
      <w:bookmarkStart w:id="4513" w:name="_Toc170382960"/>
      <w:r w:rsidRPr="00567618">
        <w:t>A.10</w:t>
      </w:r>
      <w:r w:rsidRPr="00567618">
        <w:tab/>
        <w:t>Examples of SDP offers and answers for inter-working with other IMS or non-IMS IP networks</w:t>
      </w:r>
      <w:bookmarkEnd w:id="4504"/>
      <w:bookmarkEnd w:id="4505"/>
      <w:bookmarkEnd w:id="4506"/>
      <w:bookmarkEnd w:id="4507"/>
      <w:bookmarkEnd w:id="4508"/>
      <w:bookmarkEnd w:id="4509"/>
      <w:bookmarkEnd w:id="4510"/>
      <w:bookmarkEnd w:id="4511"/>
      <w:bookmarkEnd w:id="4512"/>
      <w:bookmarkEnd w:id="4513"/>
    </w:p>
    <w:p w14:paraId="32BB70AE" w14:textId="77777777" w:rsidR="00FC7E52" w:rsidRPr="00567618" w:rsidRDefault="00FC7E52" w:rsidP="00FC7E52">
      <w:pPr>
        <w:pStyle w:val="Heading2"/>
      </w:pPr>
      <w:bookmarkStart w:id="4514" w:name="_Toc26369579"/>
      <w:bookmarkStart w:id="4515" w:name="_Toc36227461"/>
      <w:bookmarkStart w:id="4516" w:name="_Toc36228476"/>
      <w:bookmarkStart w:id="4517" w:name="_Toc36229103"/>
      <w:bookmarkStart w:id="4518" w:name="_Toc68847422"/>
      <w:bookmarkStart w:id="4519" w:name="_Toc74611357"/>
      <w:bookmarkStart w:id="4520" w:name="_Toc75566636"/>
      <w:bookmarkStart w:id="4521" w:name="_Toc89790188"/>
      <w:bookmarkStart w:id="4522" w:name="_Toc99466825"/>
      <w:bookmarkStart w:id="4523" w:name="_Toc170382961"/>
      <w:r w:rsidRPr="00567618">
        <w:t>A.10.1</w:t>
      </w:r>
      <w:r w:rsidRPr="00567618">
        <w:tab/>
        <w:t>General</w:t>
      </w:r>
      <w:bookmarkEnd w:id="4514"/>
      <w:bookmarkEnd w:id="4515"/>
      <w:bookmarkEnd w:id="4516"/>
      <w:bookmarkEnd w:id="4517"/>
      <w:bookmarkEnd w:id="4518"/>
      <w:bookmarkEnd w:id="4519"/>
      <w:bookmarkEnd w:id="4520"/>
      <w:bookmarkEnd w:id="4521"/>
      <w:bookmarkEnd w:id="4522"/>
      <w:bookmarkEnd w:id="4523"/>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524" w:name="_Toc26369580"/>
      <w:bookmarkStart w:id="4525" w:name="_Toc36227462"/>
      <w:bookmarkStart w:id="4526" w:name="_Toc36228477"/>
      <w:bookmarkStart w:id="4527" w:name="_Toc36229104"/>
      <w:bookmarkStart w:id="4528" w:name="_Toc68847423"/>
      <w:bookmarkStart w:id="4529" w:name="_Toc74611358"/>
      <w:bookmarkStart w:id="4530" w:name="_Toc75566637"/>
      <w:bookmarkStart w:id="4531" w:name="_Toc89790189"/>
      <w:bookmarkStart w:id="4532" w:name="_Toc99466826"/>
      <w:bookmarkStart w:id="4533" w:name="_Toc170382962"/>
      <w:r w:rsidRPr="00567618">
        <w:t>A.10.2</w:t>
      </w:r>
      <w:r w:rsidRPr="00567618">
        <w:tab/>
        <w:t>Session initiated by MTSI client in terminal</w:t>
      </w:r>
      <w:bookmarkEnd w:id="4524"/>
      <w:bookmarkEnd w:id="4525"/>
      <w:bookmarkEnd w:id="4526"/>
      <w:bookmarkEnd w:id="4527"/>
      <w:bookmarkEnd w:id="4528"/>
      <w:bookmarkEnd w:id="4529"/>
      <w:bookmarkEnd w:id="4530"/>
      <w:bookmarkEnd w:id="4531"/>
      <w:bookmarkEnd w:id="4532"/>
      <w:bookmarkEnd w:id="4533"/>
    </w:p>
    <w:p w14:paraId="2201616D" w14:textId="77777777" w:rsidR="00FC7E52" w:rsidRPr="00567618" w:rsidRDefault="00FC7E52" w:rsidP="00FC7E52">
      <w:pPr>
        <w:pStyle w:val="Heading3"/>
      </w:pPr>
      <w:bookmarkStart w:id="4534" w:name="_Toc26369581"/>
      <w:bookmarkStart w:id="4535" w:name="_Toc36227463"/>
      <w:bookmarkStart w:id="4536" w:name="_Toc36228478"/>
      <w:bookmarkStart w:id="4537" w:name="_Toc36229105"/>
      <w:bookmarkStart w:id="4538" w:name="_Toc68847424"/>
      <w:bookmarkStart w:id="4539" w:name="_Toc74611359"/>
      <w:bookmarkStart w:id="4540" w:name="_Toc75566638"/>
      <w:bookmarkStart w:id="4541" w:name="_Toc89790190"/>
      <w:bookmarkStart w:id="4542" w:name="_Toc99466827"/>
      <w:bookmarkStart w:id="4543" w:name="_Toc170382963"/>
      <w:r w:rsidRPr="00567618">
        <w:t>A.10.2.1</w:t>
      </w:r>
      <w:r w:rsidRPr="00567618">
        <w:tab/>
        <w:t>SDP offers from an MTSI client in terminal</w:t>
      </w:r>
      <w:bookmarkEnd w:id="4534"/>
      <w:bookmarkEnd w:id="4535"/>
      <w:bookmarkEnd w:id="4536"/>
      <w:bookmarkEnd w:id="4537"/>
      <w:bookmarkEnd w:id="4538"/>
      <w:bookmarkEnd w:id="4539"/>
      <w:bookmarkEnd w:id="4540"/>
      <w:bookmarkEnd w:id="4541"/>
      <w:bookmarkEnd w:id="4542"/>
      <w:bookmarkEnd w:id="4543"/>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4" w:name="_MCCTEMPBM_CRPT86940528___7" w:colFirst="0" w:colLast="0"/>
            <w:bookmarkStart w:id="4545" w:name="MCCQCTEMPBM_00000136"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44"/>
      <w:bookmarkEnd w:id="4545"/>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6" w:name="_MCCTEMPBM_CRPT86940529___7" w:colFirst="0" w:colLast="0"/>
            <w:bookmarkStart w:id="4547" w:name="MCCQCTEMPBM_0000013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46"/>
      <w:bookmarkEnd w:id="4547"/>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548" w:name="_Toc26369582"/>
      <w:bookmarkStart w:id="4549" w:name="_Toc36227464"/>
      <w:bookmarkStart w:id="4550" w:name="_Toc36228479"/>
      <w:bookmarkStart w:id="4551" w:name="_Toc36229106"/>
      <w:bookmarkStart w:id="4552" w:name="_Toc68847425"/>
      <w:bookmarkStart w:id="4553" w:name="_Toc74611360"/>
      <w:bookmarkStart w:id="4554" w:name="_Toc75566639"/>
      <w:bookmarkStart w:id="4555" w:name="_Toc89790191"/>
      <w:bookmarkStart w:id="4556" w:name="_Toc99466828"/>
      <w:bookmarkStart w:id="4557" w:name="_Toc170382964"/>
      <w:r w:rsidRPr="00567618">
        <w:t>A.10.2.2</w:t>
      </w:r>
      <w:r w:rsidRPr="00567618">
        <w:tab/>
        <w:t>SDP offers modified by MTSI MGW when pre-emptively adding inter-working formats</w:t>
      </w:r>
      <w:bookmarkEnd w:id="4548"/>
      <w:bookmarkEnd w:id="4549"/>
      <w:bookmarkEnd w:id="4550"/>
      <w:bookmarkEnd w:id="4551"/>
      <w:bookmarkEnd w:id="4552"/>
      <w:bookmarkEnd w:id="4553"/>
      <w:bookmarkEnd w:id="4554"/>
      <w:bookmarkEnd w:id="4555"/>
      <w:bookmarkEnd w:id="4556"/>
      <w:bookmarkEnd w:id="4557"/>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8" w:name="_MCCTEMPBM_CRPT86940530___7" w:colFirst="0" w:colLast="0"/>
            <w:bookmarkStart w:id="4559" w:name="MCCQCTEMPBM_00000138"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58"/>
      <w:bookmarkEnd w:id="4559"/>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560"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bookmarkStart w:id="4561" w:name="MCCQCTEMPBM_00000139"/>
      <w:r w:rsidRPr="00567618">
        <w:rPr>
          <w:rFonts w:ascii="Courier New" w:hAnsi="Courier New" w:cs="Courier New"/>
          <w:sz w:val="18"/>
          <w:szCs w:val="18"/>
        </w:rPr>
        <w:t>a=tcap:1 RTP/AVPF</w:t>
      </w:r>
      <w:bookmarkEnd w:id="4561"/>
      <w:r w:rsidRPr="00567618">
        <w:rPr>
          <w:lang w:eastAsia="zh-CN"/>
        </w:rPr>
        <w:t>" and "</w:t>
      </w:r>
      <w:bookmarkStart w:id="4562" w:name="MCCQCTEMPBM_00000140"/>
      <w:r w:rsidRPr="00567618">
        <w:rPr>
          <w:rFonts w:ascii="Courier New" w:hAnsi="Courier New" w:cs="Courier New"/>
          <w:sz w:val="18"/>
          <w:szCs w:val="18"/>
        </w:rPr>
        <w:t>a=pcfg:1 t=1</w:t>
      </w:r>
      <w:bookmarkEnd w:id="4562"/>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563" w:name="MCCQCTEMPBM_00000141"/>
      <w:r w:rsidRPr="00567618">
        <w:rPr>
          <w:rFonts w:ascii="Courier New" w:hAnsi="Courier New" w:cs="Courier New"/>
          <w:lang w:eastAsia="zh-CN"/>
        </w:rPr>
        <w:t>a=maxptime:240</w:t>
      </w:r>
      <w:bookmarkEnd w:id="4563"/>
      <w:r w:rsidRPr="00567618">
        <w:rPr>
          <w:lang w:eastAsia="zh-CN"/>
        </w:rPr>
        <w:t>.</w:t>
      </w:r>
    </w:p>
    <w:bookmarkEnd w:id="4560"/>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4" w:name="_MCCTEMPBM_CRPT86940532___7" w:colFirst="0" w:colLast="0"/>
            <w:bookmarkStart w:id="4565" w:name="MCCQCTEMPBM_00000142"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64"/>
      <w:bookmarkEnd w:id="4565"/>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566"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567" w:name="_MCCTEMPBM_CRPT86940534___7"/>
      <w:bookmarkEnd w:id="4566"/>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568" w:name="MCCQCTEMPBM_00000143"/>
      <w:r w:rsidRPr="00567618">
        <w:rPr>
          <w:rFonts w:ascii="Courier New" w:hAnsi="Courier New" w:cs="Courier New"/>
        </w:rPr>
        <w:t>8000</w:t>
      </w:r>
      <w:bookmarkEnd w:id="4568"/>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569" w:name="_MCCTEMPBM_CRPT86940535___7"/>
      <w:bookmarkEnd w:id="4567"/>
      <w:r w:rsidRPr="00567618">
        <w:rPr>
          <w:lang w:eastAsia="zh-CN"/>
        </w:rPr>
        <w:t>The lines "</w:t>
      </w:r>
      <w:bookmarkStart w:id="4570" w:name="MCCQCTEMPBM_00000144"/>
      <w:r w:rsidRPr="00567618">
        <w:rPr>
          <w:rFonts w:ascii="Courier New" w:hAnsi="Courier New" w:cs="Courier New"/>
          <w:sz w:val="18"/>
          <w:szCs w:val="18"/>
        </w:rPr>
        <w:t>a=tcap:1 RTP/AVPF</w:t>
      </w:r>
      <w:bookmarkEnd w:id="4570"/>
      <w:r w:rsidRPr="00567618">
        <w:rPr>
          <w:lang w:eastAsia="zh-CN"/>
        </w:rPr>
        <w:t>" and "</w:t>
      </w:r>
      <w:bookmarkStart w:id="4571" w:name="MCCQCTEMPBM_00000145"/>
      <w:r w:rsidRPr="00567618">
        <w:rPr>
          <w:rFonts w:ascii="Courier New" w:hAnsi="Courier New" w:cs="Courier New"/>
          <w:sz w:val="18"/>
          <w:szCs w:val="18"/>
        </w:rPr>
        <w:t>a=pcfg:1 t=1</w:t>
      </w:r>
      <w:bookmarkEnd w:id="4571"/>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572" w:name="MCCQCTEMPBM_00000146"/>
      <w:r w:rsidRPr="00567618">
        <w:rPr>
          <w:rFonts w:ascii="Courier New" w:hAnsi="Courier New" w:cs="Courier New"/>
          <w:lang w:eastAsia="zh-CN"/>
        </w:rPr>
        <w:t>a=maxptime:240</w:t>
      </w:r>
      <w:bookmarkEnd w:id="4572"/>
      <w:r w:rsidRPr="00567618">
        <w:rPr>
          <w:lang w:eastAsia="zh-CN"/>
        </w:rPr>
        <w:t>.</w:t>
      </w:r>
    </w:p>
    <w:bookmarkEnd w:id="4569"/>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573" w:name="_Toc26369583"/>
      <w:bookmarkStart w:id="4574" w:name="_Toc36227465"/>
      <w:bookmarkStart w:id="4575" w:name="_Toc36228480"/>
      <w:bookmarkStart w:id="4576" w:name="_Toc36229107"/>
      <w:bookmarkStart w:id="4577" w:name="_Toc68847426"/>
      <w:bookmarkStart w:id="4578" w:name="_Toc74611361"/>
      <w:bookmarkStart w:id="4579" w:name="_Toc75566640"/>
      <w:bookmarkStart w:id="4580" w:name="_Toc89790192"/>
      <w:bookmarkStart w:id="4581" w:name="_Toc99466829"/>
      <w:bookmarkStart w:id="4582" w:name="_Toc170382965"/>
      <w:r w:rsidRPr="00567618">
        <w:t>A.10.2.3</w:t>
      </w:r>
      <w:r w:rsidRPr="00567618">
        <w:tab/>
        <w:t>SDP modified by MGW when adding inter-working formats only when the original SDP offer was rejected</w:t>
      </w:r>
      <w:bookmarkEnd w:id="4573"/>
      <w:bookmarkEnd w:id="4574"/>
      <w:bookmarkEnd w:id="4575"/>
      <w:bookmarkEnd w:id="4576"/>
      <w:bookmarkEnd w:id="4577"/>
      <w:bookmarkEnd w:id="4578"/>
      <w:bookmarkEnd w:id="4579"/>
      <w:bookmarkEnd w:id="4580"/>
      <w:bookmarkEnd w:id="4581"/>
      <w:bookmarkEnd w:id="4582"/>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3" w:name="_MCCTEMPBM_CRPT86940536___7" w:colFirst="0" w:colLast="0"/>
            <w:bookmarkStart w:id="4584" w:name="MCCQCTEMPBM_0000014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83"/>
      <w:bookmarkEnd w:id="4584"/>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585"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bookmarkStart w:id="4586" w:name="MCCQCTEMPBM_00000148"/>
      <w:r w:rsidRPr="00567618">
        <w:rPr>
          <w:rFonts w:ascii="Courier New" w:hAnsi="Courier New" w:cs="Courier New"/>
          <w:lang w:eastAsia="zh-CN"/>
        </w:rPr>
        <w:t>maxptime</w:t>
      </w:r>
      <w:bookmarkEnd w:id="4586"/>
      <w:r w:rsidRPr="00567618">
        <w:rPr>
          <w:lang w:eastAsia="zh-CN"/>
        </w:rPr>
        <w:t xml:space="preserve"> is set to 80, if the MTSI MGW does not support redundancy.</w:t>
      </w:r>
    </w:p>
    <w:bookmarkEnd w:id="4585"/>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7" w:name="_MCCTEMPBM_CRPT86940538___7" w:colFirst="0" w:colLast="0"/>
            <w:bookmarkStart w:id="4588" w:name="MCCQCTEMPBM_00000149"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87"/>
      <w:bookmarkEnd w:id="4588"/>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589"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590" w:name="_MCCTEMPBM_CRPT86940540___7"/>
      <w:bookmarkEnd w:id="4589"/>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591" w:name="MCCQCTEMPBM_00000150"/>
      <w:r w:rsidRPr="00567618">
        <w:rPr>
          <w:rFonts w:ascii="Courier New" w:hAnsi="Courier New" w:cs="Courier New"/>
        </w:rPr>
        <w:t>8000</w:t>
      </w:r>
      <w:bookmarkEnd w:id="4591"/>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592" w:name="_MCCTEMPBM_CRPT86940541___7"/>
      <w:bookmarkEnd w:id="4590"/>
      <w:r w:rsidRPr="00567618">
        <w:rPr>
          <w:lang w:eastAsia="zh-CN"/>
        </w:rPr>
        <w:t xml:space="preserve">In this case, the </w:t>
      </w:r>
      <w:bookmarkStart w:id="4593" w:name="MCCQCTEMPBM_00000151"/>
      <w:r w:rsidRPr="00567618">
        <w:rPr>
          <w:rFonts w:ascii="Courier New" w:hAnsi="Courier New" w:cs="Courier New"/>
          <w:lang w:eastAsia="zh-CN"/>
        </w:rPr>
        <w:t>maxptime</w:t>
      </w:r>
      <w:bookmarkEnd w:id="4593"/>
      <w:r w:rsidRPr="00567618">
        <w:rPr>
          <w:lang w:eastAsia="zh-CN"/>
        </w:rPr>
        <w:t xml:space="preserve"> is set to 80, if the MTSI MGW does not support redundancy.</w:t>
      </w:r>
    </w:p>
    <w:bookmarkEnd w:id="4592"/>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594" w:name="_Toc26369584"/>
      <w:bookmarkStart w:id="4595" w:name="_Toc36227466"/>
      <w:bookmarkStart w:id="4596" w:name="_Toc36228481"/>
      <w:bookmarkStart w:id="4597" w:name="_Toc36229108"/>
      <w:bookmarkStart w:id="4598" w:name="_Toc68847427"/>
      <w:bookmarkStart w:id="4599" w:name="_Toc74611362"/>
      <w:bookmarkStart w:id="4600" w:name="_Toc75566641"/>
      <w:bookmarkStart w:id="4601" w:name="_Toc89790193"/>
      <w:bookmarkStart w:id="4602" w:name="_Toc99466830"/>
      <w:bookmarkStart w:id="4603" w:name="_Toc170382966"/>
      <w:r w:rsidRPr="00567618">
        <w:t>A.11</w:t>
      </w:r>
      <w:r w:rsidRPr="00567618">
        <w:tab/>
        <w:t>Adding or removing a video component to/from an on-going video call session</w:t>
      </w:r>
      <w:bookmarkEnd w:id="4594"/>
      <w:bookmarkEnd w:id="4595"/>
      <w:bookmarkEnd w:id="4596"/>
      <w:bookmarkEnd w:id="4597"/>
      <w:bookmarkEnd w:id="4598"/>
      <w:bookmarkEnd w:id="4599"/>
      <w:bookmarkEnd w:id="4600"/>
      <w:bookmarkEnd w:id="4601"/>
      <w:bookmarkEnd w:id="4602"/>
      <w:bookmarkEnd w:id="4603"/>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4" w:name="_MCCTEMPBM_CRPT86940542___7"/>
            <w:bookmarkStart w:id="4605" w:name="_MCCTEMPBM_CRPT86940543___7" w:colFirst="0" w:colLast="0"/>
            <w:bookmarkStart w:id="4606" w:name="MCCQCTEMPBM_00000152"/>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604"/>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606"/>
          </w:p>
        </w:tc>
      </w:tr>
      <w:bookmarkEnd w:id="4605"/>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7" w:name="_MCCTEMPBM_CRPT86940544___7"/>
            <w:bookmarkStart w:id="4608"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9" w:name="_MCCTEMPBM_CRPT86940545___7"/>
            <w:bookmarkEnd w:id="4607"/>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0" w:name="_MCCTEMPBM_CRPT86940546___7"/>
            <w:bookmarkEnd w:id="4609"/>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610"/>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608"/>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1" w:name="_MCCTEMPBM_CRPT86940548___7" w:colFirst="0" w:colLast="0"/>
            <w:bookmarkStart w:id="4612" w:name="MCCQCTEMPBM_00000153"/>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612"/>
          </w:p>
        </w:tc>
      </w:tr>
      <w:bookmarkEnd w:id="4611"/>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3"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613"/>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4" w:name="_MCCTEMPBM_CRPT86940550___7"/>
            <w:bookmarkStart w:id="4615" w:name="_MCCTEMPBM_CRPT86940551___7" w:colFirst="0" w:colLast="0"/>
            <w:bookmarkStart w:id="4616" w:name="MCCQCTEMPBM_00000154"/>
            <w:r w:rsidRPr="00567618">
              <w:rPr>
                <w:rFonts w:ascii="Courier New" w:hAnsi="Courier New" w:cs="Courier New"/>
                <w:szCs w:val="18"/>
              </w:rPr>
              <w:t>m=audio 49150 RTP/AVPF 96</w:t>
            </w:r>
          </w:p>
          <w:bookmarkEnd w:id="4614"/>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bookmarkEnd w:id="4616"/>
          </w:p>
        </w:tc>
      </w:tr>
      <w:bookmarkEnd w:id="4615"/>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7" w:name="_MCCTEMPBM_CRPT86940552___7"/>
            <w:bookmarkStart w:id="4618"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9" w:name="_MCCTEMPBM_CRPT86940553___7"/>
            <w:bookmarkEnd w:id="4617"/>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0" w:name="_MCCTEMPBM_CRPT86940554___7"/>
            <w:bookmarkEnd w:id="4619"/>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620"/>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618"/>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621" w:name="_Toc26369585"/>
      <w:bookmarkStart w:id="4622" w:name="_Toc36227467"/>
      <w:bookmarkStart w:id="4623" w:name="_Toc36228482"/>
      <w:bookmarkStart w:id="4624" w:name="_Toc36229109"/>
      <w:bookmarkStart w:id="4625" w:name="_Toc68847428"/>
      <w:bookmarkStart w:id="4626" w:name="_Toc74611363"/>
      <w:bookmarkStart w:id="4627" w:name="_Toc75566642"/>
      <w:bookmarkStart w:id="4628" w:name="_Toc89790194"/>
      <w:bookmarkStart w:id="4629" w:name="_Toc99466831"/>
      <w:bookmarkStart w:id="4630" w:name="_Toc170382967"/>
      <w:r w:rsidRPr="00567618">
        <w:t>A.12</w:t>
      </w:r>
      <w:r w:rsidRPr="00567618">
        <w:tab/>
        <w:t>SDP examples when using ECN</w:t>
      </w:r>
      <w:bookmarkEnd w:id="4621"/>
      <w:bookmarkEnd w:id="4622"/>
      <w:bookmarkEnd w:id="4623"/>
      <w:bookmarkEnd w:id="4624"/>
      <w:bookmarkEnd w:id="4625"/>
      <w:bookmarkEnd w:id="4626"/>
      <w:bookmarkEnd w:id="4627"/>
      <w:bookmarkEnd w:id="4628"/>
      <w:bookmarkEnd w:id="4629"/>
      <w:bookmarkEnd w:id="4630"/>
    </w:p>
    <w:p w14:paraId="77DC8080" w14:textId="77777777" w:rsidR="00FC7E52" w:rsidRPr="00567618" w:rsidRDefault="00FC7E52" w:rsidP="00FC7E52">
      <w:pPr>
        <w:pStyle w:val="Heading2"/>
      </w:pPr>
      <w:bookmarkStart w:id="4631" w:name="_Toc26369586"/>
      <w:bookmarkStart w:id="4632" w:name="_Toc36227468"/>
      <w:bookmarkStart w:id="4633" w:name="_Toc36228483"/>
      <w:bookmarkStart w:id="4634" w:name="_Toc36229110"/>
      <w:bookmarkStart w:id="4635" w:name="_Toc68847429"/>
      <w:bookmarkStart w:id="4636" w:name="_Toc74611364"/>
      <w:bookmarkStart w:id="4637" w:name="_Toc75566643"/>
      <w:bookmarkStart w:id="4638" w:name="_Toc89790195"/>
      <w:bookmarkStart w:id="4639" w:name="_Toc99466832"/>
      <w:bookmarkStart w:id="4640" w:name="_Toc170382968"/>
      <w:r w:rsidRPr="00567618">
        <w:t>A.12.1</w:t>
      </w:r>
      <w:r w:rsidRPr="00567618">
        <w:tab/>
        <w:t>SDP examples when using ECN for speech</w:t>
      </w:r>
      <w:bookmarkEnd w:id="4631"/>
      <w:bookmarkEnd w:id="4632"/>
      <w:bookmarkEnd w:id="4633"/>
      <w:bookmarkEnd w:id="4634"/>
      <w:bookmarkEnd w:id="4635"/>
      <w:bookmarkEnd w:id="4636"/>
      <w:bookmarkEnd w:id="4637"/>
      <w:bookmarkEnd w:id="4638"/>
      <w:bookmarkEnd w:id="4639"/>
      <w:bookmarkEnd w:id="4640"/>
    </w:p>
    <w:p w14:paraId="613AB239" w14:textId="77777777" w:rsidR="00FC7E52" w:rsidRPr="00567618" w:rsidRDefault="00FC7E52" w:rsidP="00FC7E52">
      <w:pPr>
        <w:pStyle w:val="Heading3"/>
      </w:pPr>
      <w:bookmarkStart w:id="4641" w:name="_Toc26369587"/>
      <w:bookmarkStart w:id="4642" w:name="_Toc36227469"/>
      <w:bookmarkStart w:id="4643" w:name="_Toc36228484"/>
      <w:bookmarkStart w:id="4644" w:name="_Toc36229111"/>
      <w:bookmarkStart w:id="4645" w:name="_Toc68847430"/>
      <w:bookmarkStart w:id="4646" w:name="_Toc74611365"/>
      <w:bookmarkStart w:id="4647" w:name="_Toc75566644"/>
      <w:bookmarkStart w:id="4648" w:name="_Toc89790196"/>
      <w:bookmarkStart w:id="4649" w:name="_Toc99466833"/>
      <w:bookmarkStart w:id="4650" w:name="_Toc170382969"/>
      <w:r w:rsidRPr="00567618">
        <w:t>A.12.1.1</w:t>
      </w:r>
      <w:r w:rsidRPr="00567618">
        <w:tab/>
        <w:t>With RTP/AVP and zero RTCP bandwidth</w:t>
      </w:r>
      <w:bookmarkEnd w:id="4641"/>
      <w:bookmarkEnd w:id="4642"/>
      <w:bookmarkEnd w:id="4643"/>
      <w:bookmarkEnd w:id="4644"/>
      <w:bookmarkEnd w:id="4645"/>
      <w:bookmarkEnd w:id="4646"/>
      <w:bookmarkEnd w:id="4647"/>
      <w:bookmarkEnd w:id="4648"/>
      <w:bookmarkEnd w:id="4649"/>
      <w:bookmarkEnd w:id="4650"/>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51" w:name="_MCCTEMPBM_CRPT86940556___4"/>
            <w:r w:rsidRPr="00567618">
              <w:rPr>
                <w:rFonts w:ascii="Arial" w:hAnsi="Arial"/>
                <w:b/>
                <w:sz w:val="18"/>
              </w:rPr>
              <w:t>SDP offer</w:t>
            </w:r>
            <w:bookmarkEnd w:id="4651"/>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52" w:name="_MCCTEMPBM_CRPT86940557___7" w:colFirst="0" w:colLast="0"/>
            <w:bookmarkStart w:id="4653" w:name="MCCQCTEMPBM_00000155"/>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53"/>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54" w:name="_MCCTEMPBM_CRPT86940558___4"/>
            <w:bookmarkEnd w:id="4652"/>
            <w:r w:rsidRPr="00567618">
              <w:rPr>
                <w:rFonts w:ascii="Arial" w:hAnsi="Arial"/>
                <w:b/>
                <w:sz w:val="18"/>
              </w:rPr>
              <w:t>SDP answer</w:t>
            </w:r>
            <w:bookmarkEnd w:id="4654"/>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55"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55"/>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656" w:name="_Toc26369588"/>
      <w:bookmarkStart w:id="4657" w:name="_Toc36227470"/>
      <w:bookmarkStart w:id="4658" w:name="_Toc36228485"/>
      <w:bookmarkStart w:id="4659" w:name="_Toc36229112"/>
      <w:bookmarkStart w:id="4660" w:name="_Toc68847431"/>
      <w:bookmarkStart w:id="4661" w:name="_Toc74611366"/>
      <w:bookmarkStart w:id="4662" w:name="_Toc75566645"/>
      <w:bookmarkStart w:id="4663" w:name="_Toc89790197"/>
      <w:bookmarkStart w:id="4664" w:name="_Toc99466834"/>
      <w:bookmarkStart w:id="4665" w:name="_Toc170382970"/>
      <w:r w:rsidRPr="00567618">
        <w:t>A.12.1.2</w:t>
      </w:r>
      <w:r w:rsidRPr="00567618">
        <w:tab/>
        <w:t>With RTP/AVPF and non-zero RTCP bandwidth</w:t>
      </w:r>
      <w:bookmarkEnd w:id="4656"/>
      <w:bookmarkEnd w:id="4657"/>
      <w:bookmarkEnd w:id="4658"/>
      <w:bookmarkEnd w:id="4659"/>
      <w:bookmarkEnd w:id="4660"/>
      <w:bookmarkEnd w:id="4661"/>
      <w:bookmarkEnd w:id="4662"/>
      <w:bookmarkEnd w:id="4663"/>
      <w:bookmarkEnd w:id="4664"/>
      <w:bookmarkEnd w:id="4665"/>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66" w:name="_MCCTEMPBM_CRPT86940560___4"/>
            <w:r w:rsidRPr="00567618">
              <w:rPr>
                <w:rFonts w:ascii="Arial" w:hAnsi="Arial"/>
                <w:b/>
                <w:sz w:val="18"/>
              </w:rPr>
              <w:t>SDP offer</w:t>
            </w:r>
            <w:bookmarkEnd w:id="4666"/>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67" w:name="_MCCTEMPBM_CRPT86940561___7" w:colFirst="0" w:colLast="0"/>
            <w:bookmarkStart w:id="4668" w:name="MCCQCTEMPBM_00000156"/>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68"/>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69" w:name="_MCCTEMPBM_CRPT86940562___4"/>
            <w:bookmarkEnd w:id="4667"/>
            <w:r w:rsidRPr="00567618">
              <w:rPr>
                <w:rFonts w:ascii="Arial" w:hAnsi="Arial"/>
                <w:b/>
                <w:sz w:val="18"/>
              </w:rPr>
              <w:t>SDP answer</w:t>
            </w:r>
            <w:bookmarkEnd w:id="4669"/>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70"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70"/>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671" w:name="_Toc26369589"/>
      <w:bookmarkStart w:id="4672" w:name="_Toc36227471"/>
      <w:bookmarkStart w:id="4673" w:name="_Toc36228486"/>
      <w:bookmarkStart w:id="4674" w:name="_Toc36229113"/>
      <w:bookmarkStart w:id="4675" w:name="_Toc68847432"/>
      <w:bookmarkStart w:id="4676" w:name="_Toc74611367"/>
      <w:bookmarkStart w:id="4677" w:name="_Toc75566646"/>
      <w:bookmarkStart w:id="4678" w:name="_Toc89790198"/>
      <w:bookmarkStart w:id="4679" w:name="_Toc99466835"/>
      <w:bookmarkStart w:id="4680" w:name="_Toc170382971"/>
      <w:r w:rsidRPr="00567618">
        <w:t>A.12.1.3</w:t>
      </w:r>
      <w:r w:rsidRPr="00567618">
        <w:tab/>
        <w:t>With RTCP ECN feedback messages and RTCP XR ECN summary reports for inter-working with non-MTSI clients</w:t>
      </w:r>
      <w:bookmarkEnd w:id="4671"/>
      <w:bookmarkEnd w:id="4672"/>
      <w:bookmarkEnd w:id="4673"/>
      <w:bookmarkEnd w:id="4674"/>
      <w:bookmarkEnd w:id="4675"/>
      <w:bookmarkEnd w:id="4676"/>
      <w:bookmarkEnd w:id="4677"/>
      <w:bookmarkEnd w:id="4678"/>
      <w:bookmarkEnd w:id="4679"/>
      <w:bookmarkEnd w:id="4680"/>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81" w:name="_MCCTEMPBM_CRPT86940564___4"/>
            <w:r w:rsidRPr="00567618">
              <w:rPr>
                <w:rFonts w:ascii="Arial" w:hAnsi="Arial"/>
                <w:b/>
                <w:sz w:val="18"/>
              </w:rPr>
              <w:t>SDP offer</w:t>
            </w:r>
            <w:bookmarkEnd w:id="4681"/>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82" w:name="_MCCTEMPBM_CRPT86940565___7" w:colFirst="0" w:colLast="0"/>
            <w:bookmarkStart w:id="4683" w:name="MCCQCTEMPBM_00000157"/>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83"/>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84" w:name="_MCCTEMPBM_CRPT86940566___4"/>
            <w:bookmarkEnd w:id="4682"/>
            <w:r w:rsidRPr="00567618">
              <w:rPr>
                <w:rFonts w:ascii="Arial" w:hAnsi="Arial"/>
                <w:b/>
                <w:sz w:val="18"/>
              </w:rPr>
              <w:t>SDP answer</w:t>
            </w:r>
            <w:bookmarkEnd w:id="4684"/>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85"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85"/>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686" w:name="_Toc26369590"/>
      <w:bookmarkStart w:id="4687" w:name="_Toc36227472"/>
      <w:bookmarkStart w:id="4688" w:name="_Toc36228487"/>
      <w:bookmarkStart w:id="4689" w:name="_Toc36229114"/>
      <w:bookmarkStart w:id="4690" w:name="_Toc68847433"/>
      <w:bookmarkStart w:id="4691" w:name="_Toc74611368"/>
      <w:bookmarkStart w:id="4692" w:name="_Toc75566647"/>
      <w:bookmarkStart w:id="4693" w:name="_Toc89790199"/>
      <w:bookmarkStart w:id="4694" w:name="_Toc99466836"/>
      <w:bookmarkStart w:id="4695" w:name="_Toc170382972"/>
      <w:r w:rsidRPr="00567618">
        <w:rPr>
          <w:noProof/>
        </w:rPr>
        <w:t>A.12.2</w:t>
      </w:r>
      <w:r w:rsidRPr="00567618">
        <w:rPr>
          <w:noProof/>
        </w:rPr>
        <w:tab/>
        <w:t>SDP examples when using ECN for video in RTP</w:t>
      </w:r>
      <w:bookmarkEnd w:id="4686"/>
      <w:bookmarkEnd w:id="4687"/>
      <w:bookmarkEnd w:id="4688"/>
      <w:bookmarkEnd w:id="4689"/>
      <w:bookmarkEnd w:id="4690"/>
      <w:bookmarkEnd w:id="4691"/>
      <w:bookmarkEnd w:id="4692"/>
      <w:bookmarkEnd w:id="4693"/>
      <w:bookmarkEnd w:id="4694"/>
      <w:bookmarkEnd w:id="4695"/>
    </w:p>
    <w:p w14:paraId="0E5BD525" w14:textId="77777777" w:rsidR="00FC7E52" w:rsidRPr="00567618" w:rsidRDefault="00FC7E52" w:rsidP="00FC7E52">
      <w:pPr>
        <w:pStyle w:val="Heading3"/>
      </w:pPr>
      <w:bookmarkStart w:id="4696" w:name="_Toc26369591"/>
      <w:bookmarkStart w:id="4697" w:name="_Toc36227473"/>
      <w:bookmarkStart w:id="4698" w:name="_Toc36228488"/>
      <w:bookmarkStart w:id="4699" w:name="_Toc36229115"/>
      <w:bookmarkStart w:id="4700" w:name="_Toc68847434"/>
      <w:bookmarkStart w:id="4701" w:name="_Toc74611369"/>
      <w:bookmarkStart w:id="4702" w:name="_Toc75566648"/>
      <w:bookmarkStart w:id="4703" w:name="_Toc89790200"/>
      <w:bookmarkStart w:id="4704" w:name="_Toc99466837"/>
      <w:bookmarkStart w:id="4705" w:name="_Toc170382973"/>
      <w:r w:rsidRPr="00567618">
        <w:t>A.12.2.1</w:t>
      </w:r>
      <w:r w:rsidRPr="00567618">
        <w:tab/>
        <w:t>Without RTCP AVPF ECN feedback messages and RTCP XR ECN summary reports</w:t>
      </w:r>
      <w:bookmarkEnd w:id="4696"/>
      <w:bookmarkEnd w:id="4697"/>
      <w:bookmarkEnd w:id="4698"/>
      <w:bookmarkEnd w:id="4699"/>
      <w:bookmarkEnd w:id="4700"/>
      <w:bookmarkEnd w:id="4701"/>
      <w:bookmarkEnd w:id="4702"/>
      <w:bookmarkEnd w:id="4703"/>
      <w:bookmarkEnd w:id="4704"/>
      <w:bookmarkEnd w:id="4705"/>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06" w:name="_MCCTEMPBM_CRPT86940568___7"/>
            <w:bookmarkStart w:id="4707" w:name="_MCCTEMPBM_CRPT86940570___7" w:colFirst="0" w:colLast="0"/>
            <w:bookmarkStart w:id="4708" w:name="MCCQCTEMPBM_00000158"/>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09" w:name="_MCCTEMPBM_CRPT86940569___7"/>
            <w:bookmarkEnd w:id="4706"/>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709"/>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708"/>
          </w:p>
        </w:tc>
      </w:tr>
      <w:bookmarkEnd w:id="4707"/>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10" w:name="_MCCTEMPBM_CRPT86940571___7"/>
            <w:bookmarkStart w:id="4711"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12" w:name="_MCCTEMPBM_CRPT86940572___7"/>
            <w:bookmarkEnd w:id="4710"/>
            <w:r w:rsidRPr="00567618">
              <w:rPr>
                <w:rFonts w:ascii="Courier New" w:hAnsi="Courier New" w:cs="Courier New"/>
                <w:sz w:val="18"/>
                <w:szCs w:val="18"/>
              </w:rPr>
              <w:t>a=acfg:1 t=1</w:t>
            </w:r>
          </w:p>
          <w:bookmarkEnd w:id="4712"/>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711"/>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713" w:name="_Toc26369592"/>
      <w:bookmarkStart w:id="4714" w:name="_Toc36227474"/>
      <w:bookmarkStart w:id="4715" w:name="_Toc36228489"/>
      <w:bookmarkStart w:id="4716" w:name="_Toc36229116"/>
      <w:bookmarkStart w:id="4717" w:name="_Toc68847435"/>
      <w:bookmarkStart w:id="4718" w:name="_Toc74611370"/>
      <w:bookmarkStart w:id="4719" w:name="_Toc75566649"/>
      <w:bookmarkStart w:id="4720" w:name="_Toc89790201"/>
      <w:bookmarkStart w:id="4721" w:name="_Toc99466838"/>
      <w:bookmarkStart w:id="4722" w:name="_Toc170382974"/>
      <w:r w:rsidRPr="00567618">
        <w:rPr>
          <w:noProof/>
        </w:rPr>
        <w:t>A.12.2.2</w:t>
      </w:r>
      <w:r w:rsidRPr="00567618">
        <w:rPr>
          <w:noProof/>
        </w:rPr>
        <w:tab/>
        <w:t>With RTCP AVPF ECN feedback messages and RTCP XR ECN summary reports for inter-working with non-MTSI clients</w:t>
      </w:r>
      <w:bookmarkEnd w:id="4713"/>
      <w:bookmarkEnd w:id="4714"/>
      <w:bookmarkEnd w:id="4715"/>
      <w:bookmarkEnd w:id="4716"/>
      <w:bookmarkEnd w:id="4717"/>
      <w:bookmarkEnd w:id="4718"/>
      <w:bookmarkEnd w:id="4719"/>
      <w:bookmarkEnd w:id="4720"/>
      <w:bookmarkEnd w:id="4721"/>
      <w:bookmarkEnd w:id="4722"/>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23" w:name="_MCCTEMPBM_CRPT86940574___7"/>
            <w:bookmarkStart w:id="4724" w:name="_MCCTEMPBM_CRPT86940576___7" w:colFirst="0" w:colLast="0"/>
            <w:bookmarkStart w:id="4725" w:name="MCCQCTEMPBM_00000159"/>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26" w:name="_MCCTEMPBM_CRPT86940575___7"/>
            <w:bookmarkEnd w:id="4723"/>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726"/>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725"/>
          </w:p>
        </w:tc>
      </w:tr>
      <w:bookmarkEnd w:id="4724"/>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27" w:name="_MCCTEMPBM_CRPT86940577___7"/>
            <w:bookmarkStart w:id="4728"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29" w:name="_MCCTEMPBM_CRPT86940578___7"/>
            <w:bookmarkEnd w:id="4727"/>
            <w:r w:rsidRPr="00567618">
              <w:rPr>
                <w:rFonts w:ascii="Courier New" w:hAnsi="Courier New" w:cs="Courier New"/>
                <w:sz w:val="18"/>
                <w:szCs w:val="18"/>
              </w:rPr>
              <w:t>a=acfg:1 t=1</w:t>
            </w:r>
          </w:p>
          <w:bookmarkEnd w:id="4729"/>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728"/>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730" w:name="_Toc26369593"/>
      <w:bookmarkStart w:id="4731" w:name="_Toc36227475"/>
      <w:bookmarkStart w:id="4732" w:name="_Toc36228490"/>
      <w:bookmarkStart w:id="4733" w:name="_Toc36229117"/>
      <w:bookmarkStart w:id="4734" w:name="_Toc68847436"/>
      <w:bookmarkStart w:id="4735" w:name="_Toc74611371"/>
      <w:bookmarkStart w:id="4736" w:name="_Toc75566650"/>
      <w:bookmarkStart w:id="4737" w:name="_Toc89790202"/>
      <w:bookmarkStart w:id="4738" w:name="_Toc99466839"/>
      <w:bookmarkStart w:id="4739" w:name="_Toc170382975"/>
      <w:r w:rsidRPr="00567618">
        <w:t>A.13</w:t>
      </w:r>
      <w:r w:rsidRPr="00567618">
        <w:tab/>
        <w:t>SDP examples for MTSI client in terminal using fixed access</w:t>
      </w:r>
      <w:bookmarkEnd w:id="4730"/>
      <w:bookmarkEnd w:id="4731"/>
      <w:bookmarkEnd w:id="4732"/>
      <w:bookmarkEnd w:id="4733"/>
      <w:bookmarkEnd w:id="4734"/>
      <w:bookmarkEnd w:id="4735"/>
      <w:bookmarkEnd w:id="4736"/>
      <w:bookmarkEnd w:id="4737"/>
      <w:bookmarkEnd w:id="4738"/>
      <w:bookmarkEnd w:id="4739"/>
    </w:p>
    <w:p w14:paraId="67759BA1" w14:textId="77777777" w:rsidR="00FC7E52" w:rsidRPr="00567618" w:rsidRDefault="00FC7E52" w:rsidP="00FC7E52">
      <w:pPr>
        <w:pStyle w:val="Heading2"/>
      </w:pPr>
      <w:bookmarkStart w:id="4740" w:name="_Toc26369594"/>
      <w:bookmarkStart w:id="4741" w:name="_Toc36227476"/>
      <w:bookmarkStart w:id="4742" w:name="_Toc36228491"/>
      <w:bookmarkStart w:id="4743" w:name="_Toc36229118"/>
      <w:bookmarkStart w:id="4744" w:name="_Toc68847437"/>
      <w:bookmarkStart w:id="4745" w:name="_Toc74611372"/>
      <w:bookmarkStart w:id="4746" w:name="_Toc75566651"/>
      <w:bookmarkStart w:id="4747" w:name="_Toc89790203"/>
      <w:bookmarkStart w:id="4748" w:name="_Toc99466840"/>
      <w:bookmarkStart w:id="4749" w:name="_Toc170382976"/>
      <w:r w:rsidRPr="00567618">
        <w:t>A.13.1</w:t>
      </w:r>
      <w:r w:rsidRPr="00567618">
        <w:tab/>
        <w:t>General</w:t>
      </w:r>
      <w:bookmarkEnd w:id="4740"/>
      <w:bookmarkEnd w:id="4741"/>
      <w:bookmarkEnd w:id="4742"/>
      <w:bookmarkEnd w:id="4743"/>
      <w:bookmarkEnd w:id="4744"/>
      <w:bookmarkEnd w:id="4745"/>
      <w:bookmarkEnd w:id="4746"/>
      <w:bookmarkEnd w:id="4747"/>
      <w:bookmarkEnd w:id="4748"/>
      <w:bookmarkEnd w:id="4749"/>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750" w:name="_Toc26369595"/>
      <w:bookmarkStart w:id="4751" w:name="_Toc36227477"/>
      <w:bookmarkStart w:id="4752" w:name="_Toc36228492"/>
      <w:bookmarkStart w:id="4753" w:name="_Toc36229119"/>
      <w:bookmarkStart w:id="4754" w:name="_Toc68847438"/>
      <w:bookmarkStart w:id="4755" w:name="_Toc74611373"/>
      <w:bookmarkStart w:id="4756" w:name="_Toc75566652"/>
      <w:bookmarkStart w:id="4757" w:name="_Toc89790204"/>
      <w:bookmarkStart w:id="4758" w:name="_Toc99466841"/>
      <w:bookmarkStart w:id="4759" w:name="_Toc170382977"/>
      <w:r w:rsidRPr="00567618">
        <w:t>A.13.2</w:t>
      </w:r>
      <w:r w:rsidRPr="00567618">
        <w:tab/>
        <w:t>SDP examples for PCM</w:t>
      </w:r>
      <w:bookmarkEnd w:id="4750"/>
      <w:bookmarkEnd w:id="4751"/>
      <w:bookmarkEnd w:id="4752"/>
      <w:bookmarkEnd w:id="4753"/>
      <w:bookmarkEnd w:id="4754"/>
      <w:bookmarkEnd w:id="4755"/>
      <w:bookmarkEnd w:id="4756"/>
      <w:bookmarkEnd w:id="4757"/>
      <w:bookmarkEnd w:id="4758"/>
      <w:bookmarkEnd w:id="4759"/>
    </w:p>
    <w:p w14:paraId="019EDB89" w14:textId="77777777" w:rsidR="00FC7E52" w:rsidRPr="00567618" w:rsidRDefault="00FC7E52" w:rsidP="00FC7E52">
      <w:bookmarkStart w:id="4760"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760"/>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761"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761"/>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762" w:name="_Toc26369596"/>
      <w:bookmarkStart w:id="4763" w:name="_Toc36227478"/>
      <w:bookmarkStart w:id="4764" w:name="_Toc36228493"/>
      <w:bookmarkStart w:id="4765" w:name="_Toc36229120"/>
      <w:bookmarkStart w:id="4766" w:name="_Toc68847439"/>
      <w:bookmarkStart w:id="4767" w:name="_Toc74611374"/>
      <w:bookmarkStart w:id="4768" w:name="_Toc75566653"/>
      <w:bookmarkStart w:id="4769" w:name="_Toc89790205"/>
      <w:bookmarkStart w:id="4770" w:name="_Toc99466842"/>
      <w:bookmarkStart w:id="4771" w:name="_Toc170382978"/>
      <w:r w:rsidRPr="00567618">
        <w:t>A.13.3</w:t>
      </w:r>
      <w:r w:rsidRPr="00567618">
        <w:tab/>
        <w:t>SDP example for G.722</w:t>
      </w:r>
      <w:bookmarkEnd w:id="4762"/>
      <w:bookmarkEnd w:id="4763"/>
      <w:bookmarkEnd w:id="4764"/>
      <w:bookmarkEnd w:id="4765"/>
      <w:bookmarkEnd w:id="4766"/>
      <w:bookmarkEnd w:id="4767"/>
      <w:bookmarkEnd w:id="4768"/>
      <w:bookmarkEnd w:id="4769"/>
      <w:bookmarkEnd w:id="4770"/>
      <w:bookmarkEnd w:id="4771"/>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772" w:name="_Toc26369597"/>
      <w:bookmarkStart w:id="4773" w:name="_Toc36227479"/>
      <w:bookmarkStart w:id="4774" w:name="_Toc36228494"/>
      <w:bookmarkStart w:id="4775" w:name="_Toc36229121"/>
      <w:bookmarkStart w:id="4776" w:name="_Toc68847440"/>
      <w:bookmarkStart w:id="4777" w:name="_Toc74611375"/>
      <w:bookmarkStart w:id="4778" w:name="_Toc75566654"/>
      <w:bookmarkStart w:id="4779" w:name="_Toc89790206"/>
      <w:bookmarkStart w:id="4780" w:name="_Toc99466843"/>
      <w:bookmarkStart w:id="4781" w:name="_Toc170382979"/>
      <w:r w:rsidRPr="00567618">
        <w:t>A.13.4</w:t>
      </w:r>
      <w:r w:rsidRPr="00567618">
        <w:tab/>
        <w:t>SDP example for EVS, AMR-WB, G.722, AMR, PCM and DTMF</w:t>
      </w:r>
      <w:bookmarkEnd w:id="4772"/>
      <w:bookmarkEnd w:id="4773"/>
      <w:bookmarkEnd w:id="4774"/>
      <w:bookmarkEnd w:id="4775"/>
      <w:bookmarkEnd w:id="4776"/>
      <w:bookmarkEnd w:id="4777"/>
      <w:bookmarkEnd w:id="4778"/>
      <w:bookmarkEnd w:id="4779"/>
      <w:bookmarkEnd w:id="4780"/>
      <w:bookmarkEnd w:id="4781"/>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82"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782"/>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783" w:name="_Toc26369598"/>
      <w:bookmarkStart w:id="4784" w:name="_Toc36227480"/>
      <w:bookmarkStart w:id="4785" w:name="_Toc36228495"/>
      <w:bookmarkStart w:id="4786" w:name="_Toc36229122"/>
      <w:bookmarkStart w:id="4787" w:name="_Toc68847441"/>
      <w:bookmarkStart w:id="4788" w:name="_Toc74611376"/>
      <w:bookmarkStart w:id="4789" w:name="_Toc75566655"/>
      <w:bookmarkStart w:id="4790" w:name="_Toc89790207"/>
      <w:bookmarkStart w:id="4791" w:name="_Toc99466844"/>
      <w:bookmarkStart w:id="4792" w:name="_Toc170382980"/>
      <w:r w:rsidRPr="00567618">
        <w:t>A.</w:t>
      </w:r>
      <w:r w:rsidRPr="00567618">
        <w:rPr>
          <w:lang w:eastAsia="ko-KR"/>
        </w:rPr>
        <w:t>14</w:t>
      </w:r>
      <w:r w:rsidRPr="00567618">
        <w:tab/>
        <w:t xml:space="preserve">SDP offers </w:t>
      </w:r>
      <w:r w:rsidRPr="00567618">
        <w:rPr>
          <w:lang w:eastAsia="ko-KR"/>
        </w:rPr>
        <w:t>and answers for speech sessions with EVS</w:t>
      </w:r>
      <w:bookmarkEnd w:id="4783"/>
      <w:bookmarkEnd w:id="4784"/>
      <w:bookmarkEnd w:id="4785"/>
      <w:bookmarkEnd w:id="4786"/>
      <w:bookmarkEnd w:id="4787"/>
      <w:bookmarkEnd w:id="4788"/>
      <w:bookmarkEnd w:id="4789"/>
      <w:bookmarkEnd w:id="4790"/>
      <w:bookmarkEnd w:id="4791"/>
      <w:bookmarkEnd w:id="4792"/>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793" w:name="_Toc26369599"/>
      <w:bookmarkStart w:id="4794" w:name="_Toc36227481"/>
      <w:bookmarkStart w:id="4795" w:name="_Toc36228496"/>
      <w:bookmarkStart w:id="4796" w:name="_Toc36229123"/>
      <w:bookmarkStart w:id="4797" w:name="_Toc68847442"/>
      <w:bookmarkStart w:id="4798" w:name="_Toc74611377"/>
      <w:bookmarkStart w:id="4799" w:name="_Toc75566656"/>
      <w:bookmarkStart w:id="4800" w:name="_Toc89790208"/>
      <w:bookmarkStart w:id="4801" w:name="_Toc99466845"/>
      <w:bookmarkStart w:id="4802" w:name="_Toc170382981"/>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793"/>
      <w:bookmarkEnd w:id="4794"/>
      <w:bookmarkEnd w:id="4795"/>
      <w:bookmarkEnd w:id="4796"/>
      <w:bookmarkEnd w:id="4797"/>
      <w:bookmarkEnd w:id="4798"/>
      <w:bookmarkEnd w:id="4799"/>
      <w:bookmarkEnd w:id="4800"/>
      <w:bookmarkEnd w:id="4801"/>
      <w:bookmarkEnd w:id="4802"/>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803" w:name="_Toc26369600"/>
      <w:bookmarkStart w:id="4804" w:name="_Toc36227482"/>
      <w:bookmarkStart w:id="4805" w:name="_Toc36228497"/>
      <w:bookmarkStart w:id="4806" w:name="_Toc36229124"/>
      <w:bookmarkStart w:id="4807" w:name="_Toc68847443"/>
      <w:bookmarkStart w:id="4808" w:name="_Toc74611378"/>
      <w:bookmarkStart w:id="4809" w:name="_Toc75566657"/>
      <w:bookmarkStart w:id="4810" w:name="_Toc89790209"/>
      <w:bookmarkStart w:id="4811" w:name="_Toc99466846"/>
      <w:bookmarkStart w:id="4812" w:name="_Toc170382982"/>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803"/>
      <w:bookmarkEnd w:id="4804"/>
      <w:bookmarkEnd w:id="4805"/>
      <w:bookmarkEnd w:id="4806"/>
      <w:bookmarkEnd w:id="4807"/>
      <w:bookmarkEnd w:id="4808"/>
      <w:bookmarkEnd w:id="4809"/>
      <w:bookmarkEnd w:id="4810"/>
      <w:bookmarkEnd w:id="4811"/>
      <w:bookmarkEnd w:id="4812"/>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813" w:name="_Toc26369601"/>
      <w:bookmarkStart w:id="4814" w:name="_Toc36227483"/>
      <w:bookmarkStart w:id="4815" w:name="_Toc36228498"/>
      <w:bookmarkStart w:id="4816" w:name="_Toc36229125"/>
      <w:bookmarkStart w:id="4817" w:name="_Toc68847444"/>
      <w:bookmarkStart w:id="4818" w:name="_Toc74611379"/>
      <w:bookmarkStart w:id="4819" w:name="_Toc75566658"/>
      <w:bookmarkStart w:id="4820" w:name="_Toc89790210"/>
      <w:bookmarkStart w:id="4821" w:name="_Toc99466847"/>
      <w:bookmarkStart w:id="4822" w:name="_Toc170382983"/>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813"/>
      <w:bookmarkEnd w:id="4814"/>
      <w:bookmarkEnd w:id="4815"/>
      <w:bookmarkEnd w:id="4816"/>
      <w:bookmarkEnd w:id="4817"/>
      <w:bookmarkEnd w:id="4818"/>
      <w:bookmarkEnd w:id="4819"/>
      <w:bookmarkEnd w:id="4820"/>
      <w:bookmarkEnd w:id="4821"/>
      <w:bookmarkEnd w:id="4822"/>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23"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823"/>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824" w:name="_Toc26369602"/>
      <w:bookmarkStart w:id="4825" w:name="_Toc36227484"/>
      <w:bookmarkStart w:id="4826" w:name="_Toc36228499"/>
      <w:bookmarkStart w:id="4827" w:name="_Toc36229126"/>
      <w:bookmarkStart w:id="4828" w:name="_Toc68847445"/>
      <w:bookmarkStart w:id="4829" w:name="_Toc74611380"/>
      <w:bookmarkStart w:id="4830" w:name="_Toc75566659"/>
      <w:bookmarkStart w:id="4831" w:name="_Toc89790211"/>
      <w:bookmarkStart w:id="4832" w:name="_Toc99466848"/>
      <w:bookmarkStart w:id="4833" w:name="_Toc170382984"/>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824"/>
      <w:bookmarkEnd w:id="4825"/>
      <w:bookmarkEnd w:id="4826"/>
      <w:bookmarkEnd w:id="4827"/>
      <w:bookmarkEnd w:id="4828"/>
      <w:bookmarkEnd w:id="4829"/>
      <w:bookmarkEnd w:id="4830"/>
      <w:bookmarkEnd w:id="4831"/>
      <w:bookmarkEnd w:id="4832"/>
      <w:bookmarkEnd w:id="4833"/>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834" w:name="_Toc26369603"/>
      <w:bookmarkStart w:id="4835" w:name="_Toc36227485"/>
      <w:bookmarkStart w:id="4836" w:name="_Toc36228500"/>
      <w:bookmarkStart w:id="4837" w:name="_Toc36229127"/>
      <w:bookmarkStart w:id="4838" w:name="_Toc68847446"/>
      <w:bookmarkStart w:id="4839" w:name="_Toc74611381"/>
      <w:bookmarkStart w:id="4840" w:name="_Toc75566660"/>
      <w:bookmarkStart w:id="4841" w:name="_Toc89790212"/>
      <w:bookmarkStart w:id="4842" w:name="_Toc99466849"/>
      <w:bookmarkStart w:id="4843" w:name="_Toc170382985"/>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834"/>
      <w:bookmarkEnd w:id="4835"/>
      <w:bookmarkEnd w:id="4836"/>
      <w:bookmarkEnd w:id="4837"/>
      <w:bookmarkEnd w:id="4838"/>
      <w:bookmarkEnd w:id="4839"/>
      <w:bookmarkEnd w:id="4840"/>
      <w:bookmarkEnd w:id="4841"/>
      <w:bookmarkEnd w:id="4842"/>
      <w:bookmarkEnd w:id="4843"/>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bookmarkStart w:id="4844" w:name="MCCQCTEMPBM_00000160"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bookmarkEnd w:id="4844"/>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845" w:name="_Toc26369604"/>
      <w:bookmarkStart w:id="4846" w:name="_Toc36227486"/>
      <w:bookmarkStart w:id="4847" w:name="_Toc36228501"/>
      <w:bookmarkStart w:id="4848" w:name="_Toc36229128"/>
      <w:bookmarkStart w:id="4849" w:name="_Toc68847447"/>
      <w:bookmarkStart w:id="4850" w:name="_Toc74611382"/>
      <w:bookmarkStart w:id="4851" w:name="_Toc75566661"/>
      <w:bookmarkStart w:id="4852" w:name="_Toc89790213"/>
      <w:bookmarkStart w:id="4853" w:name="_Toc99466850"/>
      <w:bookmarkStart w:id="4854" w:name="_Toc170382986"/>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845"/>
      <w:bookmarkEnd w:id="4846"/>
      <w:bookmarkEnd w:id="4847"/>
      <w:bookmarkEnd w:id="4848"/>
      <w:bookmarkEnd w:id="4849"/>
      <w:bookmarkEnd w:id="4850"/>
      <w:bookmarkEnd w:id="4851"/>
      <w:bookmarkEnd w:id="4852"/>
      <w:bookmarkEnd w:id="4853"/>
      <w:bookmarkEnd w:id="4854"/>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855" w:name="_Toc26369605"/>
      <w:bookmarkStart w:id="4856" w:name="_Toc36227487"/>
      <w:bookmarkStart w:id="4857" w:name="_Toc36228502"/>
      <w:bookmarkStart w:id="4858" w:name="_Toc36229129"/>
      <w:bookmarkStart w:id="4859" w:name="_Toc68847448"/>
      <w:bookmarkStart w:id="4860" w:name="_Toc74611383"/>
      <w:bookmarkStart w:id="4861" w:name="_Toc75566662"/>
      <w:bookmarkStart w:id="4862" w:name="_Toc89790214"/>
      <w:bookmarkStart w:id="4863" w:name="_Toc99466851"/>
      <w:bookmarkStart w:id="4864" w:name="_Toc170382987"/>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855"/>
      <w:bookmarkEnd w:id="4856"/>
      <w:bookmarkEnd w:id="4857"/>
      <w:bookmarkEnd w:id="4858"/>
      <w:bookmarkEnd w:id="4859"/>
      <w:bookmarkEnd w:id="4860"/>
      <w:bookmarkEnd w:id="4861"/>
      <w:bookmarkEnd w:id="4862"/>
      <w:bookmarkEnd w:id="4863"/>
      <w:bookmarkEnd w:id="4864"/>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865" w:name="_MCCTEMPBM_CRPT86940584___4"/>
            <w:r w:rsidRPr="00567618">
              <w:rPr>
                <w:rFonts w:ascii="Arial" w:hAnsi="Arial"/>
                <w:b/>
                <w:sz w:val="18"/>
              </w:rPr>
              <w:t>SDP offer from MTSI client in terminal using fixed access</w:t>
            </w:r>
            <w:bookmarkEnd w:id="4865"/>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6"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867" w:name="_MCCTEMPBM_CRPT86940586___4"/>
            <w:bookmarkEnd w:id="4866"/>
            <w:r w:rsidRPr="00567618">
              <w:rPr>
                <w:rFonts w:ascii="Arial" w:hAnsi="Arial"/>
                <w:b/>
                <w:sz w:val="18"/>
              </w:rPr>
              <w:t>SDP offer modified by network</w:t>
            </w:r>
            <w:bookmarkEnd w:id="4867"/>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8"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868"/>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869" w:name="_Toc26369606"/>
      <w:bookmarkStart w:id="4870" w:name="_Toc36227488"/>
      <w:bookmarkStart w:id="4871" w:name="_Toc36228503"/>
      <w:bookmarkStart w:id="4872" w:name="_Toc36229130"/>
      <w:bookmarkStart w:id="4873" w:name="_Toc68847449"/>
      <w:bookmarkStart w:id="4874" w:name="_Toc74611384"/>
      <w:bookmarkStart w:id="4875" w:name="_Toc75566663"/>
      <w:bookmarkStart w:id="4876" w:name="_Toc89790215"/>
      <w:bookmarkStart w:id="4877" w:name="_Toc99466852"/>
      <w:bookmarkStart w:id="4878" w:name="_Toc170382988"/>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869"/>
      <w:bookmarkEnd w:id="4870"/>
      <w:bookmarkEnd w:id="4871"/>
      <w:bookmarkEnd w:id="4872"/>
      <w:bookmarkEnd w:id="4873"/>
      <w:bookmarkEnd w:id="4874"/>
      <w:bookmarkEnd w:id="4875"/>
      <w:bookmarkEnd w:id="4876"/>
      <w:bookmarkEnd w:id="4877"/>
      <w:bookmarkEnd w:id="4878"/>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879" w:name="_Toc26369607"/>
      <w:bookmarkStart w:id="4880" w:name="_Toc36227489"/>
      <w:bookmarkStart w:id="4881" w:name="_Toc36228504"/>
      <w:bookmarkStart w:id="4882" w:name="_Toc36229131"/>
      <w:bookmarkStart w:id="4883" w:name="_Toc68847450"/>
      <w:bookmarkStart w:id="4884" w:name="_Toc74611385"/>
      <w:bookmarkStart w:id="4885" w:name="_Toc75566664"/>
      <w:bookmarkStart w:id="4886" w:name="_Toc89790216"/>
      <w:bookmarkStart w:id="4887" w:name="_Toc99466853"/>
      <w:bookmarkStart w:id="4888" w:name="_Toc170382989"/>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879"/>
      <w:bookmarkEnd w:id="4880"/>
      <w:bookmarkEnd w:id="4881"/>
      <w:bookmarkEnd w:id="4882"/>
      <w:bookmarkEnd w:id="4883"/>
      <w:bookmarkEnd w:id="4884"/>
      <w:bookmarkEnd w:id="4885"/>
      <w:bookmarkEnd w:id="4886"/>
      <w:bookmarkEnd w:id="4887"/>
      <w:bookmarkEnd w:id="4888"/>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889" w:name="_Toc26369608"/>
      <w:bookmarkStart w:id="4890" w:name="_Toc36227490"/>
      <w:bookmarkStart w:id="4891" w:name="_Toc36228505"/>
      <w:bookmarkStart w:id="4892" w:name="_Toc36229132"/>
      <w:bookmarkStart w:id="4893" w:name="_Toc68847451"/>
      <w:bookmarkStart w:id="4894" w:name="_Toc74611386"/>
      <w:bookmarkStart w:id="4895" w:name="_Toc75566665"/>
      <w:bookmarkStart w:id="4896" w:name="_Toc89790217"/>
      <w:bookmarkStart w:id="4897" w:name="_Toc99466854"/>
      <w:bookmarkStart w:id="4898" w:name="_Toc170382990"/>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889"/>
      <w:bookmarkEnd w:id="4890"/>
      <w:bookmarkEnd w:id="4891"/>
      <w:bookmarkEnd w:id="4892"/>
      <w:bookmarkEnd w:id="4893"/>
      <w:bookmarkEnd w:id="4894"/>
      <w:bookmarkEnd w:id="4895"/>
      <w:bookmarkEnd w:id="4896"/>
      <w:bookmarkEnd w:id="4897"/>
      <w:bookmarkEnd w:id="4898"/>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899" w:name="_Toc26369609"/>
      <w:bookmarkStart w:id="4900" w:name="_Toc36227491"/>
      <w:bookmarkStart w:id="4901" w:name="_Toc36228506"/>
      <w:bookmarkStart w:id="4902" w:name="_Toc36229133"/>
      <w:bookmarkStart w:id="4903" w:name="_Toc68847452"/>
      <w:bookmarkStart w:id="4904" w:name="_Toc74611387"/>
      <w:bookmarkStart w:id="4905" w:name="_Toc75566666"/>
      <w:bookmarkStart w:id="4906" w:name="_Toc89790218"/>
      <w:bookmarkStart w:id="4907" w:name="_Toc99466855"/>
      <w:bookmarkStart w:id="4908" w:name="_Toc170382991"/>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899"/>
      <w:bookmarkEnd w:id="4900"/>
      <w:bookmarkEnd w:id="4901"/>
      <w:bookmarkEnd w:id="4902"/>
      <w:bookmarkEnd w:id="4903"/>
      <w:bookmarkEnd w:id="4904"/>
      <w:bookmarkEnd w:id="4905"/>
      <w:bookmarkEnd w:id="4906"/>
      <w:bookmarkEnd w:id="4907"/>
      <w:bookmarkEnd w:id="4908"/>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909" w:name="_Toc26369610"/>
      <w:bookmarkStart w:id="4910" w:name="_Toc36227492"/>
      <w:bookmarkStart w:id="4911" w:name="_Toc36228507"/>
      <w:bookmarkStart w:id="4912" w:name="_Toc36229134"/>
      <w:bookmarkStart w:id="4913" w:name="_Toc68847453"/>
      <w:bookmarkStart w:id="4914" w:name="_Toc74611388"/>
      <w:bookmarkStart w:id="4915" w:name="_Toc75566667"/>
      <w:bookmarkStart w:id="4916" w:name="_Toc89790219"/>
      <w:bookmarkStart w:id="4917" w:name="_Toc99466856"/>
      <w:bookmarkStart w:id="4918" w:name="_Toc170382992"/>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909"/>
      <w:bookmarkEnd w:id="4910"/>
      <w:bookmarkEnd w:id="4911"/>
      <w:bookmarkEnd w:id="4912"/>
      <w:bookmarkEnd w:id="4913"/>
      <w:bookmarkEnd w:id="4914"/>
      <w:bookmarkEnd w:id="4915"/>
      <w:bookmarkEnd w:id="4916"/>
      <w:bookmarkEnd w:id="4917"/>
      <w:bookmarkEnd w:id="4918"/>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919" w:name="_Toc26369611"/>
      <w:bookmarkStart w:id="4920" w:name="_Toc36227493"/>
      <w:bookmarkStart w:id="4921" w:name="_Toc36228508"/>
      <w:bookmarkStart w:id="4922" w:name="_Toc36229135"/>
      <w:bookmarkStart w:id="4923" w:name="_Toc68847454"/>
      <w:bookmarkStart w:id="4924" w:name="_Toc74611389"/>
      <w:bookmarkStart w:id="4925" w:name="_Toc75566668"/>
      <w:bookmarkStart w:id="4926" w:name="_Toc89790220"/>
      <w:bookmarkStart w:id="4927" w:name="_Toc99466857"/>
      <w:bookmarkStart w:id="4928" w:name="_Toc170382993"/>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919"/>
      <w:bookmarkEnd w:id="4920"/>
      <w:bookmarkEnd w:id="4921"/>
      <w:bookmarkEnd w:id="4922"/>
      <w:bookmarkEnd w:id="4923"/>
      <w:bookmarkEnd w:id="4924"/>
      <w:bookmarkEnd w:id="4925"/>
      <w:bookmarkEnd w:id="4926"/>
      <w:bookmarkEnd w:id="4927"/>
      <w:bookmarkEnd w:id="4928"/>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929" w:name="_Toc26369612"/>
      <w:bookmarkStart w:id="4930" w:name="_Toc36227494"/>
      <w:bookmarkStart w:id="4931" w:name="_Toc36228509"/>
      <w:bookmarkStart w:id="4932" w:name="_Toc36229136"/>
      <w:bookmarkStart w:id="4933" w:name="_Toc68847455"/>
      <w:bookmarkStart w:id="4934" w:name="_Toc74611390"/>
      <w:bookmarkStart w:id="4935" w:name="_Toc75566669"/>
      <w:bookmarkStart w:id="4936" w:name="_Toc89790221"/>
      <w:bookmarkStart w:id="4937" w:name="_Toc99466858"/>
      <w:bookmarkStart w:id="4938" w:name="_Toc170382994"/>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929"/>
      <w:bookmarkEnd w:id="4930"/>
      <w:bookmarkEnd w:id="4931"/>
      <w:bookmarkEnd w:id="4932"/>
      <w:bookmarkEnd w:id="4933"/>
      <w:bookmarkEnd w:id="4934"/>
      <w:bookmarkEnd w:id="4935"/>
      <w:bookmarkEnd w:id="4936"/>
      <w:bookmarkEnd w:id="4937"/>
      <w:bookmarkEnd w:id="4938"/>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939" w:name="_Toc26369613"/>
      <w:bookmarkStart w:id="4940" w:name="_Toc36227495"/>
      <w:bookmarkStart w:id="4941" w:name="_Toc36228510"/>
      <w:bookmarkStart w:id="4942" w:name="_Toc36229137"/>
      <w:bookmarkStart w:id="4943" w:name="_Toc68847456"/>
      <w:bookmarkStart w:id="4944" w:name="_Toc74611391"/>
      <w:bookmarkStart w:id="4945" w:name="_Toc75566670"/>
      <w:bookmarkStart w:id="4946" w:name="_Toc89790222"/>
      <w:bookmarkStart w:id="4947" w:name="_Toc99466859"/>
      <w:bookmarkStart w:id="4948" w:name="_Toc170382995"/>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939"/>
      <w:bookmarkEnd w:id="4940"/>
      <w:bookmarkEnd w:id="4941"/>
      <w:bookmarkEnd w:id="4942"/>
      <w:bookmarkEnd w:id="4943"/>
      <w:bookmarkEnd w:id="4944"/>
      <w:bookmarkEnd w:id="4945"/>
      <w:bookmarkEnd w:id="4946"/>
      <w:bookmarkEnd w:id="4947"/>
      <w:bookmarkEnd w:id="4948"/>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49"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949"/>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950" w:name="_Toc26369614"/>
      <w:bookmarkStart w:id="4951" w:name="_Toc36227496"/>
      <w:bookmarkStart w:id="4952" w:name="_Toc36228511"/>
      <w:bookmarkStart w:id="4953" w:name="_Toc36229138"/>
      <w:bookmarkStart w:id="4954" w:name="_Toc68847457"/>
      <w:bookmarkStart w:id="4955" w:name="_Toc74611392"/>
      <w:bookmarkStart w:id="4956" w:name="_Toc75566671"/>
      <w:bookmarkStart w:id="4957" w:name="_Toc89790223"/>
      <w:bookmarkStart w:id="4958" w:name="_Toc99466860"/>
      <w:bookmarkStart w:id="4959" w:name="_Toc170382996"/>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950"/>
      <w:bookmarkEnd w:id="4951"/>
      <w:bookmarkEnd w:id="4952"/>
      <w:bookmarkEnd w:id="4953"/>
      <w:bookmarkEnd w:id="4954"/>
      <w:bookmarkEnd w:id="4955"/>
      <w:bookmarkEnd w:id="4956"/>
      <w:bookmarkEnd w:id="4957"/>
      <w:bookmarkEnd w:id="4958"/>
      <w:bookmarkEnd w:id="4959"/>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960" w:name="_MCCTEMPBM_CRPT86940589___4"/>
            <w:r w:rsidRPr="00567618">
              <w:rPr>
                <w:rFonts w:ascii="Arial" w:hAnsi="Arial"/>
                <w:b/>
                <w:sz w:val="18"/>
              </w:rPr>
              <w:t xml:space="preserve">SDP </w:t>
            </w:r>
            <w:r w:rsidRPr="00567618">
              <w:rPr>
                <w:rFonts w:ascii="Arial" w:hAnsi="Arial"/>
                <w:b/>
                <w:sz w:val="18"/>
                <w:lang w:eastAsia="ko-KR"/>
              </w:rPr>
              <w:t>answer</w:t>
            </w:r>
            <w:bookmarkEnd w:id="4960"/>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61"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961"/>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962" w:name="_Toc26369615"/>
      <w:bookmarkStart w:id="4963" w:name="_Toc36227497"/>
      <w:bookmarkStart w:id="4964" w:name="_Toc36228512"/>
      <w:bookmarkStart w:id="4965" w:name="_Toc36229139"/>
      <w:bookmarkStart w:id="4966" w:name="_Toc68847458"/>
      <w:bookmarkStart w:id="4967" w:name="_Toc74611393"/>
      <w:bookmarkStart w:id="4968" w:name="_Toc75566672"/>
      <w:bookmarkStart w:id="4969" w:name="_Toc89790224"/>
      <w:bookmarkStart w:id="4970" w:name="_Toc99466861"/>
      <w:bookmarkStart w:id="4971" w:name="_Toc170382997"/>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962"/>
      <w:bookmarkEnd w:id="4963"/>
      <w:bookmarkEnd w:id="4964"/>
      <w:bookmarkEnd w:id="4965"/>
      <w:bookmarkEnd w:id="4966"/>
      <w:bookmarkEnd w:id="4967"/>
      <w:bookmarkEnd w:id="4968"/>
      <w:bookmarkEnd w:id="4969"/>
      <w:bookmarkEnd w:id="4970"/>
      <w:bookmarkEnd w:id="4971"/>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972" w:name="_MCCTEMPBM_CRPT86940591___4"/>
            <w:r w:rsidRPr="00567618">
              <w:rPr>
                <w:rFonts w:ascii="Arial" w:hAnsi="Arial"/>
                <w:b/>
                <w:sz w:val="18"/>
              </w:rPr>
              <w:t xml:space="preserve">SDP </w:t>
            </w:r>
            <w:r w:rsidRPr="00567618">
              <w:rPr>
                <w:rFonts w:ascii="Arial" w:hAnsi="Arial"/>
                <w:b/>
                <w:sz w:val="18"/>
                <w:lang w:eastAsia="ko-KR"/>
              </w:rPr>
              <w:t>answer</w:t>
            </w:r>
            <w:bookmarkEnd w:id="4972"/>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73"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973"/>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974" w:name="_Toc26369616"/>
      <w:bookmarkStart w:id="4975" w:name="_Toc36227498"/>
      <w:bookmarkStart w:id="4976" w:name="_Toc36228513"/>
      <w:bookmarkStart w:id="4977" w:name="_Toc36229140"/>
      <w:bookmarkStart w:id="4978" w:name="_Toc68847459"/>
      <w:bookmarkStart w:id="4979" w:name="_Toc74611394"/>
      <w:bookmarkStart w:id="4980" w:name="_Toc75566673"/>
      <w:bookmarkStart w:id="4981" w:name="_Toc89790225"/>
      <w:bookmarkStart w:id="4982" w:name="_Toc99466862"/>
      <w:bookmarkStart w:id="4983" w:name="_Toc170382998"/>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974"/>
      <w:bookmarkEnd w:id="4975"/>
      <w:bookmarkEnd w:id="4976"/>
      <w:bookmarkEnd w:id="4977"/>
      <w:bookmarkEnd w:id="4978"/>
      <w:bookmarkEnd w:id="4979"/>
      <w:bookmarkEnd w:id="4980"/>
      <w:bookmarkEnd w:id="4981"/>
      <w:bookmarkEnd w:id="4982"/>
      <w:bookmarkEnd w:id="4983"/>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984" w:name="_Toc26369617"/>
      <w:bookmarkStart w:id="4985" w:name="_Toc36227499"/>
      <w:bookmarkStart w:id="4986" w:name="_Toc36228514"/>
      <w:bookmarkStart w:id="4987" w:name="_Toc36229141"/>
      <w:bookmarkStart w:id="4988" w:name="_Toc68847460"/>
      <w:bookmarkStart w:id="4989" w:name="_Toc74611395"/>
      <w:bookmarkStart w:id="4990" w:name="_Toc75566674"/>
      <w:bookmarkStart w:id="4991" w:name="_Toc89790226"/>
      <w:bookmarkStart w:id="4992" w:name="_Toc99466863"/>
      <w:bookmarkStart w:id="4993" w:name="_Toc170382999"/>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984"/>
      <w:bookmarkEnd w:id="4985"/>
      <w:bookmarkEnd w:id="4986"/>
      <w:bookmarkEnd w:id="4987"/>
      <w:bookmarkEnd w:id="4988"/>
      <w:bookmarkEnd w:id="4989"/>
      <w:bookmarkEnd w:id="4990"/>
      <w:bookmarkEnd w:id="4991"/>
      <w:bookmarkEnd w:id="4992"/>
      <w:bookmarkEnd w:id="4993"/>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994" w:name="_Toc26369618"/>
      <w:bookmarkStart w:id="4995" w:name="_Toc36227500"/>
      <w:bookmarkStart w:id="4996" w:name="_Toc36228515"/>
      <w:bookmarkStart w:id="4997" w:name="_Toc36229142"/>
      <w:bookmarkStart w:id="4998" w:name="_Toc68847461"/>
      <w:bookmarkStart w:id="4999" w:name="_Toc74611396"/>
      <w:bookmarkStart w:id="5000" w:name="_Toc75566675"/>
      <w:bookmarkStart w:id="5001" w:name="_Toc89790227"/>
      <w:bookmarkStart w:id="5002" w:name="_Toc99466864"/>
      <w:bookmarkStart w:id="5003" w:name="_Toc170383000"/>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994"/>
      <w:bookmarkEnd w:id="4995"/>
      <w:bookmarkEnd w:id="4996"/>
      <w:bookmarkEnd w:id="4997"/>
      <w:bookmarkEnd w:id="4998"/>
      <w:bookmarkEnd w:id="4999"/>
      <w:bookmarkEnd w:id="5000"/>
      <w:bookmarkEnd w:id="5001"/>
      <w:bookmarkEnd w:id="5002"/>
      <w:bookmarkEnd w:id="5003"/>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5004" w:name="_Toc26369619"/>
      <w:bookmarkStart w:id="5005" w:name="_Toc36227501"/>
      <w:bookmarkStart w:id="5006" w:name="_Toc36228516"/>
      <w:bookmarkStart w:id="5007" w:name="_Toc36229143"/>
      <w:bookmarkStart w:id="5008" w:name="_Toc68847462"/>
      <w:bookmarkStart w:id="5009" w:name="_Toc74611397"/>
      <w:bookmarkStart w:id="5010" w:name="_Toc75566676"/>
      <w:bookmarkStart w:id="5011" w:name="_Toc89790228"/>
      <w:bookmarkStart w:id="5012" w:name="_Toc99466865"/>
      <w:bookmarkStart w:id="5013" w:name="_Toc170383001"/>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5004"/>
      <w:bookmarkEnd w:id="5005"/>
      <w:bookmarkEnd w:id="5006"/>
      <w:bookmarkEnd w:id="5007"/>
      <w:bookmarkEnd w:id="5008"/>
      <w:bookmarkEnd w:id="5009"/>
      <w:bookmarkEnd w:id="5010"/>
      <w:bookmarkEnd w:id="5011"/>
      <w:bookmarkEnd w:id="5012"/>
      <w:bookmarkEnd w:id="5013"/>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5014" w:name="_Toc26369620"/>
      <w:bookmarkStart w:id="5015" w:name="_Toc36227502"/>
      <w:bookmarkStart w:id="5016" w:name="_Toc36228517"/>
      <w:bookmarkStart w:id="5017" w:name="_Toc36229144"/>
      <w:bookmarkStart w:id="5018" w:name="_Toc68847463"/>
      <w:bookmarkStart w:id="5019" w:name="_Toc74611398"/>
      <w:bookmarkStart w:id="5020" w:name="_Toc75566677"/>
      <w:bookmarkStart w:id="5021" w:name="_Toc89790229"/>
      <w:bookmarkStart w:id="5022" w:name="_Toc99466866"/>
      <w:bookmarkStart w:id="5023" w:name="_Toc170383002"/>
      <w:r w:rsidRPr="00567618">
        <w:t>A.</w:t>
      </w:r>
      <w:r w:rsidRPr="00567618">
        <w:rPr>
          <w:lang w:eastAsia="ko-KR"/>
        </w:rPr>
        <w:t>15</w:t>
      </w:r>
      <w:r w:rsidRPr="00567618">
        <w:tab/>
        <w:t xml:space="preserve">SDP offers </w:t>
      </w:r>
      <w:r w:rsidRPr="00567618">
        <w:rPr>
          <w:lang w:eastAsia="ko-KR"/>
        </w:rPr>
        <w:t>and answers with ANBR capability signaling</w:t>
      </w:r>
      <w:bookmarkEnd w:id="5014"/>
      <w:bookmarkEnd w:id="5015"/>
      <w:bookmarkEnd w:id="5016"/>
      <w:bookmarkEnd w:id="5017"/>
      <w:bookmarkEnd w:id="5018"/>
      <w:bookmarkEnd w:id="5019"/>
      <w:bookmarkEnd w:id="5020"/>
      <w:bookmarkEnd w:id="5021"/>
      <w:bookmarkEnd w:id="5022"/>
      <w:bookmarkEnd w:id="5023"/>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bookmarkStart w:id="5024" w:name="MCCQCTEMPBM_0000016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5025" w:name="_MCCTEMPBM_CRPT86940593___7"/>
            <w:r w:rsidRPr="00567618">
              <w:rPr>
                <w:rFonts w:ascii="Courier New" w:hAnsi="Courier New" w:cs="Courier New"/>
                <w:sz w:val="16"/>
                <w:szCs w:val="16"/>
              </w:rPr>
              <w:t>a=anbr</w:t>
            </w:r>
            <w:bookmarkEnd w:id="5025"/>
          </w:p>
        </w:tc>
      </w:tr>
      <w:bookmarkEnd w:id="5024"/>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bookmarkStart w:id="5026" w:name="MCCQCTEMPBM_00000162" w:colFirst="0" w:colLast="0"/>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bookmarkEnd w:id="5026"/>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5027" w:name="_Toc26369621"/>
      <w:bookmarkStart w:id="5028" w:name="_Toc36227503"/>
      <w:bookmarkStart w:id="5029" w:name="_Toc36228518"/>
      <w:bookmarkStart w:id="5030" w:name="_Toc36229145"/>
      <w:bookmarkStart w:id="5031" w:name="_Toc68847464"/>
      <w:bookmarkStart w:id="5032" w:name="_Toc74611399"/>
      <w:bookmarkStart w:id="5033" w:name="_Toc75566678"/>
      <w:bookmarkStart w:id="5034" w:name="_Toc89790230"/>
      <w:bookmarkStart w:id="5035" w:name="_Toc99466867"/>
      <w:bookmarkStart w:id="5036" w:name="_Toc170383003"/>
      <w:r w:rsidRPr="00567618">
        <w:t>A.16</w:t>
      </w:r>
      <w:r w:rsidRPr="00567618">
        <w:tab/>
        <w:t xml:space="preserve">SDP offers </w:t>
      </w:r>
      <w:r w:rsidRPr="00567618">
        <w:rPr>
          <w:lang w:eastAsia="ko-KR"/>
        </w:rPr>
        <w:t xml:space="preserve">and answers with QoS hint </w:t>
      </w:r>
      <w:bookmarkEnd w:id="5027"/>
      <w:bookmarkEnd w:id="5028"/>
      <w:bookmarkEnd w:id="5029"/>
      <w:bookmarkEnd w:id="5030"/>
      <w:bookmarkEnd w:id="5031"/>
      <w:bookmarkEnd w:id="5032"/>
      <w:bookmarkEnd w:id="5033"/>
      <w:bookmarkEnd w:id="5034"/>
      <w:bookmarkEnd w:id="5035"/>
      <w:r w:rsidRPr="00567618">
        <w:rPr>
          <w:lang w:eastAsia="ko-KR"/>
        </w:rPr>
        <w:t>signalling</w:t>
      </w:r>
      <w:bookmarkEnd w:id="5036"/>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5037"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038" w:name="_MCCTEMPBM_CRPT86940595___7" w:colFirst="0" w:colLast="0"/>
            <w:bookmarkEnd w:id="5037"/>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5038"/>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5039"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40" w:name="_MCCTEMPBM_CRPT86940597___7" w:colFirst="0" w:colLast="0"/>
            <w:bookmarkEnd w:id="5039"/>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5040"/>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5041"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042" w:name="_MCCTEMPBM_CRPT86940599___7" w:colFirst="0" w:colLast="0"/>
            <w:bookmarkEnd w:id="5041"/>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5042"/>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5043"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44" w:name="_MCCTEMPBM_CRPT86940601___7" w:colFirst="0" w:colLast="0"/>
            <w:bookmarkEnd w:id="5043"/>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5044"/>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5045" w:name="_Toc10627453"/>
      <w:bookmarkStart w:id="5046" w:name="_Toc68847465"/>
      <w:bookmarkStart w:id="5047" w:name="_Toc74611400"/>
      <w:bookmarkStart w:id="5048" w:name="_Toc75566679"/>
      <w:bookmarkStart w:id="5049" w:name="_Toc89790231"/>
      <w:bookmarkStart w:id="5050" w:name="_Toc99466868"/>
      <w:bookmarkStart w:id="5051" w:name="_Toc170383004"/>
      <w:r w:rsidRPr="00567618">
        <w:t>A.17</w:t>
      </w:r>
      <w:r w:rsidRPr="00567618">
        <w:tab/>
        <w:t xml:space="preserve">SDP offers and answers with data channel capability </w:t>
      </w:r>
      <w:bookmarkEnd w:id="5045"/>
      <w:bookmarkEnd w:id="5046"/>
      <w:bookmarkEnd w:id="5047"/>
      <w:bookmarkEnd w:id="5048"/>
      <w:bookmarkEnd w:id="5049"/>
      <w:bookmarkEnd w:id="5050"/>
      <w:r w:rsidRPr="00567618">
        <w:t>signalling</w:t>
      </w:r>
      <w:bookmarkEnd w:id="5051"/>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06440E9E"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5052"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53" w:name="_MCCTEMPBM_CRPT86940603___7" w:colFirst="0" w:colLast="0"/>
            <w:bookmarkStart w:id="5054" w:name="MCCQCTEMPBM_00000163" w:colFirst="0" w:colLast="0"/>
            <w:bookmarkEnd w:id="5052"/>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5053"/>
      <w:bookmarkEnd w:id="5054"/>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5055"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56" w:name="_MCCTEMPBM_CRPT86940605___7" w:colFirst="0" w:colLast="0"/>
            <w:bookmarkStart w:id="5057" w:name="MCCQCTEMPBM_00000164" w:colFirst="0" w:colLast="0"/>
            <w:bookmarkEnd w:id="5055"/>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5056"/>
      <w:bookmarkEnd w:id="5057"/>
    </w:tbl>
    <w:p w14:paraId="2189DAFA" w14:textId="77777777" w:rsidR="00FC7E52" w:rsidRPr="00567618" w:rsidRDefault="00FC7E52" w:rsidP="00FC7E52"/>
    <w:p w14:paraId="40A26A75" w14:textId="7B1F2D63"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5058"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59" w:name="_MCCTEMPBM_CRPT86940607___7" w:colFirst="0" w:colLast="0"/>
            <w:bookmarkStart w:id="5060" w:name="MCCQCTEMPBM_00000165" w:colFirst="0" w:colLast="0"/>
            <w:bookmarkEnd w:id="5058"/>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5059"/>
      <w:bookmarkEnd w:id="5060"/>
    </w:tbl>
    <w:p w14:paraId="75B06ACC" w14:textId="77777777" w:rsidR="00FC7E52" w:rsidRPr="00567618" w:rsidRDefault="00FC7E52" w:rsidP="00FC7E52"/>
    <w:p w14:paraId="0BFE0508" w14:textId="57964C76" w:rsidR="00FC7E52" w:rsidRPr="00567618" w:rsidRDefault="00FC7E52" w:rsidP="00FC7E52">
      <w:r w:rsidRPr="00567618">
        <w:t>An example SDP answer is shown in Table A.17.4, where only one of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5061"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2" w:name="_MCCTEMPBM_CRPT86940609___7" w:colFirst="0" w:colLast="0"/>
            <w:bookmarkStart w:id="5063" w:name="MCCQCTEMPBM_00000166" w:colFirst="0" w:colLast="0"/>
            <w:bookmarkEnd w:id="5061"/>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5062"/>
      <w:bookmarkEnd w:id="5063"/>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5064"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5" w:name="_MCCTEMPBM_CRPT86940611___7" w:colFirst="0" w:colLast="0"/>
            <w:bookmarkStart w:id="5066" w:name="MCCQCTEMPBM_00000167" w:colFirst="0" w:colLast="0"/>
            <w:bookmarkEnd w:id="5064"/>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5065"/>
      <w:bookmarkEnd w:id="5066"/>
    </w:tbl>
    <w:p w14:paraId="28E4C1F2" w14:textId="77777777" w:rsidR="00FC7E52" w:rsidRPr="00567618" w:rsidRDefault="00FC7E52" w:rsidP="00FC7E52"/>
    <w:p w14:paraId="6AF13907" w14:textId="4C84246E" w:rsidR="00FC7E52" w:rsidRPr="00567618" w:rsidRDefault="00FC7E52" w:rsidP="00FC7E52">
      <w:r w:rsidRPr="00567618">
        <w:rPr>
          <w:lang w:eastAsia="ko-KR"/>
        </w:rPr>
        <w:t xml:space="preserve">Table A.17.6 demonstrates an example SDP (re-)offer that adds two non-bootstrap data channel streams used by </w:t>
      </w:r>
      <w:r w:rsidR="00735F32">
        <w:rPr>
          <w:lang w:eastAsia="ko-KR"/>
        </w:rPr>
        <w:t>a new data channel application retrieved via</w:t>
      </w:r>
      <w:r w:rsidRPr="00567618">
        <w:rPr>
          <w:lang w:eastAsia="ko-KR"/>
        </w:rPr>
        <w:t xml:space="preserve"> the bootstrap data channel in Table A.17.5. The data channel application streams (two in this example) desire specific loss and latency characteristics indicated by the "a=3gpp-qos-hint" line (see also Annex A.16)</w:t>
      </w:r>
      <w:r w:rsidR="00DA588F">
        <w:rPr>
          <w:lang w:eastAsia="ko-KR"/>
        </w:rPr>
        <w:t>, and they also terminate on different endpoints, e.g., on a server and on the remote UE, hence they</w:t>
      </w:r>
      <w:r w:rsidR="001C03E0">
        <w:rPr>
          <w:lang w:eastAsia="ko-KR"/>
        </w:rPr>
        <w:t xml:space="preserve"> are offered as a separate m= line</w:t>
      </w:r>
      <w:r w:rsidR="00DA588F">
        <w:rPr>
          <w:lang w:eastAsia="ko-KR"/>
        </w:rPr>
        <w:t>s</w:t>
      </w:r>
      <w:r w:rsidR="001C03E0">
        <w:rPr>
          <w:lang w:eastAsia="ko-KR"/>
        </w:rPr>
        <w:t xml:space="preserve"> </w:t>
      </w:r>
      <w:r w:rsidR="00DA588F">
        <w:rPr>
          <w:lang w:eastAsia="ko-KR"/>
        </w:rPr>
        <w:t xml:space="preserve">with </w:t>
      </w:r>
      <w:r w:rsidR="001C03E0">
        <w:rPr>
          <w:lang w:eastAsia="ko-KR"/>
        </w:rPr>
        <w:t>different QoS requirements</w:t>
      </w:r>
      <w:r w:rsidR="002B6A8C">
        <w:rPr>
          <w:lang w:eastAsia="ko-KR"/>
        </w:rPr>
        <w:t>.</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r w:rsidR="00DA588F" w:rsidRPr="00DA588F">
        <w:rPr>
          <w:lang w:eastAsia="ko-KR"/>
        </w:rPr>
        <w:t xml:space="preserve"> </w:t>
      </w:r>
      <w:r w:rsidR="00DA588F">
        <w:rPr>
          <w:lang w:eastAsia="ko-KR"/>
        </w:rPr>
        <w:t>The application using these data channels is identified by the "a=</w:t>
      </w:r>
      <w:r w:rsidR="00DA588F">
        <w:t>3gpp-req-app</w:t>
      </w:r>
      <w:r w:rsidR="00DA588F">
        <w:rPr>
          <w:lang w:eastAsia="ko-KR"/>
        </w:rPr>
        <w:t>" lines which also indicates that the two data channels are intended for communication with different end points, via the different "adc-stream-id-endpoint" parameter values, e.g., a server versus the remote UE.</w:t>
      </w:r>
    </w:p>
    <w:p w14:paraId="4325B2C2" w14:textId="77777777" w:rsidR="00FC7E52" w:rsidRPr="00567618" w:rsidRDefault="00FC7E52" w:rsidP="00805B98">
      <w:pPr>
        <w:pStyle w:val="TH"/>
      </w:pPr>
      <w:bookmarkStart w:id="5067"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8" w:name="_MCCTEMPBM_CRPT86940613___7" w:colFirst="0" w:colLast="0"/>
            <w:bookmarkStart w:id="5069" w:name="MCCQCTEMPBM_00000168" w:colFirst="0" w:colLast="0"/>
            <w:bookmarkEnd w:id="5067"/>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0476677B"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4D86490" w14:textId="77777777" w:rsidR="00DA588F" w:rsidRDefault="00FC7E52" w:rsidP="00DA588F">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5ACF29CB" w14:textId="0C96C839"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4D6C932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32AE02F"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74F67A6E" w14:textId="77777777" w:rsidR="00DA588F" w:rsidRDefault="00FC7E52"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2EC3C5C6" w14:textId="77777777" w:rsidR="00DA588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2787017E"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24</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0150F9F9"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1A92659B"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52724</w:t>
            </w:r>
            <w:r w:rsidRPr="005C10FC">
              <w:rPr>
                <w:rFonts w:ascii="Courier New" w:hAnsi="Courier New"/>
                <w:noProof/>
                <w:sz w:val="16"/>
                <w:lang w:eastAsia="ko-KR"/>
              </w:rPr>
              <w:t xml:space="preserve"> typ host</w:t>
            </w:r>
            <w:r>
              <w:rPr>
                <w:rFonts w:ascii="Courier New" w:hAnsi="Courier New"/>
                <w:noProof/>
                <w:sz w:val="16"/>
                <w:lang w:eastAsia="ko-KR"/>
              </w:rPr>
              <w:br/>
              <w:t>a=ice-ufrag:3cD2</w:t>
            </w:r>
          </w:p>
          <w:p w14:paraId="7D509BDC"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w:t>
            </w:r>
            <w:r>
              <w:rPr>
                <w:rFonts w:ascii="Courier New" w:hAnsi="Courier New"/>
                <w:noProof/>
                <w:sz w:val="16"/>
                <w:lang w:eastAsia="ko-KR"/>
              </w:rPr>
              <w:t>rsct</w:t>
            </w:r>
            <w:r>
              <w:rPr>
                <w:rFonts w:ascii="Courier New" w:hAnsi="Courier New"/>
                <w:noProof/>
                <w:sz w:val="16"/>
                <w:lang w:eastAsia="ko-KR"/>
              </w:rPr>
              <w:br/>
            </w:r>
            <w:r w:rsidRPr="005045AF">
              <w:rPr>
                <w:rFonts w:ascii="Courier New" w:hAnsi="Courier New"/>
                <w:noProof/>
                <w:sz w:val="16"/>
                <w:lang w:eastAsia="ko-KR"/>
              </w:rPr>
              <w:t>a=max-message-size:1024</w:t>
            </w:r>
          </w:p>
          <w:p w14:paraId="1878473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5951B837"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2F14F3A4"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w:t>
            </w:r>
            <w:r>
              <w:rPr>
                <w:rFonts w:ascii="Courier New" w:hAnsi="Courier New"/>
                <w:noProof/>
                <w:sz w:val="16"/>
              </w:rPr>
              <w:t>23:56</w:t>
            </w:r>
          </w:p>
          <w:p w14:paraId="51D3B65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w:t>
            </w:r>
            <w:r>
              <w:rPr>
                <w:rFonts w:ascii="Courier New" w:hAnsi="Courier New"/>
                <w:noProof/>
                <w:sz w:val="16"/>
              </w:rPr>
              <w:t>e256</w:t>
            </w:r>
          </w:p>
          <w:p w14:paraId="4207FB2E"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473BF50B" w14:textId="77777777" w:rsidR="00DA588F" w:rsidRPr="0065263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:”application1”</w:t>
            </w:r>
            <w:r>
              <w:rPr>
                <w:rFonts w:ascii="Courier New" w:hAnsi="Courier New" w:cs="Courier New"/>
                <w:sz w:val="16"/>
                <w:szCs w:val="16"/>
              </w:rPr>
              <w:t>;38754-Server</w:t>
            </w:r>
          </w:p>
          <w:p w14:paraId="26313032" w14:textId="62347EF6" w:rsidR="00FC7E52" w:rsidRPr="00567618"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A3310F7" w14:textId="77777777" w:rsidR="002B6A8C" w:rsidRDefault="002B6A8C" w:rsidP="002B6A8C">
      <w:pPr>
        <w:rPr>
          <w:rFonts w:eastAsia="DengXian"/>
          <w:noProof/>
          <w:lang w:eastAsia="zh-CN"/>
        </w:rPr>
      </w:pPr>
      <w:bookmarkStart w:id="5070" w:name="_Toc99466869"/>
      <w:bookmarkEnd w:id="5068"/>
      <w:bookmarkEnd w:id="5069"/>
    </w:p>
    <w:p w14:paraId="541E96F1" w14:textId="77777777" w:rsidR="002B6A8C" w:rsidRDefault="002B6A8C" w:rsidP="002B6A8C">
      <w:pPr>
        <w:rPr>
          <w:rFonts w:eastAsia="DengXian"/>
          <w:noProof/>
          <w:lang w:eastAsia="zh-CN"/>
        </w:rPr>
      </w:pPr>
      <w:r>
        <w:rPr>
          <w:rFonts w:eastAsia="DengXian" w:hint="eastAsia"/>
          <w:noProof/>
          <w:lang w:eastAsia="zh-CN"/>
        </w:rPr>
        <w:t>T</w:t>
      </w:r>
      <w:r>
        <w:rPr>
          <w:rFonts w:eastAsia="DengXian"/>
          <w:noProof/>
          <w:lang w:eastAsia="zh-CN"/>
        </w:rPr>
        <w:t>able A.17.7 demonstrates an example SDP offer that is transferred from User A’s network (the originating network) to U</w:t>
      </w:r>
      <w:r>
        <w:rPr>
          <w:rFonts w:eastAsia="DengXian" w:hint="eastAsia"/>
          <w:noProof/>
          <w:lang w:eastAsia="zh-CN"/>
        </w:rPr>
        <w:t>ser</w:t>
      </w:r>
      <w:r>
        <w:rPr>
          <w:rFonts w:eastAsia="DengXian"/>
          <w:noProof/>
          <w:lang w:eastAsia="zh-CN"/>
        </w:rPr>
        <w:t xml:space="preserve"> B’s network (the terminating network). There are two bootstrap data channels with stream ID 100 in the SDP offer, one is marked by </w:t>
      </w:r>
      <w:r w:rsidRPr="00695A6C">
        <w:rPr>
          <w:rFonts w:eastAsia="DengXian"/>
          <w:noProof/>
          <w:lang w:eastAsia="zh-CN"/>
        </w:rPr>
        <w:t>"</w:t>
      </w:r>
      <w:r>
        <w:rPr>
          <w:rFonts w:eastAsia="DengXian"/>
          <w:noProof/>
          <w:lang w:eastAsia="zh-CN"/>
        </w:rPr>
        <w:t>a=3gpp-bdc-used-by:sender</w:t>
      </w:r>
      <w:r w:rsidRPr="00695A6C">
        <w:rPr>
          <w:rFonts w:eastAsia="DengXian"/>
          <w:noProof/>
          <w:lang w:eastAsia="zh-CN"/>
        </w:rPr>
        <w:t>"</w:t>
      </w:r>
      <w:r>
        <w:rPr>
          <w:rFonts w:eastAsia="DengXian"/>
          <w:noProof/>
          <w:lang w:eastAsia="zh-CN"/>
        </w:rPr>
        <w:t xml:space="preserve"> line which means it is established between User A and User B’s network, the other is marked by </w:t>
      </w:r>
      <w:r w:rsidRPr="00695A6C">
        <w:rPr>
          <w:rFonts w:eastAsia="DengXian"/>
          <w:noProof/>
          <w:lang w:eastAsia="zh-CN"/>
        </w:rPr>
        <w:t>"</w:t>
      </w:r>
      <w:r>
        <w:rPr>
          <w:rFonts w:eastAsia="DengXian"/>
          <w:noProof/>
          <w:lang w:eastAsia="zh-CN"/>
        </w:rPr>
        <w:t>a=3gpp-bdc-used-by:receiver</w:t>
      </w:r>
      <w:r w:rsidRPr="00695A6C">
        <w:rPr>
          <w:rFonts w:eastAsia="DengXian"/>
          <w:noProof/>
          <w:lang w:eastAsia="zh-CN"/>
        </w:rPr>
        <w:t>"</w:t>
      </w:r>
      <w:r>
        <w:rPr>
          <w:rFonts w:eastAsia="DengXian"/>
          <w:noProof/>
          <w:lang w:eastAsia="zh-CN"/>
        </w:rPr>
        <w:t xml:space="preserve"> line which means it is established between User A’s network and User B. </w:t>
      </w:r>
    </w:p>
    <w:p w14:paraId="349172C5" w14:textId="77777777" w:rsidR="002B6A8C" w:rsidRPr="00567618" w:rsidRDefault="002B6A8C" w:rsidP="002B6A8C">
      <w:pPr>
        <w:keepNext/>
        <w:keepLines/>
        <w:spacing w:before="60"/>
        <w:jc w:val="center"/>
        <w:rPr>
          <w:rFonts w:ascii="Arial" w:hAnsi="Arial"/>
          <w:b/>
        </w:rPr>
      </w:pPr>
      <w:bookmarkStart w:id="5071" w:name="MCCQCTEMPBM_00000311"/>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7</w:t>
      </w:r>
      <w:r w:rsidRPr="00567618">
        <w:rPr>
          <w:rFonts w:ascii="Arial" w:hAnsi="Arial"/>
          <w:b/>
        </w:rPr>
        <w:t xml:space="preserve">: Example SDP offer with </w:t>
      </w:r>
      <w:r>
        <w:rPr>
          <w:rFonts w:ascii="Arial" w:hAnsi="Arial"/>
          <w:b/>
        </w:rPr>
        <w:t xml:space="preserve">two bootstrap </w:t>
      </w:r>
      <w:r w:rsidRPr="00567618">
        <w:rPr>
          <w:rFonts w:ascii="Arial" w:hAnsi="Arial"/>
          <w:b/>
        </w:rPr>
        <w:t>data channel</w:t>
      </w:r>
      <w:r>
        <w:rPr>
          <w:rFonts w:ascii="Arial" w:hAnsi="Arial"/>
          <w:b/>
        </w:rPr>
        <w:t xml:space="preserve">s with </w:t>
      </w:r>
      <w:r w:rsidRPr="00567618">
        <w:rPr>
          <w:rFonts w:ascii="Arial" w:hAnsi="Arial"/>
          <w:b/>
        </w:rPr>
        <w:t>stream</w:t>
      </w:r>
      <w:r>
        <w:rPr>
          <w:rFonts w:ascii="Arial" w:hAnsi="Arial"/>
          <w:b/>
        </w:rPr>
        <w:t xml:space="preserve"> ID 100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B6A8C" w:rsidRPr="00567618" w14:paraId="75B01237" w14:textId="77777777" w:rsidTr="003B1C05">
        <w:trPr>
          <w:jc w:val="center"/>
        </w:trPr>
        <w:tc>
          <w:tcPr>
            <w:tcW w:w="9639" w:type="dxa"/>
            <w:shd w:val="clear" w:color="auto" w:fill="auto"/>
          </w:tcPr>
          <w:bookmarkEnd w:id="5071"/>
          <w:p w14:paraId="4AECB387" w14:textId="77777777" w:rsidR="002B6A8C" w:rsidRPr="00567618" w:rsidRDefault="002B6A8C" w:rsidP="003B1C05">
            <w:pPr>
              <w:keepNext/>
              <w:keepLines/>
              <w:spacing w:after="0"/>
              <w:jc w:val="center"/>
              <w:rPr>
                <w:rFonts w:ascii="Arial" w:hAnsi="Arial"/>
                <w:b/>
                <w:sz w:val="18"/>
              </w:rPr>
            </w:pPr>
            <w:r w:rsidRPr="00567618">
              <w:rPr>
                <w:rFonts w:ascii="Arial" w:hAnsi="Arial"/>
                <w:b/>
                <w:sz w:val="18"/>
              </w:rPr>
              <w:t>SDP offer</w:t>
            </w:r>
          </w:p>
        </w:tc>
      </w:tr>
      <w:tr w:rsidR="002B6A8C" w:rsidRPr="00567618" w14:paraId="77ACF40D" w14:textId="77777777" w:rsidTr="003B1C05">
        <w:trPr>
          <w:jc w:val="center"/>
        </w:trPr>
        <w:tc>
          <w:tcPr>
            <w:tcW w:w="9639" w:type="dxa"/>
            <w:shd w:val="clear" w:color="auto" w:fill="auto"/>
          </w:tcPr>
          <w:p w14:paraId="7EB7AF7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72" w:name="MCCQCTEMPBM_00000169" w:colFirst="0" w:colLast="0"/>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7D2EF7F"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23ACCC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44CFC35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7186C06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598FB4F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91E2C4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595F471"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4CF59B6"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a=3gpp-bdc-used-by:sender</w:t>
            </w:r>
          </w:p>
          <w:p w14:paraId="11B1599C" w14:textId="77777777" w:rsidR="002B6A8C" w:rsidRPr="00567618"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5BC77BE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w:t>
            </w:r>
            <w:r>
              <w:rPr>
                <w:rFonts w:ascii="Courier New" w:hAnsi="Courier New"/>
                <w:noProof/>
                <w:sz w:val="16"/>
              </w:rPr>
              <w:t>22</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EE8482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024926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16104C0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0A41C2F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17E19A2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w:t>
            </w:r>
            <w:r w:rsidRPr="00567618">
              <w:rPr>
                <w:rFonts w:ascii="Courier New" w:hAnsi="Courier New"/>
                <w:noProof/>
                <w:sz w:val="16"/>
              </w:rPr>
              <w:t>fingerprint:SHA-1 BC:8A:99:A0:E3:28:CA:B3:09:20:1B:FD:21:D5:AC:B6:F3:5E:45:AF</w:t>
            </w:r>
          </w:p>
          <w:p w14:paraId="44E402C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7A4B36D5" w14:textId="77777777" w:rsidR="002B6A8C"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28371AE" w14:textId="77777777" w:rsidR="002B6A8C" w:rsidRPr="001D1680"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rPr>
              <w:t>a=3gpp-bdc-used-by:receiver</w:t>
            </w:r>
          </w:p>
        </w:tc>
      </w:tr>
      <w:bookmarkEnd w:id="5072"/>
    </w:tbl>
    <w:p w14:paraId="05249B81" w14:textId="77777777" w:rsidR="00805B98" w:rsidRDefault="00805B98" w:rsidP="00805B98"/>
    <w:p w14:paraId="50817DA7" w14:textId="77777777" w:rsidR="00DA588F" w:rsidRDefault="00DA588F" w:rsidP="00DA588F">
      <w:pPr>
        <w:rPr>
          <w:noProof/>
        </w:rPr>
      </w:pPr>
      <w:r>
        <w:rPr>
          <w:lang w:eastAsia="ko-KR"/>
        </w:rPr>
        <w:t>The "a=</w:t>
      </w:r>
      <w:r>
        <w:t>3gpp-req-app"</w:t>
      </w:r>
      <w:r>
        <w:rPr>
          <w:lang w:eastAsia="ko-KR"/>
        </w:rPr>
        <w:t xml:space="preserve"> lines in Table A.17.6 allow the remote UE to (re-)answer and accept the two new data channels for the application as </w:t>
      </w:r>
      <w:r w:rsidRPr="00567618">
        <w:rPr>
          <w:lang w:eastAsia="ko-KR"/>
        </w:rPr>
        <w:t>Table A.17.</w:t>
      </w:r>
      <w:r>
        <w:rPr>
          <w:lang w:eastAsia="ko-KR"/>
        </w:rPr>
        <w:t>8</w:t>
      </w:r>
      <w:r w:rsidRPr="00567618">
        <w:rPr>
          <w:lang w:eastAsia="ko-KR"/>
        </w:rPr>
        <w:t xml:space="preserve"> </w:t>
      </w:r>
      <w:r>
        <w:rPr>
          <w:lang w:eastAsia="ko-KR"/>
        </w:rPr>
        <w:t xml:space="preserve">illustrates. Table </w:t>
      </w:r>
      <w:r w:rsidRPr="00567618">
        <w:rPr>
          <w:lang w:eastAsia="ko-KR"/>
        </w:rPr>
        <w:t>A.17.</w:t>
      </w:r>
      <w:r>
        <w:rPr>
          <w:lang w:eastAsia="ko-KR"/>
        </w:rPr>
        <w:t>8 also suggest that the network used the "adc-stream-id-endpoint" values and resolved that the second "adc-stream-id-endpoint" is to be a server and provided its IP address on the corresponding media description.</w:t>
      </w:r>
    </w:p>
    <w:p w14:paraId="12BE4FCE" w14:textId="77777777" w:rsidR="00DA588F" w:rsidRPr="00567618" w:rsidRDefault="00DA588F" w:rsidP="00DA588F">
      <w:pPr>
        <w:keepNext/>
        <w:keepLines/>
        <w:spacing w:before="60"/>
        <w:jc w:val="center"/>
        <w:rPr>
          <w:rFonts w:ascii="Arial" w:hAnsi="Arial"/>
          <w:b/>
        </w:rPr>
      </w:pPr>
      <w:bookmarkStart w:id="5073" w:name="MCCQCTEMPBM_00000312"/>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8</w:t>
      </w:r>
      <w:r w:rsidRPr="00567618">
        <w:rPr>
          <w:rFonts w:ascii="Arial" w:hAnsi="Arial"/>
          <w:b/>
        </w:rPr>
        <w:t xml:space="preserve">: Example SDP </w:t>
      </w:r>
      <w:r>
        <w:rPr>
          <w:rFonts w:ascii="Arial" w:hAnsi="Arial"/>
          <w:b/>
        </w:rPr>
        <w:t>answer</w:t>
      </w:r>
      <w:r w:rsidRPr="00567618">
        <w:rPr>
          <w:rFonts w:ascii="Arial" w:hAnsi="Arial"/>
          <w:b/>
        </w:rPr>
        <w:t xml:space="preserve">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A588F" w:rsidRPr="00567618" w14:paraId="1A99FCC3" w14:textId="77777777" w:rsidTr="007F4E50">
        <w:trPr>
          <w:jc w:val="center"/>
        </w:trPr>
        <w:tc>
          <w:tcPr>
            <w:tcW w:w="9639" w:type="dxa"/>
            <w:shd w:val="clear" w:color="auto" w:fill="auto"/>
          </w:tcPr>
          <w:bookmarkEnd w:id="5073"/>
          <w:p w14:paraId="2A084709" w14:textId="77777777" w:rsidR="00DA588F" w:rsidRPr="00567618" w:rsidRDefault="00DA588F" w:rsidP="007F4E50">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DA588F" w:rsidRPr="00567618" w14:paraId="3B7C5FCA" w14:textId="77777777" w:rsidTr="007F4E50">
        <w:trPr>
          <w:jc w:val="center"/>
        </w:trPr>
        <w:tc>
          <w:tcPr>
            <w:tcW w:w="9639" w:type="dxa"/>
            <w:shd w:val="clear" w:color="auto" w:fill="auto"/>
          </w:tcPr>
          <w:p w14:paraId="20828C2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74" w:name="MCCQCTEMPBM_00000170" w:colFirst="0" w:colLast="0"/>
            <w:r>
              <w:rPr>
                <w:rFonts w:ascii="Courier New" w:hAnsi="Courier New"/>
                <w:noProof/>
                <w:sz w:val="16"/>
                <w:lang w:eastAsia="ko-KR"/>
              </w:rPr>
              <w:t>a=ice-options:ice2</w:t>
            </w:r>
            <w:r>
              <w:rPr>
                <w:rFonts w:ascii="Courier New" w:hAnsi="Courier New"/>
                <w:noProof/>
                <w:sz w:val="16"/>
                <w:lang w:eastAsia="ko-KR"/>
              </w:rPr>
              <w:br/>
              <w:t>a=ice-lite</w:t>
            </w:r>
          </w:p>
          <w:p w14:paraId="4B484AD3"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F6B6E8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77AE2EA"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060109C"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06A1634"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0E2811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1C7F0BA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50EFA7CA"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504D63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9AA9A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96C9722"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65EED73B"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C3D125"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713B42B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097A80B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BA9464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67FAAC92"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16BB4A83"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2A26458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461FE4" w14:textId="77777777" w:rsidR="00DA588F" w:rsidRPr="000437D2"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32422B1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2F7D0E11" w14:textId="77777777" w:rsidR="00DA588F"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6B9178CA"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:”application1”;7216-</w:t>
            </w:r>
            <w:r>
              <w:rPr>
                <w:rFonts w:ascii="Courier New" w:hAnsi="Courier New" w:cs="Courier New"/>
                <w:sz w:val="16"/>
                <w:szCs w:val="16"/>
              </w:rPr>
              <w:t>UE</w:t>
            </w:r>
          </w:p>
          <w:p w14:paraId="46D3DCB0"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48C616CA"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72652ED4"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2EC266FD"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IP4 192.0.2.126</w:t>
            </w:r>
          </w:p>
          <w:p w14:paraId="72F5C80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A06D53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a=ice-ufrag:3cBe</w:t>
            </w:r>
          </w:p>
          <w:p w14:paraId="532F36D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hrtl</w:t>
            </w:r>
            <w:r>
              <w:rPr>
                <w:rFonts w:ascii="Courier New" w:hAnsi="Courier New"/>
                <w:noProof/>
                <w:sz w:val="16"/>
                <w:lang w:eastAsia="ko-KR"/>
              </w:rPr>
              <w:br/>
            </w:r>
            <w:r w:rsidRPr="00567618">
              <w:rPr>
                <w:rFonts w:ascii="Courier New" w:hAnsi="Courier New"/>
                <w:noProof/>
                <w:sz w:val="16"/>
                <w:lang w:eastAsia="ko-KR"/>
              </w:rPr>
              <w:t>a=max-message-size:1024</w:t>
            </w:r>
          </w:p>
          <w:p w14:paraId="555799F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13</w:t>
            </w:r>
            <w:r w:rsidRPr="00567618">
              <w:rPr>
                <w:rFonts w:ascii="Courier New" w:hAnsi="Courier New"/>
                <w:noProof/>
                <w:sz w:val="16"/>
                <w:lang w:eastAsia="ko-KR"/>
              </w:rPr>
              <w:t>0</w:t>
            </w:r>
          </w:p>
          <w:p w14:paraId="1CBB6E7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5D8A29EA"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w:t>
            </w:r>
            <w:r w:rsidRPr="00B60C1C">
              <w:rPr>
                <w:rFonts w:ascii="Courier New" w:hAnsi="Courier New"/>
                <w:noProof/>
                <w:sz w:val="16"/>
                <w:lang w:eastAsia="ko-KR"/>
              </w:rPr>
              <w:t xml:space="preserve">:SHA-1 </w:t>
            </w:r>
            <w:r w:rsidRPr="00B60C1C">
              <w:rPr>
                <w:rFonts w:ascii="Courier New" w:hAnsi="Courier New"/>
                <w:noProof/>
                <w:sz w:val="16"/>
              </w:rPr>
              <w:t>BC:8A:99:A0:E3:28:CA:B3:09:20:1B:FD:21:D5:AC:B6:F3:5E:</w:t>
            </w:r>
            <w:r>
              <w:rPr>
                <w:rFonts w:ascii="Courier New" w:hAnsi="Courier New"/>
                <w:noProof/>
                <w:sz w:val="16"/>
              </w:rPr>
              <w:t>76:34</w:t>
            </w:r>
          </w:p>
          <w:p w14:paraId="1876EFEB"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0C1C">
              <w:rPr>
                <w:rFonts w:ascii="Courier New" w:hAnsi="Courier New"/>
                <w:noProof/>
                <w:sz w:val="16"/>
              </w:rPr>
              <w:t>a=tls-id:</w:t>
            </w:r>
            <w:r w:rsidRPr="00B60C1C">
              <w:t xml:space="preserve"> </w:t>
            </w:r>
            <w:r w:rsidRPr="00B60C1C">
              <w:rPr>
                <w:rFonts w:ascii="Courier New" w:hAnsi="Courier New"/>
                <w:noProof/>
                <w:sz w:val="16"/>
              </w:rPr>
              <w:t>cd3bea56dced0f35</w:t>
            </w:r>
            <w:r>
              <w:rPr>
                <w:rFonts w:ascii="Courier New" w:hAnsi="Courier New"/>
                <w:noProof/>
                <w:sz w:val="16"/>
              </w:rPr>
              <w:t>514f</w:t>
            </w:r>
          </w:p>
          <w:p w14:paraId="25DED228" w14:textId="77777777" w:rsidR="00DA588F" w:rsidRPr="00B60C1C"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B60C1C">
              <w:rPr>
                <w:rFonts w:ascii="Courier New" w:hAnsi="Courier New" w:cs="Courier New"/>
                <w:sz w:val="16"/>
                <w:szCs w:val="16"/>
              </w:rPr>
              <w:t>a=</w:t>
            </w:r>
            <w:r w:rsidRPr="00B60C1C">
              <w:rPr>
                <w:rFonts w:ascii="Courier New" w:hAnsi="Courier New"/>
                <w:noProof/>
                <w:sz w:val="16"/>
              </w:rPr>
              <w:t>dcmap:38754 max-time=150;label="low latency"</w:t>
            </w:r>
          </w:p>
          <w:p w14:paraId="7030FC74"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:”application1”;38754-</w:t>
            </w:r>
            <w:r>
              <w:rPr>
                <w:rFonts w:ascii="Courier New" w:hAnsi="Courier New" w:cs="Courier New"/>
                <w:sz w:val="16"/>
                <w:szCs w:val="16"/>
              </w:rPr>
              <w:t>Server</w:t>
            </w:r>
          </w:p>
          <w:p w14:paraId="2251E9A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bookmarkEnd w:id="5074"/>
    </w:tbl>
    <w:p w14:paraId="2199CAFD" w14:textId="77777777" w:rsidR="00175862" w:rsidRDefault="00175862" w:rsidP="00175862">
      <w:pPr>
        <w:rPr>
          <w:lang w:eastAsia="ko-KR"/>
        </w:rPr>
      </w:pPr>
    </w:p>
    <w:p w14:paraId="240CFDBD" w14:textId="77777777" w:rsidR="00175862" w:rsidRDefault="00175862" w:rsidP="00175862">
      <w:pPr>
        <w:rPr>
          <w:lang w:eastAsia="ko-KR"/>
        </w:rPr>
      </w:pPr>
      <w:r>
        <w:rPr>
          <w:lang w:eastAsia="ko-KR"/>
        </w:rPr>
        <w:t>Table A.17.</w:t>
      </w:r>
      <w:r>
        <w:rPr>
          <w:rFonts w:hint="eastAsia"/>
          <w:lang w:val="en-US" w:eastAsia="zh-CN"/>
        </w:rPr>
        <w:t>9</w:t>
      </w:r>
      <w:r>
        <w:rPr>
          <w:lang w:eastAsia="ko-KR"/>
        </w:rPr>
        <w:t xml:space="preserve"> demonstrates an example SDP offer with data channel </w:t>
      </w:r>
      <w:r>
        <w:rPr>
          <w:rFonts w:hint="eastAsia"/>
          <w:lang w:val="en-US" w:eastAsia="zh-CN"/>
        </w:rPr>
        <w:t xml:space="preserve">media stream </w:t>
      </w:r>
      <w:bookmarkStart w:id="5075" w:name="OLE_LINK8"/>
      <w:r>
        <w:rPr>
          <w:rFonts w:hint="eastAsia"/>
          <w:lang w:val="en-US" w:eastAsia="zh-CN"/>
        </w:rPr>
        <w:t>supporting SDP direction attribute</w:t>
      </w:r>
      <w:bookmarkEnd w:id="5075"/>
      <w:r>
        <w:rPr>
          <w:lang w:eastAsia="ko-KR"/>
        </w:rPr>
        <w:t xml:space="preserve"> defined in clause 6.2.10. </w:t>
      </w:r>
      <w:r>
        <w:rPr>
          <w:rFonts w:hint="eastAsia"/>
          <w:lang w:val="en-US" w:eastAsia="zh-CN"/>
        </w:rPr>
        <w:t xml:space="preserve">In this example, the offering part includes the SDP direction attribute </w:t>
      </w:r>
      <w:r>
        <w:rPr>
          <w:rFonts w:eastAsia="Malgun Gothic"/>
        </w:rPr>
        <w:t>"a=</w:t>
      </w:r>
      <w:r>
        <w:rPr>
          <w:rFonts w:eastAsia="SimSun" w:hint="eastAsia"/>
          <w:lang w:val="en-US" w:eastAsia="zh-CN"/>
        </w:rPr>
        <w:t>inactive</w:t>
      </w:r>
      <w:r>
        <w:rPr>
          <w:rFonts w:eastAsia="Malgun Gothic"/>
        </w:rPr>
        <w:t>"</w:t>
      </w:r>
      <w:r>
        <w:rPr>
          <w:rFonts w:eastAsia="SimSun" w:hint="eastAsia"/>
          <w:lang w:val="en-US" w:eastAsia="zh-CN"/>
        </w:rPr>
        <w:t xml:space="preserve"> to indicate </w:t>
      </w:r>
      <w:bookmarkStart w:id="5076" w:name="OLE_LINK7"/>
      <w:r>
        <w:rPr>
          <w:rFonts w:eastAsia="SimSun" w:hint="eastAsia"/>
          <w:lang w:val="en-US" w:eastAsia="zh-CN"/>
        </w:rPr>
        <w:t xml:space="preserve">the corresponding </w:t>
      </w:r>
      <w:r>
        <w:rPr>
          <w:lang w:eastAsia="ko-KR"/>
        </w:rPr>
        <w:t xml:space="preserve">data channel </w:t>
      </w:r>
      <w:r>
        <w:rPr>
          <w:rFonts w:hint="eastAsia"/>
          <w:lang w:val="en-US" w:eastAsia="zh-CN"/>
        </w:rPr>
        <w:t xml:space="preserve">media stream is to be </w:t>
      </w:r>
      <w:bookmarkEnd w:id="5076"/>
      <w:r>
        <w:rPr>
          <w:rFonts w:hint="eastAsia"/>
          <w:lang w:val="en-US" w:eastAsia="zh-CN"/>
        </w:rPr>
        <w:t>suspended</w:t>
      </w:r>
    </w:p>
    <w:p w14:paraId="216F0D7C" w14:textId="77777777" w:rsidR="00175862" w:rsidRDefault="00175862" w:rsidP="00175862">
      <w:pPr>
        <w:pStyle w:val="TH"/>
        <w:rPr>
          <w:lang w:val="en-US" w:eastAsia="zh-CN"/>
        </w:rPr>
      </w:pPr>
      <w:r>
        <w:t>Table A.</w:t>
      </w:r>
      <w:r>
        <w:rPr>
          <w:lang w:eastAsia="ko-KR"/>
        </w:rPr>
        <w:t>17</w:t>
      </w:r>
      <w:r>
        <w:t>.</w:t>
      </w:r>
      <w:r>
        <w:rPr>
          <w:rFonts w:hint="eastAsia"/>
          <w:lang w:val="en-US" w:eastAsia="zh-CN"/>
        </w:rPr>
        <w:t>9</w:t>
      </w:r>
      <w:r>
        <w:t>: Example SDP offer with</w:t>
      </w:r>
      <w:r>
        <w:rPr>
          <w:rFonts w:hint="eastAsia"/>
          <w:lang w:val="en-US" w:eastAsia="zh-CN"/>
        </w:rPr>
        <w:t xml:space="preserve"> data channel media stream supporting SDP direction attribute </w:t>
      </w:r>
      <w:r>
        <w:rPr>
          <w:rFonts w:eastAsia="Malgun Gothic"/>
        </w:rPr>
        <w:t>"a=</w:t>
      </w:r>
      <w:r>
        <w:rPr>
          <w:rFonts w:eastAsia="SimSun" w:hint="eastAsia"/>
          <w:lang w:val="en-US" w:eastAsia="zh-CN"/>
        </w:rPr>
        <w:t>inactive</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0BFDAC14" w14:textId="77777777" w:rsidTr="003969FD">
        <w:trPr>
          <w:jc w:val="center"/>
        </w:trPr>
        <w:tc>
          <w:tcPr>
            <w:tcW w:w="9639" w:type="dxa"/>
            <w:shd w:val="clear" w:color="auto" w:fill="auto"/>
          </w:tcPr>
          <w:p w14:paraId="3C650F03" w14:textId="77777777" w:rsidR="00175862" w:rsidRDefault="00175862" w:rsidP="003969FD">
            <w:pPr>
              <w:keepNext/>
              <w:keepLines/>
              <w:spacing w:after="0"/>
              <w:jc w:val="center"/>
              <w:rPr>
                <w:rFonts w:ascii="Arial" w:hAnsi="Arial"/>
                <w:b/>
                <w:sz w:val="18"/>
              </w:rPr>
            </w:pPr>
            <w:r>
              <w:rPr>
                <w:rFonts w:ascii="Arial" w:hAnsi="Arial"/>
                <w:b/>
                <w:sz w:val="18"/>
              </w:rPr>
              <w:t>SDP offer</w:t>
            </w:r>
          </w:p>
        </w:tc>
      </w:tr>
      <w:tr w:rsidR="00175862" w14:paraId="200E09C5" w14:textId="77777777" w:rsidTr="003969FD">
        <w:trPr>
          <w:jc w:val="center"/>
        </w:trPr>
        <w:tc>
          <w:tcPr>
            <w:tcW w:w="9639" w:type="dxa"/>
            <w:shd w:val="clear" w:color="auto" w:fill="auto"/>
          </w:tcPr>
          <w:p w14:paraId="1DBF2168"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077" w:name="MCCQCTEMPBM_00000171" w:colFirst="0" w:colLast="0"/>
            <w:r>
              <w:rPr>
                <w:rFonts w:ascii="Courier New" w:hAnsi="Courier New"/>
                <w:sz w:val="16"/>
                <w:lang w:eastAsia="ko-KR"/>
              </w:rPr>
              <w:t>a=ice-options:ice2</w:t>
            </w:r>
          </w:p>
          <w:p w14:paraId="487157B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a=ice-lite</w:t>
            </w:r>
            <w:r>
              <w:rPr>
                <w:rFonts w:ascii="Courier New" w:hAnsi="Courier New"/>
                <w:sz w:val="16"/>
                <w:lang w:eastAsia="ko-KR"/>
              </w:rPr>
              <w:br/>
              <w:t>...</w:t>
            </w:r>
          </w:p>
          <w:p w14:paraId="3F3EE58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t>
            </w:r>
            <w:r>
              <w:rPr>
                <w:rFonts w:ascii="Courier New" w:hAnsi="Courier New"/>
                <w:sz w:val="16"/>
                <w:lang w:eastAsia="ko-KR"/>
              </w:rPr>
              <w:t xml:space="preserve">webrtc-datachannel </w:t>
            </w:r>
            <w:r>
              <w:rPr>
                <w:rFonts w:ascii="Courier New" w:hAnsi="Courier New"/>
                <w:sz w:val="16"/>
                <w:lang w:eastAsia="ko-KR"/>
              </w:rPr>
              <w:br/>
              <w:t>c=IN IP4 192.0.2.156</w:t>
            </w:r>
          </w:p>
          <w:p w14:paraId="6AF7D13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b=AS:500</w:t>
            </w:r>
          </w:p>
          <w:p w14:paraId="40222A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a=candidate:1 1 UDP 2130706431 192.0.2.156 52718 typ host</w:t>
            </w:r>
            <w:r>
              <w:rPr>
                <w:rFonts w:ascii="Courier New" w:hAnsi="Courier New"/>
                <w:sz w:val="16"/>
                <w:lang w:eastAsia="ko-KR"/>
              </w:rPr>
              <w:br/>
              <w:t>a=ice-ufrag:8hhY</w:t>
            </w:r>
          </w:p>
          <w:p w14:paraId="79B73DA1"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a=ice-pwd:asd88fgpdd777uzjYhagZg</w:t>
            </w:r>
          </w:p>
          <w:p w14:paraId="05C43D2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a=max-message-size:1024</w:t>
            </w:r>
          </w:p>
          <w:p w14:paraId="546BD29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a=sctp-port:5000</w:t>
            </w:r>
          </w:p>
          <w:p w14:paraId="477A021B"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a=setup:actpass</w:t>
            </w:r>
          </w:p>
          <w:p w14:paraId="2EAFA23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a=fingerprint:SHA-1 4A:AD:B9:B1:3F:82:18:3B:54:02:12:DF:3E:5D:49:6B:19:E5:7C:AB</w:t>
            </w:r>
          </w:p>
          <w:p w14:paraId="22EE309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abc3de65cddef001be82</w:t>
            </w:r>
          </w:p>
          <w:p w14:paraId="26CA847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a=dcmap:</w:t>
            </w:r>
            <w:r>
              <w:rPr>
                <w:rFonts w:ascii="Courier New" w:hAnsi="Courier New" w:cs="Courier New" w:hint="eastAsia"/>
                <w:sz w:val="16"/>
                <w:szCs w:val="16"/>
                <w:lang w:val="en-US" w:eastAsia="zh-CN"/>
              </w:rPr>
              <w:t>10</w:t>
            </w:r>
            <w:r>
              <w:rPr>
                <w:rFonts w:ascii="Courier New" w:hAnsi="Courier New" w:cs="Courier New"/>
                <w:sz w:val="16"/>
                <w:szCs w:val="16"/>
              </w:rPr>
              <w:t>0</w:t>
            </w:r>
            <w:r>
              <w:rPr>
                <w:rFonts w:ascii="Courier New" w:hAnsi="Courier New" w:cs="Courier New" w:hint="eastAsia"/>
                <w:sz w:val="16"/>
                <w:szCs w:val="16"/>
                <w:lang w:val="en-US" w:eastAsia="zh-CN"/>
              </w:rPr>
              <w:t>1</w:t>
            </w:r>
            <w:r>
              <w:rPr>
                <w:rFonts w:ascii="Courier New" w:hAnsi="Courier New" w:cs="Courier New"/>
                <w:sz w:val="16"/>
                <w:szCs w:val="16"/>
              </w:rPr>
              <w:t xml:space="preserve"> subprotocol="http"</w:t>
            </w:r>
          </w:p>
          <w:p w14:paraId="4249B0B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eastAsia="zh-CN"/>
              </w:rPr>
            </w:pPr>
            <w:r>
              <w:rPr>
                <w:rFonts w:ascii="Courier New" w:hAnsi="Courier New" w:cs="Courier New" w:hint="eastAsia"/>
                <w:sz w:val="16"/>
                <w:szCs w:val="16"/>
                <w:lang w:val="en-US" w:eastAsia="zh-CN"/>
              </w:rPr>
              <w:t>a=inactive</w:t>
            </w:r>
          </w:p>
        </w:tc>
      </w:tr>
      <w:bookmarkEnd w:id="5077"/>
    </w:tbl>
    <w:p w14:paraId="55998C81" w14:textId="77777777" w:rsidR="00175862" w:rsidRDefault="00175862" w:rsidP="00175862"/>
    <w:p w14:paraId="7EB004B4" w14:textId="77777777" w:rsidR="00175862" w:rsidRDefault="00175862" w:rsidP="00175862">
      <w:pPr>
        <w:rPr>
          <w:lang w:val="en-US" w:eastAsia="ko-KR"/>
        </w:rPr>
      </w:pPr>
      <w:r>
        <w:rPr>
          <w:lang w:eastAsia="ko-KR"/>
        </w:rPr>
        <w:t>Table A.17.</w:t>
      </w:r>
      <w:r>
        <w:rPr>
          <w:rFonts w:hint="eastAsia"/>
          <w:lang w:val="en-US" w:eastAsia="zh-CN"/>
        </w:rPr>
        <w:t>10</w:t>
      </w:r>
      <w:r>
        <w:rPr>
          <w:lang w:eastAsia="ko-KR"/>
        </w:rPr>
        <w:t xml:space="preserve"> demonstrates an example SDP </w:t>
      </w:r>
      <w:r>
        <w:rPr>
          <w:lang w:val="en-US" w:eastAsia="ko-KR"/>
        </w:rPr>
        <w:t>offer</w:t>
      </w:r>
      <w:r>
        <w:rPr>
          <w:lang w:eastAsia="ko-KR"/>
        </w:rPr>
        <w:t xml:space="preserve"> with data channel </w:t>
      </w:r>
      <w:r>
        <w:rPr>
          <w:rFonts w:hint="eastAsia"/>
          <w:lang w:val="en-US" w:eastAsia="zh-CN"/>
        </w:rPr>
        <w:t>media stream supporting SDP direction attribute</w:t>
      </w:r>
      <w:r>
        <w:rPr>
          <w:lang w:eastAsia="ko-KR"/>
        </w:rPr>
        <w:t xml:space="preserve"> defined in clause 6.2.10. </w:t>
      </w:r>
      <w:r>
        <w:rPr>
          <w:rFonts w:hint="eastAsia"/>
          <w:lang w:val="en-US" w:eastAsia="zh-CN"/>
        </w:rPr>
        <w:t xml:space="preserve">In this example, the </w:t>
      </w:r>
      <w:r>
        <w:rPr>
          <w:lang w:val="en-US" w:eastAsia="zh-CN"/>
        </w:rPr>
        <w:t>offer</w:t>
      </w:r>
      <w:r>
        <w:rPr>
          <w:rFonts w:hint="eastAsia"/>
          <w:lang w:val="en-US" w:eastAsia="zh-CN"/>
        </w:rPr>
        <w:t xml:space="preserve">ing part include the SDP direction attribute </w:t>
      </w:r>
      <w:r>
        <w:rPr>
          <w:rFonts w:eastAsia="Malgun Gothic"/>
        </w:rPr>
        <w:t>"a=</w:t>
      </w:r>
      <w:r>
        <w:rPr>
          <w:rFonts w:eastAsia="SimSun"/>
          <w:lang w:val="en-US" w:eastAsia="zh-CN"/>
        </w:rPr>
        <w:t>sendrecv</w:t>
      </w:r>
      <w:r>
        <w:rPr>
          <w:rFonts w:eastAsia="Malgun Gothic"/>
        </w:rPr>
        <w:t>"</w:t>
      </w:r>
      <w:r>
        <w:rPr>
          <w:rFonts w:eastAsia="SimSun" w:hint="eastAsia"/>
          <w:lang w:val="en-US" w:eastAsia="zh-CN"/>
        </w:rPr>
        <w:t xml:space="preserve"> to indicate the suspended </w:t>
      </w:r>
      <w:r>
        <w:rPr>
          <w:lang w:eastAsia="ko-KR"/>
        </w:rPr>
        <w:t xml:space="preserve">data channel </w:t>
      </w:r>
      <w:r>
        <w:rPr>
          <w:rFonts w:hint="eastAsia"/>
          <w:lang w:val="en-US" w:eastAsia="zh-CN"/>
        </w:rPr>
        <w:t>media stream is to be resumed</w:t>
      </w:r>
      <w:r>
        <w:rPr>
          <w:rFonts w:eastAsia="SimSun" w:hint="eastAsia"/>
          <w:lang w:val="en-US" w:eastAsia="zh-CN"/>
        </w:rPr>
        <w:t>.</w:t>
      </w:r>
    </w:p>
    <w:p w14:paraId="41B17769" w14:textId="77777777" w:rsidR="00175862" w:rsidRDefault="00175862" w:rsidP="00175862">
      <w:pPr>
        <w:pStyle w:val="TH"/>
        <w:rPr>
          <w:lang w:val="en-US" w:eastAsia="zh-CN"/>
        </w:rPr>
      </w:pPr>
      <w:r>
        <w:t>Table A.17.</w:t>
      </w:r>
      <w:r>
        <w:rPr>
          <w:rFonts w:hint="eastAsia"/>
          <w:lang w:val="en-US" w:eastAsia="zh-CN"/>
        </w:rPr>
        <w:t>10</w:t>
      </w:r>
      <w:r>
        <w:t xml:space="preserve">: Example SDP </w:t>
      </w:r>
      <w:r>
        <w:rPr>
          <w:lang w:val="en-US" w:eastAsia="zh-CN"/>
        </w:rPr>
        <w:t>offer</w:t>
      </w:r>
      <w:r>
        <w:rPr>
          <w:rFonts w:hint="eastAsia"/>
          <w:lang w:val="en-US" w:eastAsia="zh-CN"/>
        </w:rPr>
        <w:t xml:space="preserve"> </w:t>
      </w:r>
      <w:r>
        <w:t xml:space="preserve">with data channel </w:t>
      </w:r>
      <w:r>
        <w:rPr>
          <w:rFonts w:hint="eastAsia"/>
          <w:lang w:val="en-US" w:eastAsia="zh-CN"/>
        </w:rPr>
        <w:t xml:space="preserve">media stream supporting SDP direction attribute </w:t>
      </w:r>
      <w:r>
        <w:rPr>
          <w:rFonts w:eastAsia="Malgun Gothic"/>
        </w:rPr>
        <w:t>"a=</w:t>
      </w:r>
      <w:r>
        <w:rPr>
          <w:rFonts w:eastAsia="SimSun"/>
          <w:lang w:val="en-US" w:eastAsia="zh-CN"/>
        </w:rPr>
        <w:t>sendrecv</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1282C0A4" w14:textId="77777777" w:rsidTr="003969FD">
        <w:trPr>
          <w:jc w:val="center"/>
        </w:trPr>
        <w:tc>
          <w:tcPr>
            <w:tcW w:w="9639" w:type="dxa"/>
            <w:shd w:val="clear" w:color="auto" w:fill="auto"/>
          </w:tcPr>
          <w:p w14:paraId="503EC119" w14:textId="77777777" w:rsidR="00175862" w:rsidRDefault="00175862" w:rsidP="003969FD">
            <w:pPr>
              <w:keepNext/>
              <w:keepLines/>
              <w:spacing w:after="0"/>
              <w:jc w:val="center"/>
              <w:rPr>
                <w:rFonts w:ascii="Arial" w:hAnsi="Arial"/>
                <w:b/>
                <w:sz w:val="18"/>
                <w:lang w:val="en-US" w:eastAsia="zh-CN"/>
              </w:rPr>
            </w:pPr>
            <w:r>
              <w:rPr>
                <w:rFonts w:ascii="Arial" w:hAnsi="Arial"/>
                <w:b/>
                <w:sz w:val="18"/>
              </w:rPr>
              <w:t xml:space="preserve">SDP </w:t>
            </w:r>
            <w:r>
              <w:rPr>
                <w:rFonts w:ascii="Arial" w:hAnsi="Arial" w:hint="eastAsia"/>
                <w:b/>
                <w:sz w:val="18"/>
                <w:lang w:val="en-US" w:eastAsia="zh-CN"/>
              </w:rPr>
              <w:t>offer</w:t>
            </w:r>
          </w:p>
        </w:tc>
      </w:tr>
      <w:tr w:rsidR="00175862" w14:paraId="6DE7D4A8" w14:textId="77777777" w:rsidTr="003969FD">
        <w:trPr>
          <w:jc w:val="center"/>
        </w:trPr>
        <w:tc>
          <w:tcPr>
            <w:tcW w:w="9639" w:type="dxa"/>
            <w:shd w:val="clear" w:color="auto" w:fill="auto"/>
          </w:tcPr>
          <w:p w14:paraId="3D24FDEA"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078" w:name="MCCQCTEMPBM_00000172" w:colFirst="0" w:colLast="0"/>
            <w:r>
              <w:rPr>
                <w:rFonts w:ascii="Courier New" w:hAnsi="Courier New"/>
                <w:sz w:val="16"/>
                <w:lang w:eastAsia="ko-KR"/>
              </w:rPr>
              <w:t>a=ice-lite</w:t>
            </w:r>
          </w:p>
          <w:p w14:paraId="4F2DC58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w:t>
            </w:r>
          </w:p>
          <w:p w14:paraId="29FFF63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webrtc-datachannel </w:t>
            </w:r>
            <w:r>
              <w:rPr>
                <w:rFonts w:ascii="Courier New" w:hAnsi="Courier New"/>
                <w:sz w:val="16"/>
              </w:rPr>
              <w:br/>
              <w:t>c=IN IP4 192.0.2.1</w:t>
            </w:r>
          </w:p>
          <w:p w14:paraId="5B9516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rPr>
              <w:t xml:space="preserve">b=AS:500 </w:t>
            </w:r>
            <w:r>
              <w:rPr>
                <w:rFonts w:ascii="Courier New" w:hAnsi="Courier New"/>
                <w:sz w:val="16"/>
              </w:rPr>
              <w:br/>
            </w:r>
            <w:r>
              <w:rPr>
                <w:rFonts w:ascii="Courier New" w:hAnsi="Courier New"/>
                <w:sz w:val="16"/>
                <w:lang w:eastAsia="ko-KR"/>
              </w:rPr>
              <w:t>a=candidate:1 1 UDP 2130706431 192.0.2.1 52718 typ host</w:t>
            </w:r>
            <w:r>
              <w:rPr>
                <w:rFonts w:ascii="Courier New" w:hAnsi="Courier New"/>
                <w:sz w:val="16"/>
                <w:lang w:eastAsia="ko-KR"/>
              </w:rPr>
              <w:br/>
              <w:t>a=ice-ufrag:9uB6</w:t>
            </w:r>
          </w:p>
          <w:p w14:paraId="017F101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ko-KR"/>
              </w:rPr>
              <w:t>a=ice-pwd:YH75Fviy6338Vbrhrlp8Yh</w:t>
            </w:r>
          </w:p>
          <w:p w14:paraId="0299E26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a=max-message-size:1024</w:t>
            </w:r>
          </w:p>
          <w:p w14:paraId="648E85C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a=sctp-port:5002</w:t>
            </w:r>
          </w:p>
          <w:p w14:paraId="4AAEB66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a=setup:passive</w:t>
            </w:r>
          </w:p>
          <w:p w14:paraId="2B99A61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a=fingerprint:SHA-1 5B:AD:67:B1:3E:82:AC:3B:90:02:B1:DF:12:5D:CA:6B:3F:E5:54:FA</w:t>
            </w:r>
          </w:p>
          <w:p w14:paraId="40851A5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dcb3ae65cddef0532d42</w:t>
            </w:r>
          </w:p>
          <w:p w14:paraId="4D515E7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cs="Courier New"/>
                <w:sz w:val="16"/>
                <w:szCs w:val="16"/>
              </w:rPr>
              <w:t>a=</w:t>
            </w:r>
            <w:r>
              <w:rPr>
                <w:rFonts w:ascii="Courier New" w:hAnsi="Courier New"/>
                <w:sz w:val="16"/>
              </w:rPr>
              <w:t>dcmap:</w:t>
            </w:r>
            <w:r>
              <w:rPr>
                <w:rFonts w:ascii="Courier New" w:hAnsi="Courier New" w:hint="eastAsia"/>
                <w:sz w:val="16"/>
                <w:lang w:val="en-US" w:eastAsia="zh-CN"/>
              </w:rPr>
              <w:t>10</w:t>
            </w:r>
            <w:r>
              <w:rPr>
                <w:rFonts w:ascii="Courier New" w:hAnsi="Courier New"/>
                <w:sz w:val="16"/>
              </w:rPr>
              <w:t>0</w:t>
            </w:r>
            <w:r>
              <w:rPr>
                <w:rFonts w:ascii="Courier New" w:hAnsi="Courier New" w:hint="eastAsia"/>
                <w:sz w:val="16"/>
                <w:lang w:val="en-US" w:eastAsia="zh-CN"/>
              </w:rPr>
              <w:t>1</w:t>
            </w:r>
            <w:r>
              <w:rPr>
                <w:rFonts w:ascii="Courier New" w:hAnsi="Courier New"/>
                <w:sz w:val="16"/>
              </w:rPr>
              <w:t xml:space="preserve"> subprotocol="http"</w:t>
            </w:r>
          </w:p>
          <w:p w14:paraId="45A1DEA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cs="Courier New" w:hint="eastAsia"/>
                <w:sz w:val="16"/>
                <w:szCs w:val="16"/>
                <w:lang w:val="en-US" w:eastAsia="zh-CN"/>
              </w:rPr>
              <w:t>a=sendrecv</w:t>
            </w:r>
          </w:p>
        </w:tc>
      </w:tr>
      <w:bookmarkEnd w:id="5078"/>
    </w:tbl>
    <w:p w14:paraId="71D61402" w14:textId="77777777" w:rsidR="00175862" w:rsidRDefault="00175862" w:rsidP="00175862"/>
    <w:p w14:paraId="0E4D7153" w14:textId="77777777" w:rsidR="00175862" w:rsidRPr="00610786" w:rsidRDefault="00175862" w:rsidP="00DA588F"/>
    <w:p w14:paraId="0DF260B4" w14:textId="04672C8C" w:rsidR="00FC7E52" w:rsidRPr="00567618" w:rsidRDefault="00FC7E52" w:rsidP="00FC7E52">
      <w:pPr>
        <w:pStyle w:val="Heading1"/>
      </w:pPr>
      <w:bookmarkStart w:id="5079" w:name="_Toc170383005"/>
      <w:r w:rsidRPr="00567618">
        <w:t>A.18</w:t>
      </w:r>
      <w:r w:rsidRPr="00567618">
        <w:tab/>
        <w:t>SDP offers and answers for ITT4RT</w:t>
      </w:r>
      <w:bookmarkEnd w:id="5070"/>
      <w:bookmarkEnd w:id="5079"/>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5080"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5081" w:name="_MCCTEMPBM_CRPT86940615___7"/>
            <w:bookmarkStart w:id="5082" w:name="_MCCTEMPBM_CRPT86940616___7" w:colFirst="0" w:colLast="0"/>
            <w:bookmarkStart w:id="5083" w:name="MCCQCTEMPBM_00000173" w:colFirst="0" w:colLast="0"/>
            <w:bookmarkEnd w:id="5080"/>
            <w:r w:rsidRPr="00567618">
              <w:t>v</w:t>
            </w:r>
            <w:r w:rsidRPr="00567618">
              <w:rPr>
                <w:rFonts w:ascii="Courier New" w:hAnsi="Courier New"/>
                <w:noProof/>
                <w:sz w:val="16"/>
                <w:lang w:eastAsia="ko-KR"/>
              </w:rPr>
              <w:t>=0</w:t>
            </w:r>
          </w:p>
          <w:bookmarkEnd w:id="5081"/>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5082"/>
      <w:bookmarkEnd w:id="5083"/>
    </w:tbl>
    <w:p w14:paraId="3A1BCE9C" w14:textId="77777777" w:rsidR="00FC7E52" w:rsidRDefault="00FC7E52" w:rsidP="00FC7E52"/>
    <w:p w14:paraId="4835523A" w14:textId="00861035" w:rsidR="003B0BD9" w:rsidRPr="00567618" w:rsidRDefault="003B0BD9" w:rsidP="003B0BD9">
      <w:pPr>
        <w:pStyle w:val="Heading1"/>
      </w:pPr>
      <w:bookmarkStart w:id="5084" w:name="_Toc153464594"/>
      <w:bookmarkStart w:id="5085" w:name="_Toc170383006"/>
      <w:r w:rsidRPr="00567618">
        <w:t>A.</w:t>
      </w:r>
      <w:r>
        <w:rPr>
          <w:lang w:eastAsia="ko-KR"/>
        </w:rPr>
        <w:t>19</w:t>
      </w:r>
      <w:r w:rsidRPr="00567618">
        <w:tab/>
        <w:t xml:space="preserve">SDP offers </w:t>
      </w:r>
      <w:r w:rsidRPr="00567618">
        <w:rPr>
          <w:lang w:eastAsia="ko-KR"/>
        </w:rPr>
        <w:t xml:space="preserve">and answers for speech sessions with </w:t>
      </w:r>
      <w:r>
        <w:rPr>
          <w:lang w:eastAsia="ko-KR"/>
        </w:rPr>
        <w:t>I</w:t>
      </w:r>
      <w:r w:rsidRPr="00567618">
        <w:rPr>
          <w:lang w:eastAsia="ko-KR"/>
        </w:rPr>
        <w:t>V</w:t>
      </w:r>
      <w:r>
        <w:rPr>
          <w:lang w:eastAsia="ko-KR"/>
        </w:rPr>
        <w:t>A</w:t>
      </w:r>
      <w:r w:rsidRPr="00567618">
        <w:rPr>
          <w:lang w:eastAsia="ko-KR"/>
        </w:rPr>
        <w:t>S</w:t>
      </w:r>
      <w:bookmarkEnd w:id="5084"/>
      <w:bookmarkEnd w:id="5085"/>
    </w:p>
    <w:p w14:paraId="40A05B0E" w14:textId="77777777" w:rsidR="003B0BD9" w:rsidRPr="00567618" w:rsidRDefault="003B0BD9" w:rsidP="003B0BD9">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w:t>
      </w:r>
      <w:r>
        <w:rPr>
          <w:lang w:eastAsia="ko-KR"/>
        </w:rPr>
        <w:t>I</w:t>
      </w:r>
      <w:r w:rsidRPr="00567618">
        <w:rPr>
          <w:lang w:eastAsia="ko-KR"/>
        </w:rPr>
        <w:t>V</w:t>
      </w:r>
      <w:r>
        <w:rPr>
          <w:lang w:eastAsia="ko-KR"/>
        </w:rPr>
        <w:t>A</w:t>
      </w:r>
      <w:r w:rsidRPr="00567618">
        <w:rPr>
          <w:lang w:eastAsia="ko-KR"/>
        </w:rPr>
        <w:t xml:space="preserve">S is negotiated. </w:t>
      </w:r>
      <w:r w:rsidRPr="00567618">
        <w:t>These SDP offer and answer examples are designed to highlight the respective area that is being described and should therefore not be considered as complete SDP offers and answers.</w:t>
      </w:r>
    </w:p>
    <w:p w14:paraId="62D1F5B6" w14:textId="1F92B408" w:rsidR="003B0BD9" w:rsidRPr="00567618" w:rsidRDefault="003B0BD9" w:rsidP="003B0BD9">
      <w:pPr>
        <w:pStyle w:val="Heading2"/>
      </w:pPr>
      <w:bookmarkStart w:id="5086" w:name="_Toc153464595"/>
      <w:bookmarkStart w:id="5087" w:name="_Toc170383007"/>
      <w:r w:rsidRPr="00567618">
        <w:t>A.</w:t>
      </w:r>
      <w:r>
        <w:rPr>
          <w:lang w:eastAsia="ko-KR"/>
        </w:rPr>
        <w:t>19</w:t>
      </w:r>
      <w:r w:rsidRPr="00567618">
        <w:t>.</w:t>
      </w:r>
      <w:r>
        <w:rPr>
          <w:lang w:eastAsia="ko-KR"/>
        </w:rPr>
        <w:t>1</w:t>
      </w:r>
      <w:r w:rsidRPr="00567618">
        <w:tab/>
      </w:r>
      <w:r w:rsidRPr="00567618">
        <w:rPr>
          <w:lang w:eastAsia="ko-KR"/>
        </w:rPr>
        <w:t>SDP offers initiated by MTSI client in terminal</w:t>
      </w:r>
      <w:bookmarkEnd w:id="5086"/>
      <w:bookmarkEnd w:id="5087"/>
    </w:p>
    <w:p w14:paraId="2BCC27DA" w14:textId="77777777" w:rsidR="003B0BD9" w:rsidRPr="00567618" w:rsidRDefault="003B0BD9" w:rsidP="003B0BD9">
      <w:r w:rsidRPr="00567618">
        <w:rPr>
          <w:lang w:eastAsia="ko-KR"/>
        </w:rPr>
        <w:t>The SDP offers below can be used by MTSI client in terminal, depending on the access technology or the number of audio channels.</w:t>
      </w:r>
    </w:p>
    <w:p w14:paraId="52219CC7" w14:textId="1BE36E3A" w:rsidR="003B0BD9" w:rsidRPr="00567618" w:rsidRDefault="003B0BD9" w:rsidP="003B0BD9">
      <w:pPr>
        <w:pStyle w:val="Heading3"/>
      </w:pPr>
      <w:bookmarkStart w:id="5088" w:name="_Toc153464596"/>
      <w:bookmarkStart w:id="5089" w:name="_Toc170383008"/>
      <w:r w:rsidRPr="00567618">
        <w:t>A.</w:t>
      </w:r>
      <w:r>
        <w:t>19</w:t>
      </w:r>
      <w:r>
        <w:t>.</w:t>
      </w:r>
      <w:r>
        <w:rPr>
          <w:lang w:eastAsia="ko-KR"/>
        </w:rPr>
        <w:t>1</w:t>
      </w:r>
      <w:r w:rsidRPr="00567618">
        <w:t>.1</w:t>
      </w:r>
      <w:r w:rsidRPr="00567618">
        <w:tab/>
      </w:r>
      <w:r w:rsidRPr="00567618">
        <w:rPr>
          <w:lang w:eastAsia="ko-KR"/>
        </w:rPr>
        <w:t>Unknown access technology</w:t>
      </w:r>
      <w:bookmarkEnd w:id="5088"/>
      <w:bookmarkEnd w:id="5089"/>
    </w:p>
    <w:p w14:paraId="6E885C2D" w14:textId="77777777" w:rsidR="003B0BD9" w:rsidRDefault="003B0BD9" w:rsidP="003B0BD9">
      <w:pPr>
        <w:rPr>
          <w:lang w:eastAsia="ko-KR"/>
        </w:rPr>
      </w:pPr>
      <w:r w:rsidRPr="00567618">
        <w:rPr>
          <w:lang w:eastAsia="ko-KR"/>
        </w:rPr>
        <w:t xml:space="preserve">When the access technology is unknown to MTSI client in terminal, the SDP offer below can be used to initiate a speech session. In this example, </w:t>
      </w:r>
      <w:r>
        <w:rPr>
          <w:lang w:eastAsia="ko-KR"/>
        </w:rPr>
        <w:t xml:space="preserve">RTP Payload Type 96 is defined for IVAS, </w:t>
      </w:r>
      <w:r w:rsidRPr="00567618">
        <w:rPr>
          <w:lang w:eastAsia="ko-KR"/>
        </w:rPr>
        <w:t>RTP Payload Type 97 is defined for EVS, and two sets of RTP Payload Types, 98 and 99, and 100 and 101 are defined for AMR-WB and AMR respectively.</w:t>
      </w:r>
    </w:p>
    <w:p w14:paraId="00451B0B" w14:textId="77777777" w:rsidR="003B0BD9" w:rsidRPr="00567618" w:rsidRDefault="003B0BD9" w:rsidP="003B0BD9">
      <w:pPr>
        <w:pStyle w:val="TH"/>
      </w:pPr>
      <w:r w:rsidRPr="00567618">
        <w:t>Table A.</w:t>
      </w:r>
      <w:r>
        <w:rPr>
          <w:lang w:eastAsia="ko-KR"/>
        </w:rPr>
        <w:t>xx</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71D06F36" w14:textId="77777777" w:rsidTr="003969FD">
        <w:trPr>
          <w:jc w:val="center"/>
        </w:trPr>
        <w:tc>
          <w:tcPr>
            <w:tcW w:w="9639" w:type="dxa"/>
            <w:shd w:val="clear" w:color="auto" w:fill="auto"/>
          </w:tcPr>
          <w:p w14:paraId="762B2FA9" w14:textId="77777777" w:rsidR="003B0BD9" w:rsidRPr="00567618" w:rsidRDefault="003B0BD9" w:rsidP="003969FD">
            <w:pPr>
              <w:pStyle w:val="TAH"/>
            </w:pPr>
            <w:r w:rsidRPr="00567618">
              <w:t>SDP offer</w:t>
            </w:r>
          </w:p>
        </w:tc>
      </w:tr>
      <w:tr w:rsidR="003B0BD9" w:rsidRPr="00567618" w14:paraId="6EF51F5F" w14:textId="77777777" w:rsidTr="003969FD">
        <w:trPr>
          <w:jc w:val="center"/>
        </w:trPr>
        <w:tc>
          <w:tcPr>
            <w:tcW w:w="9639" w:type="dxa"/>
            <w:shd w:val="clear" w:color="auto" w:fill="auto"/>
          </w:tcPr>
          <w:p w14:paraId="64476CC4" w14:textId="77777777" w:rsidR="003B0BD9" w:rsidRPr="00567618" w:rsidRDefault="003B0BD9" w:rsidP="003969FD">
            <w:pPr>
              <w:pStyle w:val="PL"/>
              <w:rPr>
                <w:lang w:eastAsia="ko-KR"/>
              </w:rPr>
            </w:pPr>
            <w:r w:rsidRPr="00567618">
              <w:t xml:space="preserve">m=audio 49152 RTP/AVP </w:t>
            </w:r>
            <w:r>
              <w:t xml:space="preserve">96 </w:t>
            </w:r>
            <w:r w:rsidRPr="00567618">
              <w:t>97 98 99</w:t>
            </w:r>
            <w:r>
              <w:t xml:space="preserve"> </w:t>
            </w:r>
            <w:r w:rsidRPr="00567618">
              <w:t>100</w:t>
            </w:r>
            <w:r w:rsidRPr="00567618">
              <w:rPr>
                <w:lang w:eastAsia="ko-KR"/>
              </w:rPr>
              <w:t xml:space="preserve"> 101</w:t>
            </w:r>
          </w:p>
          <w:p w14:paraId="232488AD" w14:textId="77777777" w:rsidR="003B0BD9" w:rsidRPr="00567618" w:rsidRDefault="003B0BD9" w:rsidP="003969FD">
            <w:pPr>
              <w:pStyle w:val="PL"/>
            </w:pPr>
            <w:r w:rsidRPr="00567618">
              <w:t>a=tcap:1 RTP/AVPF</w:t>
            </w:r>
          </w:p>
          <w:p w14:paraId="4B9C16C9" w14:textId="77777777" w:rsidR="003B0BD9" w:rsidRPr="00567618" w:rsidRDefault="003B0BD9" w:rsidP="003969FD">
            <w:pPr>
              <w:pStyle w:val="PL"/>
              <w:rPr>
                <w:lang w:eastAsia="ko-KR"/>
              </w:rPr>
            </w:pPr>
            <w:r w:rsidRPr="00567618">
              <w:t>a=pcfg:1 t=1</w:t>
            </w:r>
          </w:p>
          <w:p w14:paraId="3E22F0DD" w14:textId="77777777" w:rsidR="003B0BD9" w:rsidRPr="00567618" w:rsidRDefault="003B0BD9" w:rsidP="003969FD">
            <w:pPr>
              <w:pStyle w:val="PL"/>
              <w:rPr>
                <w:lang w:eastAsia="ko-KR"/>
              </w:rPr>
            </w:pPr>
            <w:r w:rsidRPr="00567618">
              <w:rPr>
                <w:lang w:eastAsia="ko-KR"/>
              </w:rPr>
              <w:t>b=AS:</w:t>
            </w:r>
            <w:r>
              <w:rPr>
                <w:lang w:eastAsia="ko-KR"/>
              </w:rPr>
              <w:t>556</w:t>
            </w:r>
          </w:p>
          <w:p w14:paraId="5D7F31F0" w14:textId="77777777" w:rsidR="003B0BD9" w:rsidRPr="00567618" w:rsidRDefault="003B0BD9" w:rsidP="003969FD">
            <w:pPr>
              <w:pStyle w:val="PL"/>
              <w:rPr>
                <w:lang w:eastAsia="ko-KR"/>
              </w:rPr>
            </w:pPr>
            <w:r w:rsidRPr="00567618">
              <w:rPr>
                <w:lang w:eastAsia="ko-KR"/>
              </w:rPr>
              <w:t>b=RS:0</w:t>
            </w:r>
          </w:p>
          <w:p w14:paraId="73ABB45A" w14:textId="77777777" w:rsidR="003B0BD9" w:rsidRPr="00567618" w:rsidRDefault="003B0BD9" w:rsidP="003969FD">
            <w:pPr>
              <w:pStyle w:val="PL"/>
              <w:rPr>
                <w:lang w:eastAsia="ko-KR"/>
              </w:rPr>
            </w:pPr>
            <w:r w:rsidRPr="00567618">
              <w:rPr>
                <w:lang w:eastAsia="ko-KR"/>
              </w:rPr>
              <w:t>b=RR:2000</w:t>
            </w:r>
          </w:p>
          <w:p w14:paraId="1D32DDAE" w14:textId="77777777" w:rsidR="003B0BD9" w:rsidRPr="00567618" w:rsidRDefault="003B0BD9" w:rsidP="003969FD">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S/16000/1</w:t>
            </w:r>
          </w:p>
          <w:p w14:paraId="436F0ECA" w14:textId="77777777" w:rsidR="003B0BD9" w:rsidRPr="00567618" w:rsidRDefault="003B0BD9" w:rsidP="003969FD">
            <w:pPr>
              <w:pStyle w:val="PL"/>
              <w:rPr>
                <w:lang w:eastAsia="ko-KR"/>
              </w:rPr>
            </w:pPr>
            <w:r w:rsidRPr="00567618">
              <w:t>a=fmtp:9</w:t>
            </w:r>
            <w:r>
              <w:rPr>
                <w:lang w:eastAsia="ko-KR"/>
              </w:rPr>
              <w:t>6</w:t>
            </w:r>
            <w:r w:rsidRPr="00567618">
              <w:rPr>
                <w:lang w:eastAsia="ko-KR"/>
              </w:rPr>
              <w:t xml:space="preserve"> </w:t>
            </w:r>
            <w:r>
              <w:rPr>
                <w:lang w:eastAsia="ko-KR"/>
              </w:rPr>
              <w:t xml:space="preserve">cf=OSBA,OMASA,MC,ISM,SBA,Stereo; ibr=512; pi-types=xxx; pi-br=20; </w:t>
            </w:r>
            <w:r w:rsidRPr="00567618">
              <w:t>max-red=220</w:t>
            </w:r>
          </w:p>
          <w:p w14:paraId="1697262A" w14:textId="77777777" w:rsidR="003B0BD9" w:rsidRPr="00567618" w:rsidRDefault="003B0BD9" w:rsidP="003969FD">
            <w:pPr>
              <w:pStyle w:val="PL"/>
              <w:rPr>
                <w:lang w:eastAsia="ko-KR"/>
              </w:rPr>
            </w:pPr>
            <w:r w:rsidRPr="00567618">
              <w:t>a=rtpmap:9</w:t>
            </w:r>
            <w:r w:rsidRPr="00567618">
              <w:rPr>
                <w:lang w:eastAsia="ko-KR"/>
              </w:rPr>
              <w:t>7 EVS/16000/1</w:t>
            </w:r>
          </w:p>
          <w:p w14:paraId="3F9FD760" w14:textId="77777777" w:rsidR="003B0BD9" w:rsidRPr="00567618" w:rsidRDefault="003B0BD9" w:rsidP="003969FD">
            <w:pPr>
              <w:pStyle w:val="PL"/>
              <w:rPr>
                <w:lang w:eastAsia="ko-KR"/>
              </w:rPr>
            </w:pPr>
            <w:r w:rsidRPr="00567618">
              <w:t>a=fmtp:9</w:t>
            </w:r>
            <w:r w:rsidRPr="00567618">
              <w:rPr>
                <w:lang w:eastAsia="ko-KR"/>
              </w:rPr>
              <w:t xml:space="preserve">7 </w:t>
            </w:r>
            <w:r w:rsidRPr="00567618">
              <w:t>max-red=220</w:t>
            </w:r>
          </w:p>
          <w:p w14:paraId="7216479A" w14:textId="77777777" w:rsidR="003B0BD9" w:rsidRPr="00567618" w:rsidRDefault="003B0BD9" w:rsidP="003969FD">
            <w:pPr>
              <w:pStyle w:val="PL"/>
            </w:pPr>
            <w:r w:rsidRPr="00567618">
              <w:t>a=rtpmap:9</w:t>
            </w:r>
            <w:r w:rsidRPr="00567618">
              <w:rPr>
                <w:lang w:eastAsia="ko-KR"/>
              </w:rPr>
              <w:t>8</w:t>
            </w:r>
            <w:r w:rsidRPr="00567618">
              <w:t xml:space="preserve"> AMR-WB/16000/1</w:t>
            </w:r>
          </w:p>
          <w:p w14:paraId="5BC5D4F5" w14:textId="77777777" w:rsidR="003B0BD9" w:rsidRPr="00567618" w:rsidRDefault="003B0BD9" w:rsidP="003969FD">
            <w:pPr>
              <w:pStyle w:val="PL"/>
            </w:pPr>
            <w:r w:rsidRPr="00567618">
              <w:t>a=fmtp:9</w:t>
            </w:r>
            <w:r w:rsidRPr="00567618">
              <w:rPr>
                <w:lang w:eastAsia="ko-KR"/>
              </w:rPr>
              <w:t>8</w:t>
            </w:r>
            <w:r w:rsidRPr="00567618">
              <w:t xml:space="preserve"> mode-change-capability=2; max-red=220</w:t>
            </w:r>
          </w:p>
          <w:p w14:paraId="4F879824" w14:textId="77777777" w:rsidR="003B0BD9" w:rsidRPr="00567618" w:rsidRDefault="003B0BD9" w:rsidP="003969FD">
            <w:pPr>
              <w:pStyle w:val="PL"/>
            </w:pPr>
            <w:r w:rsidRPr="00567618">
              <w:t>a=rtpmap:9</w:t>
            </w:r>
            <w:r w:rsidRPr="00567618">
              <w:rPr>
                <w:lang w:eastAsia="ko-KR"/>
              </w:rPr>
              <w:t>9</w:t>
            </w:r>
            <w:r w:rsidRPr="00567618">
              <w:t xml:space="preserve"> AMR-WB/16000/1</w:t>
            </w:r>
          </w:p>
          <w:p w14:paraId="1FE46E74" w14:textId="77777777" w:rsidR="003B0BD9" w:rsidRPr="00567618" w:rsidRDefault="003B0BD9" w:rsidP="003969FD">
            <w:pPr>
              <w:pStyle w:val="PL"/>
            </w:pPr>
            <w:r w:rsidRPr="00567618">
              <w:t>a=fmtp:9</w:t>
            </w:r>
            <w:r w:rsidRPr="00567618">
              <w:rPr>
                <w:lang w:eastAsia="ko-KR"/>
              </w:rPr>
              <w:t>9</w:t>
            </w:r>
            <w:r w:rsidRPr="00567618">
              <w:t xml:space="preserve"> mode-change-capability=2; max-red=220; octet-align=1</w:t>
            </w:r>
          </w:p>
          <w:p w14:paraId="196E15A9" w14:textId="77777777" w:rsidR="003B0BD9" w:rsidRPr="00567618" w:rsidRDefault="003B0BD9" w:rsidP="003969FD">
            <w:pPr>
              <w:pStyle w:val="PL"/>
            </w:pPr>
            <w:r w:rsidRPr="00567618">
              <w:t>a=rtpmap:</w:t>
            </w:r>
            <w:r w:rsidRPr="00567618">
              <w:rPr>
                <w:lang w:eastAsia="ko-KR"/>
              </w:rPr>
              <w:t>100</w:t>
            </w:r>
            <w:r w:rsidRPr="00567618">
              <w:t xml:space="preserve"> AMR/8000/1</w:t>
            </w:r>
          </w:p>
          <w:p w14:paraId="2F41ACBE" w14:textId="77777777" w:rsidR="003B0BD9" w:rsidRPr="00567618" w:rsidRDefault="003B0BD9" w:rsidP="003969FD">
            <w:pPr>
              <w:pStyle w:val="PL"/>
            </w:pPr>
            <w:r w:rsidRPr="00567618">
              <w:t>a=fmtp:</w:t>
            </w:r>
            <w:r w:rsidRPr="00567618">
              <w:rPr>
                <w:lang w:eastAsia="ko-KR"/>
              </w:rPr>
              <w:t>100</w:t>
            </w:r>
            <w:r w:rsidRPr="00567618">
              <w:t xml:space="preserve"> mode-change-capability=2; max-red=220</w:t>
            </w:r>
          </w:p>
          <w:p w14:paraId="058CBF48" w14:textId="77777777" w:rsidR="003B0BD9" w:rsidRPr="00567618" w:rsidRDefault="003B0BD9" w:rsidP="003969FD">
            <w:pPr>
              <w:pStyle w:val="PL"/>
            </w:pPr>
            <w:r w:rsidRPr="00567618">
              <w:t>a=rtpmap:10</w:t>
            </w:r>
            <w:r w:rsidRPr="00567618">
              <w:rPr>
                <w:lang w:eastAsia="ko-KR"/>
              </w:rPr>
              <w:t>1</w:t>
            </w:r>
            <w:r w:rsidRPr="00567618">
              <w:t xml:space="preserve"> AMR/8000/1</w:t>
            </w:r>
          </w:p>
          <w:p w14:paraId="0392E0DC" w14:textId="77777777" w:rsidR="003B0BD9" w:rsidRPr="00567618" w:rsidRDefault="003B0BD9" w:rsidP="003969FD">
            <w:pPr>
              <w:pStyle w:val="PL"/>
            </w:pPr>
            <w:r w:rsidRPr="00567618">
              <w:t>a=fmtp:10</w:t>
            </w:r>
            <w:r w:rsidRPr="00567618">
              <w:rPr>
                <w:lang w:eastAsia="ko-KR"/>
              </w:rPr>
              <w:t>1</w:t>
            </w:r>
            <w:r w:rsidRPr="00567618">
              <w:t xml:space="preserve"> mode-change-capability=2; max-red=220; octet-align=1</w:t>
            </w:r>
          </w:p>
          <w:p w14:paraId="34C91823" w14:textId="77777777" w:rsidR="003B0BD9" w:rsidRPr="00567618" w:rsidRDefault="003B0BD9" w:rsidP="003969FD">
            <w:pPr>
              <w:pStyle w:val="PL"/>
            </w:pPr>
            <w:r w:rsidRPr="00567618">
              <w:t>a=ptime:20</w:t>
            </w:r>
          </w:p>
          <w:p w14:paraId="21AFC3BE" w14:textId="77777777" w:rsidR="003B0BD9" w:rsidRPr="00567618" w:rsidRDefault="003B0BD9" w:rsidP="003969FD">
            <w:pPr>
              <w:pStyle w:val="PL"/>
            </w:pPr>
            <w:r w:rsidRPr="00567618">
              <w:t>a=maxptime:240</w:t>
            </w:r>
          </w:p>
        </w:tc>
      </w:tr>
    </w:tbl>
    <w:p w14:paraId="4CC16710" w14:textId="77777777" w:rsidR="003B0BD9" w:rsidRDefault="003B0BD9" w:rsidP="003B0BD9"/>
    <w:p w14:paraId="329BABDA" w14:textId="77777777" w:rsidR="003B0BD9" w:rsidRPr="00D10BBE" w:rsidRDefault="003B0BD9" w:rsidP="003B0BD9">
      <w:pPr>
        <w:pStyle w:val="NO"/>
        <w:rPr>
          <w:lang w:eastAsia="ko-KR"/>
        </w:rPr>
      </w:pPr>
      <w:r>
        <w:rPr>
          <w:lang w:eastAsia="ko-KR"/>
        </w:rPr>
        <w:t>NOTE: It is FFS to add the list of PI data types offered for the session.</w:t>
      </w:r>
    </w:p>
    <w:p w14:paraId="191C9846" w14:textId="77777777" w:rsidR="003B0BD9" w:rsidRPr="00567618" w:rsidRDefault="003B0BD9" w:rsidP="003B0BD9">
      <w:pPr>
        <w:rPr>
          <w:b/>
        </w:rPr>
      </w:pPr>
      <w:r w:rsidRPr="00567618">
        <w:rPr>
          <w:b/>
        </w:rPr>
        <w:t>Comments:</w:t>
      </w:r>
    </w:p>
    <w:p w14:paraId="790A733E" w14:textId="77777777" w:rsidR="003B0BD9" w:rsidRPr="00567618" w:rsidRDefault="003B0BD9" w:rsidP="003B0BD9">
      <w:pPr>
        <w:rPr>
          <w:lang w:eastAsia="ko-KR"/>
        </w:rPr>
      </w:pPr>
      <w:r>
        <w:rPr>
          <w:lang w:eastAsia="ko-KR"/>
        </w:rPr>
        <w:t>T</w:t>
      </w:r>
      <w:r w:rsidRPr="00567618">
        <w:rPr>
          <w:lang w:eastAsia="ko-KR"/>
        </w:rPr>
        <w:t xml:space="preserve">he MTSI client in terminal </w:t>
      </w:r>
      <w:r>
        <w:rPr>
          <w:lang w:eastAsia="ko-KR"/>
        </w:rPr>
        <w:t xml:space="preserve">IVAS with up to 512 kbps and all </w:t>
      </w:r>
      <w:r w:rsidRPr="00567618">
        <w:rPr>
          <w:lang w:eastAsia="ko-KR"/>
        </w:rPr>
        <w:t>EVS</w:t>
      </w:r>
      <w:r>
        <w:rPr>
          <w:lang w:eastAsia="ko-KR"/>
        </w:rPr>
        <w:t xml:space="preserve"> codecs modes, for both sending and receiving directions</w:t>
      </w:r>
      <w:r w:rsidRPr="00567618">
        <w:rPr>
          <w:lang w:eastAsia="ko-KR"/>
        </w:rPr>
        <w:t>.</w:t>
      </w:r>
      <w:r>
        <w:rPr>
          <w:lang w:eastAsia="ko-KR"/>
        </w:rPr>
        <w:t xml:space="preserve"> For IVAS, all audio bandwidths from wideband to fullband are offered but no parameter is needed since this is default when the ibw parameter is not included. PI date is also offered for both directions with up to 20 kbps. A</w:t>
      </w:r>
      <w:r w:rsidRPr="00567618">
        <w:rPr>
          <w:lang w:eastAsia="ko-KR"/>
        </w:rPr>
        <w:t xml:space="preserve">ll </w:t>
      </w:r>
      <w:r>
        <w:rPr>
          <w:lang w:eastAsia="ko-KR"/>
        </w:rPr>
        <w:t xml:space="preserve">audio </w:t>
      </w:r>
      <w:r w:rsidRPr="00567618">
        <w:rPr>
          <w:lang w:eastAsia="ko-KR"/>
        </w:rPr>
        <w:t>bandwidths</w:t>
      </w:r>
      <w:r>
        <w:rPr>
          <w:lang w:eastAsia="ko-KR"/>
        </w:rPr>
        <w:t xml:space="preserve"> are allowed for both IVAS and EVS</w:t>
      </w:r>
      <w:r w:rsidRPr="00567618">
        <w:rPr>
          <w:lang w:eastAsia="ko-KR"/>
        </w:rPr>
        <w:t>.</w:t>
      </w:r>
      <w:r>
        <w:rPr>
          <w:lang w:eastAsia="ko-KR"/>
        </w:rPr>
        <w:t xml:space="preserve"> For the </w:t>
      </w:r>
      <w:r w:rsidRPr="001B7C1D">
        <w:rPr>
          <w:lang w:eastAsia="ko-KR"/>
        </w:rPr>
        <w:t>EVS</w:t>
      </w:r>
      <w:r>
        <w:rPr>
          <w:lang w:eastAsia="ko-KR"/>
        </w:rPr>
        <w:t xml:space="preserve"> mode in IVAS,</w:t>
      </w:r>
      <w:r w:rsidRPr="001B7C1D">
        <w:rPr>
          <w:lang w:eastAsia="ko-KR"/>
        </w:rPr>
        <w:t xml:space="preserve"> </w:t>
      </w:r>
      <w:r>
        <w:rPr>
          <w:lang w:eastAsia="ko-KR"/>
        </w:rPr>
        <w:t xml:space="preserve">all EVS </w:t>
      </w:r>
      <w:r w:rsidRPr="001B7C1D">
        <w:rPr>
          <w:lang w:eastAsia="ko-KR"/>
        </w:rPr>
        <w:t xml:space="preserve">configuration parameters </w:t>
      </w:r>
      <w:r>
        <w:rPr>
          <w:lang w:eastAsia="ko-KR"/>
        </w:rPr>
        <w:t>use their default values</w:t>
      </w:r>
      <w:r w:rsidRPr="001B7C1D">
        <w:rPr>
          <w:lang w:eastAsia="ko-KR"/>
        </w:rPr>
        <w:t>.</w:t>
      </w:r>
    </w:p>
    <w:p w14:paraId="20F40C1C" w14:textId="77777777" w:rsidR="003B0BD9" w:rsidRDefault="003B0BD9" w:rsidP="003B0BD9">
      <w:pPr>
        <w:rPr>
          <w:lang w:eastAsia="ko-KR"/>
        </w:rPr>
      </w:pPr>
      <w:r>
        <w:rPr>
          <w:lang w:eastAsia="ko-KR"/>
        </w:rPr>
        <w:t>T</w:t>
      </w:r>
      <w:r w:rsidRPr="00567618">
        <w:rPr>
          <w:lang w:eastAsia="ko-KR"/>
        </w:rPr>
        <w:t xml:space="preserve">he clock rate of </w:t>
      </w:r>
      <w:r>
        <w:rPr>
          <w:lang w:eastAsia="ko-KR"/>
        </w:rPr>
        <w:t>I</w:t>
      </w:r>
      <w:r w:rsidRPr="00567618">
        <w:rPr>
          <w:lang w:eastAsia="ko-KR"/>
        </w:rPr>
        <w:t>V</w:t>
      </w:r>
      <w:r>
        <w:rPr>
          <w:lang w:eastAsia="ko-KR"/>
        </w:rPr>
        <w:t>A</w:t>
      </w:r>
      <w:r w:rsidRPr="00567618">
        <w:rPr>
          <w:lang w:eastAsia="ko-KR"/>
        </w:rPr>
        <w:t xml:space="preserve">S </w:t>
      </w:r>
      <w:r>
        <w:rPr>
          <w:lang w:eastAsia="ko-KR"/>
        </w:rPr>
        <w:t xml:space="preserve">is </w:t>
      </w:r>
      <w:r w:rsidRPr="00567618">
        <w:rPr>
          <w:lang w:eastAsia="ko-KR"/>
        </w:rPr>
        <w:t>set to 16 kHz.</w:t>
      </w:r>
    </w:p>
    <w:p w14:paraId="4D8147F1" w14:textId="77777777" w:rsidR="003B0BD9" w:rsidRPr="00567618" w:rsidRDefault="003B0BD9" w:rsidP="003B0BD9">
      <w:pPr>
        <w:rPr>
          <w:lang w:eastAsia="ko-KR"/>
        </w:rPr>
      </w:pPr>
      <w:r>
        <w:rPr>
          <w:lang w:eastAsia="ko-KR"/>
        </w:rPr>
        <w:t>The m</w:t>
      </w:r>
      <w:r w:rsidRPr="00567618">
        <w:rPr>
          <w:lang w:eastAsia="ko-KR"/>
        </w:rPr>
        <w:t>edia level</w:t>
      </w:r>
      <w:r>
        <w:rPr>
          <w:lang w:eastAsia="ko-KR"/>
        </w:rPr>
        <w:t xml:space="preserve"> bandwidth</w:t>
      </w:r>
      <w:r w:rsidRPr="00567618">
        <w:rPr>
          <w:lang w:eastAsia="ko-KR"/>
        </w:rPr>
        <w:t xml:space="preserve"> </w:t>
      </w:r>
      <w:r>
        <w:rPr>
          <w:lang w:eastAsia="ko-KR"/>
        </w:rPr>
        <w:t>(</w:t>
      </w:r>
      <w:r w:rsidRPr="00567618">
        <w:rPr>
          <w:lang w:eastAsia="ko-KR"/>
        </w:rPr>
        <w:t>b=AS</w:t>
      </w:r>
      <w:r>
        <w:rPr>
          <w:lang w:eastAsia="ko-KR"/>
        </w:rPr>
        <w:t>)</w:t>
      </w:r>
      <w:r w:rsidRPr="00567618">
        <w:rPr>
          <w:lang w:eastAsia="ko-KR"/>
        </w:rPr>
        <w:t xml:space="preserve"> is </w:t>
      </w:r>
      <w:r>
        <w:rPr>
          <w:lang w:eastAsia="ko-KR"/>
        </w:rPr>
        <w:t>calculated</w:t>
      </w:r>
      <w:r w:rsidRPr="00567618">
        <w:rPr>
          <w:lang w:eastAsia="ko-KR"/>
        </w:rPr>
        <w:t xml:space="preserve"> for the highest </w:t>
      </w:r>
      <w:r>
        <w:rPr>
          <w:lang w:eastAsia="ko-KR"/>
        </w:rPr>
        <w:t xml:space="preserve">offered </w:t>
      </w:r>
      <w:r w:rsidRPr="00567618">
        <w:rPr>
          <w:lang w:eastAsia="ko-KR"/>
        </w:rPr>
        <w:t xml:space="preserve">bitrate of </w:t>
      </w:r>
      <w:r>
        <w:rPr>
          <w:lang w:eastAsia="ko-KR"/>
        </w:rPr>
        <w:t>I</w:t>
      </w:r>
      <w:r w:rsidRPr="00567618">
        <w:rPr>
          <w:lang w:eastAsia="ko-KR"/>
        </w:rPr>
        <w:t>V</w:t>
      </w:r>
      <w:r>
        <w:rPr>
          <w:lang w:eastAsia="ko-KR"/>
        </w:rPr>
        <w:t>A</w:t>
      </w:r>
      <w:r w:rsidRPr="00567618">
        <w:rPr>
          <w:lang w:eastAsia="ko-KR"/>
        </w:rPr>
        <w:t xml:space="preserve">S, </w:t>
      </w:r>
      <w:r>
        <w:rPr>
          <w:lang w:eastAsia="ko-KR"/>
        </w:rPr>
        <w:t>512</w:t>
      </w:r>
      <w:r w:rsidRPr="00567618">
        <w:rPr>
          <w:lang w:eastAsia="ko-KR"/>
        </w:rPr>
        <w:t xml:space="preserve"> kbps, </w:t>
      </w:r>
      <w:r>
        <w:rPr>
          <w:lang w:eastAsia="ko-KR"/>
        </w:rPr>
        <w:t>and including 20 kbps for PI data, and then adding 24 kbps for IPv6 overhead, resulting in 556 kbps</w:t>
      </w:r>
      <w:r w:rsidRPr="00567618">
        <w:rPr>
          <w:lang w:eastAsia="ko-KR"/>
        </w:rPr>
        <w:t>.</w:t>
      </w:r>
    </w:p>
    <w:p w14:paraId="32C47E62" w14:textId="26C84638" w:rsidR="003B0BD9" w:rsidRPr="00567618" w:rsidRDefault="003B0BD9" w:rsidP="003B0BD9">
      <w:pPr>
        <w:pStyle w:val="Heading2"/>
      </w:pPr>
      <w:bookmarkStart w:id="5090" w:name="_Toc153464602"/>
      <w:bookmarkStart w:id="5091" w:name="_Toc170383009"/>
      <w:r w:rsidRPr="00567618">
        <w:t>A.</w:t>
      </w:r>
      <w:r>
        <w:t>19</w:t>
      </w:r>
      <w:r w:rsidRPr="00567618">
        <w:t>.</w:t>
      </w:r>
      <w:r>
        <w:rPr>
          <w:lang w:eastAsia="ko-KR"/>
        </w:rPr>
        <w:t>2</w:t>
      </w:r>
      <w:r w:rsidRPr="00567618">
        <w:tab/>
      </w:r>
      <w:r w:rsidRPr="00567618">
        <w:rPr>
          <w:lang w:eastAsia="ko-KR"/>
        </w:rPr>
        <w:t>SDP answers from MTSI client in terminal</w:t>
      </w:r>
      <w:bookmarkEnd w:id="5090"/>
      <w:bookmarkEnd w:id="5091"/>
    </w:p>
    <w:p w14:paraId="373138BD" w14:textId="77777777" w:rsidR="003B0BD9" w:rsidRPr="00567618" w:rsidRDefault="003B0BD9" w:rsidP="003B0BD9">
      <w:pPr>
        <w:rPr>
          <w:lang w:eastAsia="ko-KR"/>
        </w:rPr>
      </w:pPr>
      <w:r w:rsidRPr="00567618">
        <w:rPr>
          <w:lang w:eastAsia="ko-KR"/>
        </w:rPr>
        <w:t xml:space="preserve">The SDP answers below can be used by MTSI client in terminal, depending on access technology or service policy. It is assumed that </w:t>
      </w:r>
      <w:r>
        <w:rPr>
          <w:lang w:eastAsia="ko-KR"/>
        </w:rPr>
        <w:t xml:space="preserve">an </w:t>
      </w:r>
      <w:r w:rsidRPr="00567618">
        <w:rPr>
          <w:lang w:eastAsia="ko-KR"/>
        </w:rPr>
        <w:t>SDP offer such as</w:t>
      </w:r>
      <w:r>
        <w:rPr>
          <w:lang w:eastAsia="ko-KR"/>
        </w:rPr>
        <w:t xml:space="preserve"> described in</w:t>
      </w:r>
      <w:r w:rsidRPr="00567618">
        <w:rPr>
          <w:lang w:eastAsia="ko-KR"/>
        </w:rPr>
        <w:t xml:space="preserve"> Table A.</w:t>
      </w:r>
      <w:r>
        <w:rPr>
          <w:lang w:eastAsia="ko-KR"/>
        </w:rPr>
        <w:t>xx</w:t>
      </w:r>
      <w:r w:rsidRPr="00567618">
        <w:rPr>
          <w:lang w:eastAsia="ko-KR"/>
        </w:rPr>
        <w:t>.1</w:t>
      </w:r>
      <w:r>
        <w:rPr>
          <w:lang w:eastAsia="ko-KR"/>
        </w:rPr>
        <w:t xml:space="preserve"> is</w:t>
      </w:r>
      <w:r w:rsidRPr="00567618">
        <w:rPr>
          <w:lang w:eastAsia="ko-KR"/>
        </w:rPr>
        <w:t xml:space="preserve"> received.</w:t>
      </w:r>
    </w:p>
    <w:p w14:paraId="765A7AE8" w14:textId="74BD7F15" w:rsidR="003B0BD9" w:rsidRPr="00567618" w:rsidRDefault="003B0BD9" w:rsidP="003B0BD9">
      <w:pPr>
        <w:pStyle w:val="Heading3"/>
      </w:pPr>
      <w:bookmarkStart w:id="5092" w:name="_Toc153464603"/>
      <w:bookmarkStart w:id="5093" w:name="_Toc170383010"/>
      <w:r w:rsidRPr="00567618">
        <w:t>A.</w:t>
      </w:r>
      <w:r>
        <w:t>19</w:t>
      </w:r>
      <w:r w:rsidRPr="00567618">
        <w:t>.</w:t>
      </w:r>
      <w:r>
        <w:rPr>
          <w:lang w:eastAsia="ko-KR"/>
        </w:rPr>
        <w:t>2</w:t>
      </w:r>
      <w:r w:rsidRPr="00567618">
        <w:t>.</w:t>
      </w:r>
      <w:r w:rsidRPr="00567618">
        <w:rPr>
          <w:lang w:eastAsia="ko-KR"/>
        </w:rPr>
        <w:t>1</w:t>
      </w:r>
      <w:r w:rsidRPr="00567618">
        <w:tab/>
      </w:r>
      <w:r w:rsidRPr="00567618">
        <w:rPr>
          <w:lang w:eastAsia="ko-KR"/>
        </w:rPr>
        <w:t xml:space="preserve">SDP answer from MTSI client in terminal when </w:t>
      </w:r>
      <w:r>
        <w:rPr>
          <w:lang w:eastAsia="ko-KR"/>
        </w:rPr>
        <w:t xml:space="preserve">IVAS </w:t>
      </w:r>
      <w:r w:rsidRPr="00567618">
        <w:rPr>
          <w:lang w:eastAsia="ko-KR"/>
        </w:rPr>
        <w:t>is negotiated</w:t>
      </w:r>
      <w:bookmarkEnd w:id="5092"/>
      <w:bookmarkEnd w:id="5093"/>
    </w:p>
    <w:p w14:paraId="082A04BB" w14:textId="77777777" w:rsidR="003B0BD9" w:rsidRPr="00567618" w:rsidRDefault="003B0BD9" w:rsidP="003B0BD9">
      <w:pPr>
        <w:rPr>
          <w:lang w:eastAsia="ko-KR"/>
        </w:rPr>
      </w:pPr>
      <w:r w:rsidRPr="00567618">
        <w:rPr>
          <w:lang w:eastAsia="ko-KR"/>
        </w:rPr>
        <w:t xml:space="preserve">In this example, the MTSI client in terminal includes only </w:t>
      </w:r>
      <w:r>
        <w:rPr>
          <w:lang w:eastAsia="ko-KR"/>
        </w:rPr>
        <w:t>the IVAS codec</w:t>
      </w:r>
      <w:r w:rsidRPr="00567618">
        <w:rPr>
          <w:lang w:eastAsia="ko-KR"/>
        </w:rPr>
        <w:t xml:space="preserve"> in the SDP answer.</w:t>
      </w:r>
    </w:p>
    <w:p w14:paraId="4F042385" w14:textId="77777777" w:rsidR="003B0BD9" w:rsidRPr="00567618" w:rsidRDefault="003B0BD9" w:rsidP="003B0BD9">
      <w:pPr>
        <w:pStyle w:val="TH"/>
      </w:pPr>
      <w:r w:rsidRPr="00567618">
        <w:t>Table A.</w:t>
      </w:r>
      <w:r>
        <w:rPr>
          <w:lang w:eastAsia="ko-KR"/>
        </w:rPr>
        <w:t>xx</w:t>
      </w:r>
      <w:r w:rsidRPr="00567618">
        <w:t>.</w:t>
      </w:r>
      <w:r>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07AB1FC0" w14:textId="77777777" w:rsidTr="003969FD">
        <w:trPr>
          <w:jc w:val="center"/>
        </w:trPr>
        <w:tc>
          <w:tcPr>
            <w:tcW w:w="9639" w:type="dxa"/>
            <w:shd w:val="clear" w:color="auto" w:fill="auto"/>
          </w:tcPr>
          <w:p w14:paraId="6CD377E3" w14:textId="77777777" w:rsidR="003B0BD9" w:rsidRPr="00567618" w:rsidRDefault="003B0BD9" w:rsidP="003969FD">
            <w:pPr>
              <w:pStyle w:val="TAH"/>
            </w:pPr>
            <w:r w:rsidRPr="00567618">
              <w:t xml:space="preserve">SDP </w:t>
            </w:r>
            <w:r w:rsidRPr="00567618">
              <w:rPr>
                <w:lang w:eastAsia="ko-KR"/>
              </w:rPr>
              <w:t>answer</w:t>
            </w:r>
          </w:p>
        </w:tc>
      </w:tr>
      <w:tr w:rsidR="003B0BD9" w:rsidRPr="00567618" w14:paraId="024168D6" w14:textId="77777777" w:rsidTr="003969FD">
        <w:trPr>
          <w:jc w:val="center"/>
        </w:trPr>
        <w:tc>
          <w:tcPr>
            <w:tcW w:w="9639" w:type="dxa"/>
            <w:shd w:val="clear" w:color="auto" w:fill="auto"/>
          </w:tcPr>
          <w:p w14:paraId="4AEDCBF6" w14:textId="77777777" w:rsidR="003B0BD9" w:rsidRPr="00567618" w:rsidRDefault="003B0BD9" w:rsidP="003969FD">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1FB67396" w14:textId="77777777" w:rsidR="003B0BD9" w:rsidRPr="00567618" w:rsidRDefault="003B0BD9" w:rsidP="003969FD">
            <w:pPr>
              <w:pStyle w:val="PL"/>
              <w:rPr>
                <w:lang w:eastAsia="ko-KR"/>
              </w:rPr>
            </w:pPr>
            <w:r w:rsidRPr="00567618">
              <w:t>a=</w:t>
            </w:r>
            <w:r w:rsidRPr="00567618">
              <w:rPr>
                <w:lang w:eastAsia="ko-KR"/>
              </w:rPr>
              <w:t>a</w:t>
            </w:r>
            <w:r w:rsidRPr="00567618">
              <w:t>cfg:1 t=1</w:t>
            </w:r>
          </w:p>
          <w:p w14:paraId="357D0574" w14:textId="77777777" w:rsidR="003B0BD9" w:rsidRPr="00567618" w:rsidRDefault="003B0BD9" w:rsidP="003969FD">
            <w:pPr>
              <w:pStyle w:val="PL"/>
              <w:rPr>
                <w:lang w:eastAsia="ko-KR"/>
              </w:rPr>
            </w:pPr>
            <w:r w:rsidRPr="00567618">
              <w:rPr>
                <w:lang w:eastAsia="ko-KR"/>
              </w:rPr>
              <w:t>b=AS:</w:t>
            </w:r>
            <w:r>
              <w:rPr>
                <w:lang w:eastAsia="ko-KR"/>
              </w:rPr>
              <w:t>172</w:t>
            </w:r>
          </w:p>
          <w:p w14:paraId="18470351" w14:textId="77777777" w:rsidR="003B0BD9" w:rsidRPr="00567618" w:rsidRDefault="003B0BD9" w:rsidP="003969FD">
            <w:pPr>
              <w:pStyle w:val="PL"/>
              <w:rPr>
                <w:lang w:eastAsia="ko-KR"/>
              </w:rPr>
            </w:pPr>
            <w:r w:rsidRPr="00567618">
              <w:rPr>
                <w:lang w:eastAsia="ko-KR"/>
              </w:rPr>
              <w:t>b=RS:0</w:t>
            </w:r>
          </w:p>
          <w:p w14:paraId="7756FB89" w14:textId="77777777" w:rsidR="003B0BD9" w:rsidRPr="00567618" w:rsidRDefault="003B0BD9" w:rsidP="003969FD">
            <w:pPr>
              <w:pStyle w:val="PL"/>
              <w:rPr>
                <w:lang w:eastAsia="ko-KR"/>
              </w:rPr>
            </w:pPr>
            <w:r w:rsidRPr="00567618">
              <w:rPr>
                <w:lang w:eastAsia="ko-KR"/>
              </w:rPr>
              <w:t>b=RR:2000</w:t>
            </w:r>
          </w:p>
          <w:p w14:paraId="5EFCB10D" w14:textId="77777777" w:rsidR="003B0BD9" w:rsidRPr="00567618" w:rsidRDefault="003B0BD9" w:rsidP="003969FD">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S/16000/1</w:t>
            </w:r>
          </w:p>
          <w:p w14:paraId="1F212A59" w14:textId="77777777" w:rsidR="003B0BD9" w:rsidRPr="00567618" w:rsidRDefault="003B0BD9" w:rsidP="003969FD">
            <w:pPr>
              <w:pStyle w:val="PL"/>
              <w:rPr>
                <w:lang w:eastAsia="ko-KR"/>
              </w:rPr>
            </w:pPr>
            <w:r w:rsidRPr="00567618">
              <w:t>a=fmtp:9</w:t>
            </w:r>
            <w:r>
              <w:rPr>
                <w:lang w:eastAsia="ko-KR"/>
              </w:rPr>
              <w:t>6</w:t>
            </w:r>
            <w:r w:rsidRPr="00567618">
              <w:rPr>
                <w:lang w:eastAsia="ko-KR"/>
              </w:rPr>
              <w:t xml:space="preserve"> </w:t>
            </w:r>
            <w:r>
              <w:rPr>
                <w:lang w:eastAsia="ko-KR"/>
              </w:rPr>
              <w:t xml:space="preserve">cf=Stereo; ibr=128; pi-types=xxx; pi-br=20; </w:t>
            </w:r>
            <w:r w:rsidRPr="00567618">
              <w:t>max-red=220</w:t>
            </w:r>
          </w:p>
          <w:p w14:paraId="56625E04" w14:textId="77777777" w:rsidR="003B0BD9" w:rsidRPr="00567618" w:rsidRDefault="003B0BD9" w:rsidP="003969FD">
            <w:pPr>
              <w:pStyle w:val="PL"/>
            </w:pPr>
            <w:r w:rsidRPr="00567618">
              <w:t>a=ptime:20</w:t>
            </w:r>
          </w:p>
          <w:p w14:paraId="16BD9673" w14:textId="77777777" w:rsidR="003B0BD9" w:rsidRPr="00567618" w:rsidRDefault="003B0BD9" w:rsidP="003969FD">
            <w:pPr>
              <w:pStyle w:val="PL"/>
              <w:rPr>
                <w:lang w:eastAsia="ko-KR"/>
              </w:rPr>
            </w:pPr>
            <w:r w:rsidRPr="00567618">
              <w:t>a=maxptime:240</w:t>
            </w:r>
          </w:p>
        </w:tc>
      </w:tr>
    </w:tbl>
    <w:p w14:paraId="225F8FEB" w14:textId="77777777" w:rsidR="003B0BD9" w:rsidRDefault="003B0BD9" w:rsidP="003B0BD9"/>
    <w:p w14:paraId="4720EA5D" w14:textId="77777777" w:rsidR="003B0BD9" w:rsidRDefault="003B0BD9" w:rsidP="003B0BD9">
      <w:pPr>
        <w:pStyle w:val="NO"/>
        <w:rPr>
          <w:lang w:eastAsia="ko-KR"/>
        </w:rPr>
      </w:pPr>
      <w:r>
        <w:rPr>
          <w:lang w:eastAsia="ko-KR"/>
        </w:rPr>
        <w:t>NOTE: It is FFS to add the list of PI data types offered for the session.</w:t>
      </w:r>
    </w:p>
    <w:p w14:paraId="54CBC0E9" w14:textId="77777777" w:rsidR="003B0BD9" w:rsidRPr="00567618" w:rsidRDefault="003B0BD9" w:rsidP="003B0BD9">
      <w:pPr>
        <w:rPr>
          <w:b/>
        </w:rPr>
      </w:pPr>
      <w:r w:rsidRPr="00567618">
        <w:rPr>
          <w:b/>
        </w:rPr>
        <w:t>Comments:</w:t>
      </w:r>
    </w:p>
    <w:p w14:paraId="27B47D4B" w14:textId="77777777" w:rsidR="003B0BD9" w:rsidRDefault="003B0BD9" w:rsidP="003B0BD9">
      <w:pPr>
        <w:rPr>
          <w:lang w:eastAsia="ko-KR"/>
        </w:rPr>
      </w:pPr>
      <w:r>
        <w:rPr>
          <w:lang w:eastAsia="ko-KR"/>
        </w:rPr>
        <w:t>For IVAS, stereo at 128 kbps is selected for the session, while all other the configuration parameters are the same as in the received SDP offer.</w:t>
      </w:r>
    </w:p>
    <w:p w14:paraId="358FFB78" w14:textId="468BC40E" w:rsidR="003B0BD9" w:rsidRPr="00567618" w:rsidRDefault="003B0BD9" w:rsidP="00FC7E52">
      <w:pPr>
        <w:rPr>
          <w:lang w:eastAsia="ko-KR"/>
        </w:rPr>
      </w:pPr>
      <w:r w:rsidRPr="00567618">
        <w:rPr>
          <w:lang w:eastAsia="ko-KR"/>
        </w:rPr>
        <w:t xml:space="preserve">The </w:t>
      </w:r>
      <w:r>
        <w:rPr>
          <w:lang w:eastAsia="ko-KR"/>
        </w:rPr>
        <w:t>media level bandwidth (b=AS) is calculated by adding 128 kbps for IVAS</w:t>
      </w:r>
      <w:r w:rsidRPr="00567618">
        <w:rPr>
          <w:lang w:eastAsia="ko-KR"/>
        </w:rPr>
        <w:t xml:space="preserve">, </w:t>
      </w:r>
      <w:r>
        <w:rPr>
          <w:lang w:eastAsia="ko-KR"/>
        </w:rPr>
        <w:t xml:space="preserve">20 kbps for PI data and adding 24 kbps for </w:t>
      </w:r>
      <w:r w:rsidRPr="00567618">
        <w:rPr>
          <w:lang w:eastAsia="ko-KR"/>
        </w:rPr>
        <w:t>IPv</w:t>
      </w:r>
      <w:r>
        <w:rPr>
          <w:lang w:eastAsia="ko-KR"/>
        </w:rPr>
        <w:t>6</w:t>
      </w:r>
      <w:r w:rsidRPr="00567618">
        <w:rPr>
          <w:lang w:eastAsia="ko-KR"/>
        </w:rPr>
        <w:t>.</w:t>
      </w:r>
    </w:p>
    <w:p w14:paraId="5CCEC3B1" w14:textId="77777777" w:rsidR="00FC7E52" w:rsidRPr="00FC7E52" w:rsidRDefault="00FC7E52">
      <w:pPr>
        <w:spacing w:after="0"/>
      </w:pPr>
      <w:bookmarkStart w:id="5094" w:name="_Toc26369622"/>
      <w:bookmarkStart w:id="5095" w:name="_Toc36227504"/>
      <w:bookmarkStart w:id="5096" w:name="_Toc36228519"/>
      <w:bookmarkStart w:id="5097" w:name="_Toc36229146"/>
      <w:bookmarkStart w:id="5098" w:name="_Toc68847466"/>
      <w:bookmarkStart w:id="5099" w:name="_Toc74611401"/>
      <w:bookmarkStart w:id="5100" w:name="_Toc75566680"/>
      <w:bookmarkStart w:id="5101" w:name="_Toc89790232"/>
      <w:bookmarkStart w:id="5102" w:name="_Toc99466870"/>
      <w:r w:rsidRPr="00FC7E52">
        <w:br w:type="page"/>
      </w:r>
    </w:p>
    <w:p w14:paraId="360A4B40" w14:textId="77777777" w:rsidR="005759FE" w:rsidRPr="00567618" w:rsidRDefault="005759FE" w:rsidP="005759FE">
      <w:pPr>
        <w:pStyle w:val="Heading8"/>
        <w:rPr>
          <w:noProof/>
        </w:rPr>
      </w:pPr>
      <w:bookmarkStart w:id="5103" w:name="_Toc170383011"/>
      <w:r w:rsidRPr="00567618">
        <w:t xml:space="preserve">Annex </w:t>
      </w:r>
      <w:r>
        <w:t>AA</w:t>
      </w:r>
      <w:r w:rsidRPr="00567618">
        <w:t xml:space="preserve"> (informative):</w:t>
      </w:r>
      <w:r w:rsidRPr="00567618">
        <w:br/>
        <w:t xml:space="preserve">IANA registration information for </w:t>
      </w:r>
      <w:r>
        <w:t>Data Channel Sub-protocols</w:t>
      </w:r>
      <w:bookmarkEnd w:id="5103"/>
    </w:p>
    <w:p w14:paraId="43F59AF6" w14:textId="77777777" w:rsidR="005759FE" w:rsidRPr="00567618" w:rsidRDefault="005759FE" w:rsidP="00805B98">
      <w:pPr>
        <w:pStyle w:val="Heading1"/>
      </w:pPr>
      <w:bookmarkStart w:id="5104" w:name="_Toc170383012"/>
      <w:r>
        <w:t>AA</w:t>
      </w:r>
      <w:r w:rsidRPr="00567618">
        <w:t>.1</w:t>
      </w:r>
      <w:r w:rsidRPr="00567618">
        <w:tab/>
        <w:t>Introduction</w:t>
      </w:r>
      <w:bookmarkEnd w:id="5104"/>
    </w:p>
    <w:p w14:paraId="4046987F" w14:textId="77777777" w:rsidR="005759FE" w:rsidRDefault="005759FE" w:rsidP="005759FE">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133" w:anchor="subprotocol-name" w:history="1">
        <w:r w:rsidRPr="0023729F">
          <w:rPr>
            <w:rStyle w:val="Hyperlink"/>
          </w:rPr>
          <w:t>https://www.iana.org/assignments/websocket/websocket.xhtml#subprotocol-name</w:t>
        </w:r>
      </w:hyperlink>
      <w:r w:rsidRPr="00567618">
        <w:t>.</w:t>
      </w:r>
      <w:r>
        <w:t xml:space="preserve"> </w:t>
      </w:r>
    </w:p>
    <w:p w14:paraId="6F5524C3" w14:textId="77777777" w:rsidR="005759FE" w:rsidRPr="00567618" w:rsidRDefault="005759FE" w:rsidP="005759FE">
      <w:r>
        <w:t>NOTE: that data channels and WebSockets share the same sub-protocol definitions.</w:t>
      </w:r>
    </w:p>
    <w:p w14:paraId="30704ADF" w14:textId="77777777" w:rsidR="005759FE" w:rsidRDefault="005759FE" w:rsidP="00805B98">
      <w:pPr>
        <w:pStyle w:val="Heading1"/>
      </w:pPr>
      <w:bookmarkStart w:id="5105" w:name="_Toc170383013"/>
      <w:r>
        <w:t>AA</w:t>
      </w:r>
      <w:r w:rsidRPr="00567618">
        <w:t>.2</w:t>
      </w:r>
      <w:r w:rsidRPr="00567618">
        <w:tab/>
      </w:r>
      <w:r>
        <w:t>HTTP</w:t>
      </w:r>
      <w:bookmarkEnd w:id="5105"/>
    </w:p>
    <w:p w14:paraId="5EF51491" w14:textId="77777777" w:rsidR="005759FE" w:rsidRPr="00567618" w:rsidRDefault="005759FE" w:rsidP="005759FE">
      <w:r w:rsidRPr="00567618">
        <w:t xml:space="preserve">The </w:t>
      </w:r>
      <w:r>
        <w:t>subprotocol Identifier is</w:t>
      </w:r>
      <w:r w:rsidRPr="00567618">
        <w:t>:</w:t>
      </w:r>
    </w:p>
    <w:p w14:paraId="7B22EA6B" w14:textId="77777777" w:rsidR="005759FE" w:rsidRDefault="005759FE" w:rsidP="005759FE">
      <w:pPr>
        <w:pStyle w:val="B1"/>
      </w:pPr>
      <w:r>
        <w:tab/>
        <w:t>http</w:t>
      </w:r>
    </w:p>
    <w:p w14:paraId="058812B8" w14:textId="77777777" w:rsidR="005759FE" w:rsidRPr="00567618" w:rsidRDefault="005759FE" w:rsidP="005759FE">
      <w:r w:rsidRPr="00567618">
        <w:t xml:space="preserve">The </w:t>
      </w:r>
      <w:r>
        <w:t>subprotocol Common Name is</w:t>
      </w:r>
      <w:r w:rsidRPr="00567618">
        <w:t>:</w:t>
      </w:r>
    </w:p>
    <w:p w14:paraId="5042DC75" w14:textId="77777777" w:rsidR="005759FE" w:rsidRPr="00567618" w:rsidRDefault="005759FE" w:rsidP="005759FE">
      <w:pPr>
        <w:pStyle w:val="B1"/>
      </w:pPr>
      <w:r>
        <w:tab/>
        <w:t>http</w:t>
      </w:r>
    </w:p>
    <w:p w14:paraId="30105683" w14:textId="77777777" w:rsidR="005759FE" w:rsidRPr="00567618" w:rsidRDefault="005759FE" w:rsidP="005759FE">
      <w:r>
        <w:t>The subprotocol is defined in the specification</w:t>
      </w:r>
      <w:r w:rsidRPr="00567618">
        <w:t>:</w:t>
      </w:r>
    </w:p>
    <w:p w14:paraId="7DD3A98A" w14:textId="77777777" w:rsidR="005759FE" w:rsidRPr="00DD2368"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3C1C1E0D" w14:textId="77777777" w:rsidR="005759FE" w:rsidRPr="00567618" w:rsidRDefault="005759FE" w:rsidP="005759FE">
      <w:pPr>
        <w:pStyle w:val="B1"/>
      </w:pPr>
    </w:p>
    <w:p w14:paraId="1DB9A993" w14:textId="77777777" w:rsidR="005759FE" w:rsidRPr="00567618" w:rsidRDefault="005759FE" w:rsidP="005759FE">
      <w:r w:rsidRPr="00567618">
        <w:t>A short phrase describing the function of the</w:t>
      </w:r>
      <w:r>
        <w:t xml:space="preserve"> subprotocol</w:t>
      </w:r>
      <w:r w:rsidRPr="00567618">
        <w:t>:</w:t>
      </w:r>
    </w:p>
    <w:p w14:paraId="76AB1F80" w14:textId="77777777" w:rsidR="005759FE" w:rsidRDefault="005759FE" w:rsidP="005759FE">
      <w:pPr>
        <w:pStyle w:val="B1"/>
      </w:pPr>
      <w:r>
        <w:tab/>
        <w:t>A UTF-8 encoded HTTP/1.1 compatible protocol over data channel.</w:t>
      </w:r>
    </w:p>
    <w:p w14:paraId="1DE46D0F" w14:textId="77777777" w:rsidR="005759FE" w:rsidRDefault="005759FE" w:rsidP="005759FE">
      <w:pPr>
        <w:pStyle w:val="B1"/>
        <w:ind w:left="0" w:firstLine="0"/>
      </w:pPr>
      <w:r>
        <w:t>Associated attributes:</w:t>
      </w:r>
    </w:p>
    <w:p w14:paraId="5F38A027" w14:textId="77777777" w:rsidR="005759FE" w:rsidRPr="00567618" w:rsidRDefault="005759FE" w:rsidP="005759FE">
      <w:pPr>
        <w:pStyle w:val="B1"/>
        <w:ind w:left="0" w:firstLine="0"/>
      </w:pPr>
      <w:r>
        <w:tab/>
        <w:t>None.</w:t>
      </w:r>
    </w:p>
    <w:p w14:paraId="1A64F1DB" w14:textId="77777777" w:rsidR="005759FE" w:rsidRPr="00567618" w:rsidRDefault="005759FE" w:rsidP="005759FE">
      <w:r w:rsidRPr="00567618">
        <w:t>Contact information for the organization or person making the registration</w:t>
      </w:r>
    </w:p>
    <w:p w14:paraId="2D9F1170" w14:textId="77777777" w:rsidR="005759FE" w:rsidRPr="00567618" w:rsidRDefault="005759FE" w:rsidP="005759FE">
      <w:pPr>
        <w:pStyle w:val="B1"/>
      </w:pPr>
      <w:r>
        <w:tab/>
      </w:r>
      <w:r w:rsidRPr="00567618">
        <w:t>3GPP Specifications Manager</w:t>
      </w:r>
    </w:p>
    <w:p w14:paraId="4A6CB5FA" w14:textId="77777777" w:rsidR="005759FE" w:rsidRPr="00567618" w:rsidRDefault="005759FE" w:rsidP="005759FE">
      <w:pPr>
        <w:pStyle w:val="B1"/>
      </w:pPr>
      <w:r>
        <w:tab/>
      </w:r>
      <w:r w:rsidRPr="00567618">
        <w:t>3gppContact@etsi.org</w:t>
      </w:r>
    </w:p>
    <w:p w14:paraId="478E0BD1" w14:textId="77777777" w:rsidR="005759FE" w:rsidRDefault="005759FE" w:rsidP="005759FE">
      <w:pPr>
        <w:pStyle w:val="B1"/>
      </w:pPr>
      <w:r>
        <w:tab/>
      </w:r>
      <w:r w:rsidRPr="00567618">
        <w:t>+33 (0)492944200</w:t>
      </w:r>
    </w:p>
    <w:p w14:paraId="2F681C28" w14:textId="77777777" w:rsidR="005759FE" w:rsidRPr="00D74FC0" w:rsidRDefault="005759FE" w:rsidP="00805B98">
      <w:pPr>
        <w:pStyle w:val="Heading1"/>
      </w:pPr>
      <w:bookmarkStart w:id="5106" w:name="_Toc170383014"/>
      <w:r>
        <w:t>AA.3</w:t>
      </w:r>
      <w:r>
        <w:tab/>
        <w:t>MPEG Scene Description</w:t>
      </w:r>
      <w:bookmarkEnd w:id="5106"/>
    </w:p>
    <w:p w14:paraId="480CEC18" w14:textId="77777777" w:rsidR="005759FE" w:rsidRPr="00567618" w:rsidRDefault="005759FE" w:rsidP="005759FE">
      <w:r w:rsidRPr="00567618">
        <w:t xml:space="preserve">The </w:t>
      </w:r>
      <w:r>
        <w:t>subprotocol Identifier is</w:t>
      </w:r>
      <w:r w:rsidRPr="00567618">
        <w:t>:</w:t>
      </w:r>
    </w:p>
    <w:p w14:paraId="32CA2C16" w14:textId="77777777" w:rsidR="005759FE" w:rsidRDefault="005759FE" w:rsidP="005759FE">
      <w:pPr>
        <w:pStyle w:val="B1"/>
      </w:pPr>
      <w:r>
        <w:tab/>
        <w:t>mpeg-sd</w:t>
      </w:r>
    </w:p>
    <w:p w14:paraId="110A19E4" w14:textId="77777777" w:rsidR="005759FE" w:rsidRPr="00567618" w:rsidRDefault="005759FE" w:rsidP="005759FE">
      <w:r w:rsidRPr="00567618">
        <w:t xml:space="preserve">The </w:t>
      </w:r>
      <w:r>
        <w:t>subprotocol Common Name is</w:t>
      </w:r>
      <w:r w:rsidRPr="00567618">
        <w:t>:</w:t>
      </w:r>
    </w:p>
    <w:p w14:paraId="4B9007C2" w14:textId="77777777" w:rsidR="005759FE" w:rsidRPr="00567618" w:rsidRDefault="005759FE" w:rsidP="005759FE">
      <w:pPr>
        <w:pStyle w:val="B1"/>
      </w:pPr>
      <w:r>
        <w:tab/>
        <w:t>mpeg-sd</w:t>
      </w:r>
    </w:p>
    <w:p w14:paraId="6F8685B3" w14:textId="77777777" w:rsidR="005759FE" w:rsidRPr="00567618" w:rsidRDefault="005759FE" w:rsidP="005759FE">
      <w:r>
        <w:t>The subprotocol is defined in the specification</w:t>
      </w:r>
      <w:r w:rsidRPr="00567618">
        <w:t>:</w:t>
      </w:r>
    </w:p>
    <w:p w14:paraId="16C41745" w14:textId="77777777" w:rsidR="005759FE"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7BBD73A0" w14:textId="77777777" w:rsidR="005759FE" w:rsidRPr="00567618" w:rsidRDefault="005759FE" w:rsidP="005759FE">
      <w:pPr>
        <w:spacing w:after="0"/>
      </w:pPr>
    </w:p>
    <w:p w14:paraId="2E09BEDB" w14:textId="77777777" w:rsidR="005759FE" w:rsidRPr="00567618" w:rsidRDefault="005759FE" w:rsidP="005759FE">
      <w:r w:rsidRPr="00567618">
        <w:t>A short phrase describing the function of the</w:t>
      </w:r>
      <w:r>
        <w:t xml:space="preserve"> subprotocol</w:t>
      </w:r>
      <w:r w:rsidRPr="00567618">
        <w:t>:</w:t>
      </w:r>
    </w:p>
    <w:p w14:paraId="46EBA99B" w14:textId="77777777" w:rsidR="005759FE" w:rsidRDefault="005759FE" w:rsidP="005759FE">
      <w:pPr>
        <w:pStyle w:val="B1"/>
      </w:pPr>
      <w:r>
        <w:tab/>
        <w:t>A UTF-8 encoded JSON-formatted protocol for the exchange of MPEG-I scene description and scene description updates.</w:t>
      </w:r>
    </w:p>
    <w:p w14:paraId="59D6752D" w14:textId="77777777" w:rsidR="005759FE" w:rsidRDefault="005759FE" w:rsidP="005759FE">
      <w:pPr>
        <w:pStyle w:val="B1"/>
        <w:ind w:left="0" w:firstLine="0"/>
      </w:pPr>
      <w:r>
        <w:t>Associated attributes:</w:t>
      </w:r>
    </w:p>
    <w:p w14:paraId="135A1F55" w14:textId="77777777" w:rsidR="005759FE" w:rsidRPr="00567618" w:rsidRDefault="005759FE" w:rsidP="005759FE">
      <w:pPr>
        <w:pStyle w:val="B1"/>
        <w:ind w:left="0" w:firstLine="0"/>
      </w:pPr>
      <w:r>
        <w:tab/>
        <w:t>None.</w:t>
      </w:r>
    </w:p>
    <w:p w14:paraId="0370CD82" w14:textId="77777777" w:rsidR="005759FE" w:rsidRPr="00567618" w:rsidRDefault="005759FE" w:rsidP="005759FE">
      <w:r w:rsidRPr="00567618">
        <w:t>Contact information for the organization or person making the registration</w:t>
      </w:r>
    </w:p>
    <w:p w14:paraId="1988AE99" w14:textId="77777777" w:rsidR="005759FE" w:rsidRPr="00567618" w:rsidRDefault="005759FE" w:rsidP="005759FE">
      <w:pPr>
        <w:pStyle w:val="B1"/>
      </w:pPr>
      <w:r>
        <w:tab/>
      </w:r>
      <w:r w:rsidRPr="00567618">
        <w:t>3GPP Specifications Manager</w:t>
      </w:r>
    </w:p>
    <w:p w14:paraId="2B9EEA2B" w14:textId="77777777" w:rsidR="005759FE" w:rsidRPr="00567618" w:rsidRDefault="005759FE" w:rsidP="005759FE">
      <w:pPr>
        <w:pStyle w:val="B1"/>
      </w:pPr>
      <w:r>
        <w:tab/>
      </w:r>
      <w:r w:rsidRPr="00567618">
        <w:t>3gppContact@etsi.org</w:t>
      </w:r>
    </w:p>
    <w:p w14:paraId="0A8A2B26" w14:textId="77777777" w:rsidR="005759FE" w:rsidRDefault="005759FE" w:rsidP="005759FE">
      <w:pPr>
        <w:pStyle w:val="B1"/>
      </w:pPr>
      <w:r>
        <w:tab/>
      </w:r>
      <w:r w:rsidRPr="00567618">
        <w:t>+33 (0)492944200</w:t>
      </w:r>
    </w:p>
    <w:p w14:paraId="3248D252" w14:textId="73A6B085" w:rsidR="00FC7E52" w:rsidRPr="00567618" w:rsidRDefault="00FC7E52" w:rsidP="00FC7E52">
      <w:pPr>
        <w:pStyle w:val="Heading8"/>
      </w:pPr>
      <w:bookmarkStart w:id="5107" w:name="_Toc170383015"/>
      <w:r w:rsidRPr="00567618">
        <w:t>Annex B (informative):</w:t>
      </w:r>
      <w:r w:rsidRPr="00567618">
        <w:br/>
        <w:t>Examples of adaptation scenarios</w:t>
      </w:r>
      <w:bookmarkEnd w:id="5094"/>
      <w:bookmarkEnd w:id="5095"/>
      <w:bookmarkEnd w:id="5096"/>
      <w:bookmarkEnd w:id="5097"/>
      <w:bookmarkEnd w:id="5098"/>
      <w:bookmarkEnd w:id="5099"/>
      <w:bookmarkEnd w:id="5100"/>
      <w:bookmarkEnd w:id="5101"/>
      <w:bookmarkEnd w:id="5102"/>
      <w:bookmarkEnd w:id="5107"/>
    </w:p>
    <w:p w14:paraId="2EB96A68" w14:textId="77777777" w:rsidR="00FC7E52" w:rsidRPr="00567618" w:rsidRDefault="00FC7E52" w:rsidP="00FC7E52">
      <w:pPr>
        <w:pStyle w:val="Heading1"/>
      </w:pPr>
      <w:bookmarkStart w:id="5108" w:name="_Toc26369623"/>
      <w:bookmarkStart w:id="5109" w:name="_Toc36227505"/>
      <w:bookmarkStart w:id="5110" w:name="_Toc36228520"/>
      <w:bookmarkStart w:id="5111" w:name="_Toc36229147"/>
      <w:bookmarkStart w:id="5112" w:name="_Toc68847467"/>
      <w:bookmarkStart w:id="5113" w:name="_Toc74611402"/>
      <w:bookmarkStart w:id="5114" w:name="_Toc75566681"/>
      <w:bookmarkStart w:id="5115" w:name="_Toc89790233"/>
      <w:bookmarkStart w:id="5116" w:name="_Toc99466871"/>
      <w:bookmarkStart w:id="5117" w:name="_Toc170383016"/>
      <w:r w:rsidRPr="00567618">
        <w:t>B.1</w:t>
      </w:r>
      <w:r w:rsidRPr="00567618">
        <w:tab/>
        <w:t>Video bitrate adaptation</w:t>
      </w:r>
      <w:bookmarkEnd w:id="5108"/>
      <w:bookmarkEnd w:id="5109"/>
      <w:bookmarkEnd w:id="5110"/>
      <w:bookmarkEnd w:id="5111"/>
      <w:bookmarkEnd w:id="5112"/>
      <w:bookmarkEnd w:id="5113"/>
      <w:bookmarkEnd w:id="5114"/>
      <w:bookmarkEnd w:id="5115"/>
      <w:bookmarkEnd w:id="5116"/>
      <w:bookmarkEnd w:id="5117"/>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5118" w:name="_Toc26369624"/>
      <w:bookmarkStart w:id="5119" w:name="_Toc36227506"/>
      <w:bookmarkStart w:id="5120" w:name="_Toc36228521"/>
      <w:bookmarkStart w:id="5121" w:name="_Toc36229148"/>
      <w:bookmarkStart w:id="5122" w:name="_Toc68847468"/>
      <w:bookmarkStart w:id="5123" w:name="_Toc74611403"/>
      <w:bookmarkStart w:id="5124" w:name="_Toc75566682"/>
      <w:bookmarkStart w:id="5125" w:name="_Toc89790234"/>
      <w:bookmarkStart w:id="5126" w:name="_Toc99466872"/>
      <w:bookmarkStart w:id="5127" w:name="_Toc170383017"/>
      <w:r w:rsidRPr="00567618">
        <w:t>Annex C (informative):</w:t>
      </w:r>
      <w:r w:rsidRPr="00567618">
        <w:br/>
        <w:t>Example adaptation mechanisms for speech</w:t>
      </w:r>
      <w:bookmarkEnd w:id="5118"/>
      <w:bookmarkEnd w:id="5119"/>
      <w:bookmarkEnd w:id="5120"/>
      <w:bookmarkEnd w:id="5121"/>
      <w:bookmarkEnd w:id="5122"/>
      <w:bookmarkEnd w:id="5123"/>
      <w:bookmarkEnd w:id="5124"/>
      <w:bookmarkEnd w:id="5125"/>
      <w:bookmarkEnd w:id="5126"/>
      <w:bookmarkEnd w:id="5127"/>
    </w:p>
    <w:p w14:paraId="79FD2639" w14:textId="77777777" w:rsidR="00FC7E52" w:rsidRPr="00567618" w:rsidRDefault="00FC7E52" w:rsidP="00FC7E52">
      <w:pPr>
        <w:pStyle w:val="Heading1"/>
      </w:pPr>
      <w:bookmarkStart w:id="5128" w:name="_Toc26369625"/>
      <w:bookmarkStart w:id="5129" w:name="_Toc36227507"/>
      <w:bookmarkStart w:id="5130" w:name="_Toc36228522"/>
      <w:bookmarkStart w:id="5131" w:name="_Toc36229149"/>
      <w:bookmarkStart w:id="5132" w:name="_Toc68847469"/>
      <w:bookmarkStart w:id="5133" w:name="_Toc74611404"/>
      <w:bookmarkStart w:id="5134" w:name="_Toc75566683"/>
      <w:bookmarkStart w:id="5135" w:name="_Toc89790235"/>
      <w:bookmarkStart w:id="5136" w:name="_Toc99466873"/>
      <w:bookmarkStart w:id="5137" w:name="_Toc170383018"/>
      <w:r w:rsidRPr="00567618">
        <w:t>C.1</w:t>
      </w:r>
      <w:r w:rsidRPr="00567618">
        <w:tab/>
        <w:t>Example of feedback and adaptation for speech and video</w:t>
      </w:r>
      <w:bookmarkEnd w:id="5128"/>
      <w:bookmarkEnd w:id="5129"/>
      <w:bookmarkEnd w:id="5130"/>
      <w:bookmarkEnd w:id="5131"/>
      <w:bookmarkEnd w:id="5132"/>
      <w:bookmarkEnd w:id="5133"/>
      <w:bookmarkEnd w:id="5134"/>
      <w:bookmarkEnd w:id="5135"/>
      <w:bookmarkEnd w:id="5136"/>
      <w:bookmarkEnd w:id="5137"/>
    </w:p>
    <w:p w14:paraId="7FB04B1E" w14:textId="77777777" w:rsidR="00FC7E52" w:rsidRPr="00567618" w:rsidRDefault="00FC7E52" w:rsidP="00FC7E52">
      <w:pPr>
        <w:pStyle w:val="Heading2"/>
      </w:pPr>
      <w:bookmarkStart w:id="5138" w:name="_Toc26369626"/>
      <w:bookmarkStart w:id="5139" w:name="_Toc36227508"/>
      <w:bookmarkStart w:id="5140" w:name="_Toc36228523"/>
      <w:bookmarkStart w:id="5141" w:name="_Toc36229150"/>
      <w:bookmarkStart w:id="5142" w:name="_Toc68847470"/>
      <w:bookmarkStart w:id="5143" w:name="_Toc74611405"/>
      <w:bookmarkStart w:id="5144" w:name="_Toc75566684"/>
      <w:bookmarkStart w:id="5145" w:name="_Toc89790236"/>
      <w:bookmarkStart w:id="5146" w:name="_Toc99466874"/>
      <w:bookmarkStart w:id="5147" w:name="_Toc170383019"/>
      <w:r w:rsidRPr="00567618">
        <w:t>C.1.1</w:t>
      </w:r>
      <w:r w:rsidRPr="00567618">
        <w:tab/>
        <w:t>Introduction</w:t>
      </w:r>
      <w:bookmarkEnd w:id="5138"/>
      <w:bookmarkEnd w:id="5139"/>
      <w:bookmarkEnd w:id="5140"/>
      <w:bookmarkEnd w:id="5141"/>
      <w:bookmarkEnd w:id="5142"/>
      <w:bookmarkEnd w:id="5143"/>
      <w:bookmarkEnd w:id="5144"/>
      <w:bookmarkEnd w:id="5145"/>
      <w:bookmarkEnd w:id="5146"/>
      <w:bookmarkEnd w:id="5147"/>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148" w:name="_Toc26369627"/>
      <w:bookmarkStart w:id="5149" w:name="_Toc36227509"/>
      <w:bookmarkStart w:id="5150" w:name="_Toc36228524"/>
      <w:bookmarkStart w:id="5151" w:name="_Toc36229151"/>
      <w:bookmarkStart w:id="5152" w:name="_Toc68847471"/>
      <w:bookmarkStart w:id="5153" w:name="_Toc74611406"/>
      <w:bookmarkStart w:id="5154" w:name="_Toc75566685"/>
      <w:bookmarkStart w:id="5155" w:name="_Toc89790237"/>
      <w:bookmarkStart w:id="5156" w:name="_Toc99466875"/>
      <w:bookmarkStart w:id="5157" w:name="_Toc170383020"/>
      <w:r w:rsidRPr="00567618">
        <w:t>C.1.2</w:t>
      </w:r>
      <w:r w:rsidRPr="00567618">
        <w:tab/>
        <w:t>Signalling state considerations</w:t>
      </w:r>
      <w:bookmarkEnd w:id="5148"/>
      <w:bookmarkEnd w:id="5149"/>
      <w:bookmarkEnd w:id="5150"/>
      <w:bookmarkEnd w:id="5151"/>
      <w:bookmarkEnd w:id="5152"/>
      <w:bookmarkEnd w:id="5153"/>
      <w:bookmarkEnd w:id="5154"/>
      <w:bookmarkEnd w:id="5155"/>
      <w:bookmarkEnd w:id="5156"/>
      <w:bookmarkEnd w:id="5157"/>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158"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158"/>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5" type="#_x0000_t75" style="width:324pt;height:314pt" o:ole="">
            <v:imagedata r:id="rId134" o:title=""/>
          </v:shape>
          <o:OLEObject Type="Embed" ProgID="Visio.Drawing.11" ShapeID="_x0000_i1085" DrawAspect="Content" ObjectID="_1780997231" r:id="rId135"/>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159" w:name="_Toc26369628"/>
      <w:bookmarkStart w:id="5160" w:name="_Toc36227510"/>
      <w:bookmarkStart w:id="5161" w:name="_Toc36228525"/>
      <w:bookmarkStart w:id="5162" w:name="_Toc36229152"/>
      <w:bookmarkStart w:id="5163" w:name="_Toc68847472"/>
      <w:bookmarkStart w:id="5164" w:name="_Toc74611407"/>
      <w:bookmarkStart w:id="5165" w:name="_Toc75566686"/>
      <w:bookmarkStart w:id="5166" w:name="_Toc89790238"/>
      <w:bookmarkStart w:id="5167" w:name="_Toc99466876"/>
      <w:bookmarkStart w:id="5168" w:name="_Toc170383021"/>
      <w:r w:rsidRPr="00567618">
        <w:t>C.1.3</w:t>
      </w:r>
      <w:r w:rsidRPr="00567618">
        <w:tab/>
        <w:t>Adaptation state machine implementations</w:t>
      </w:r>
      <w:bookmarkEnd w:id="5159"/>
      <w:bookmarkEnd w:id="5160"/>
      <w:bookmarkEnd w:id="5161"/>
      <w:bookmarkEnd w:id="5162"/>
      <w:bookmarkEnd w:id="5163"/>
      <w:bookmarkEnd w:id="5164"/>
      <w:bookmarkEnd w:id="5165"/>
      <w:bookmarkEnd w:id="5166"/>
      <w:bookmarkEnd w:id="5167"/>
      <w:bookmarkEnd w:id="5168"/>
    </w:p>
    <w:p w14:paraId="4E6643FC" w14:textId="77777777" w:rsidR="00FC7E52" w:rsidRPr="00567618" w:rsidRDefault="00FC7E52" w:rsidP="00FC7E52">
      <w:pPr>
        <w:pStyle w:val="Heading3"/>
      </w:pPr>
      <w:bookmarkStart w:id="5169" w:name="_Toc26369629"/>
      <w:bookmarkStart w:id="5170" w:name="_Toc36227511"/>
      <w:bookmarkStart w:id="5171" w:name="_Toc36228526"/>
      <w:bookmarkStart w:id="5172" w:name="_Toc36229153"/>
      <w:bookmarkStart w:id="5173" w:name="_Toc68847473"/>
      <w:bookmarkStart w:id="5174" w:name="_Toc74611408"/>
      <w:bookmarkStart w:id="5175" w:name="_Toc75566687"/>
      <w:bookmarkStart w:id="5176" w:name="_Toc89790239"/>
      <w:bookmarkStart w:id="5177" w:name="_Toc99466877"/>
      <w:bookmarkStart w:id="5178" w:name="_Toc170383022"/>
      <w:r w:rsidRPr="00567618">
        <w:t>C.1.3.1</w:t>
      </w:r>
      <w:r w:rsidRPr="00567618">
        <w:tab/>
        <w:t>General</w:t>
      </w:r>
      <w:bookmarkEnd w:id="5169"/>
      <w:bookmarkEnd w:id="5170"/>
      <w:bookmarkEnd w:id="5171"/>
      <w:bookmarkEnd w:id="5172"/>
      <w:bookmarkEnd w:id="5173"/>
      <w:bookmarkEnd w:id="5174"/>
      <w:bookmarkEnd w:id="5175"/>
      <w:bookmarkEnd w:id="5176"/>
      <w:bookmarkEnd w:id="5177"/>
      <w:bookmarkEnd w:id="5178"/>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179" w:name="_Toc26369630"/>
      <w:bookmarkStart w:id="5180" w:name="_Toc36227512"/>
      <w:bookmarkStart w:id="5181" w:name="_Toc36228527"/>
      <w:bookmarkStart w:id="5182" w:name="_Toc36229154"/>
      <w:bookmarkStart w:id="5183" w:name="_Toc68847474"/>
      <w:bookmarkStart w:id="5184" w:name="_Toc74611409"/>
      <w:bookmarkStart w:id="5185" w:name="_Toc75566688"/>
      <w:bookmarkStart w:id="5186" w:name="_Toc89790240"/>
      <w:bookmarkStart w:id="5187" w:name="_Toc99466878"/>
      <w:bookmarkStart w:id="5188" w:name="_Toc170383023"/>
      <w:r w:rsidRPr="00567618">
        <w:t>C.1.3.2</w:t>
      </w:r>
      <w:r w:rsidRPr="00567618">
        <w:tab/>
        <w:t>Adaptation state machine with four states</w:t>
      </w:r>
      <w:bookmarkEnd w:id="5179"/>
      <w:bookmarkEnd w:id="5180"/>
      <w:bookmarkEnd w:id="5181"/>
      <w:bookmarkEnd w:id="5182"/>
      <w:bookmarkEnd w:id="5183"/>
      <w:bookmarkEnd w:id="5184"/>
      <w:bookmarkEnd w:id="5185"/>
      <w:bookmarkEnd w:id="5186"/>
      <w:bookmarkEnd w:id="5187"/>
      <w:bookmarkEnd w:id="5188"/>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6" type="#_x0000_t75" style="width:6in;height:452.5pt" o:ole="">
            <v:imagedata r:id="rId136" o:title=""/>
          </v:shape>
          <o:OLEObject Type="Embed" ProgID="Visio.Drawing.11" ShapeID="_x0000_i1086" DrawAspect="Content" ObjectID="_1780997232" r:id="rId137"/>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189"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189"/>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190"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191" w:name="_MCCTEMPBM_CRPT86940620___5" w:colFirst="1" w:colLast="1"/>
            <w:bookmarkEnd w:id="5190"/>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192" w:name="_MCCTEMPBM_CRPT86940621___5" w:colFirst="1" w:colLast="1"/>
            <w:bookmarkEnd w:id="5191"/>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193" w:name="_MCCTEMPBM_CRPT86940622___5" w:colFirst="1" w:colLast="1"/>
            <w:bookmarkEnd w:id="5192"/>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194" w:name="_MCCTEMPBM_CRPT86940623___5" w:colFirst="1" w:colLast="1"/>
            <w:bookmarkEnd w:id="5193"/>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195" w:name="_MCCTEMPBM_CRPT86940624___5" w:colFirst="1" w:colLast="1"/>
            <w:bookmarkEnd w:id="5194"/>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195"/>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196" w:name="_MCCTEMPBM_CRPT86940625___5"/>
            <w:r w:rsidRPr="00567618">
              <w:rPr>
                <w:color w:val="000000"/>
              </w:rPr>
              <w:t>Condition:</w:t>
            </w:r>
          </w:p>
          <w:bookmarkEnd w:id="5196"/>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197"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198" w:name="_MCCTEMPBM_CRPT86940627___5" w:colFirst="1" w:colLast="1"/>
            <w:bookmarkEnd w:id="5197"/>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198"/>
    </w:tbl>
    <w:p w14:paraId="4248E2BF" w14:textId="77777777" w:rsidR="00FC7E52" w:rsidRPr="00567618" w:rsidRDefault="00FC7E52" w:rsidP="00FC7E52"/>
    <w:p w14:paraId="012F8CC9" w14:textId="77777777" w:rsidR="00FC7E52" w:rsidRPr="00567618" w:rsidRDefault="00FC7E52" w:rsidP="00FC7E52">
      <w:pPr>
        <w:pStyle w:val="Heading3"/>
      </w:pPr>
      <w:bookmarkStart w:id="5199" w:name="_Toc26369631"/>
      <w:bookmarkStart w:id="5200" w:name="_Toc36227513"/>
      <w:bookmarkStart w:id="5201" w:name="_Toc36228528"/>
      <w:bookmarkStart w:id="5202" w:name="_Toc36229155"/>
      <w:bookmarkStart w:id="5203" w:name="_Toc68847475"/>
      <w:bookmarkStart w:id="5204" w:name="_Toc74611410"/>
      <w:bookmarkStart w:id="5205" w:name="_Toc75566689"/>
      <w:bookmarkStart w:id="5206" w:name="_Toc89790241"/>
      <w:bookmarkStart w:id="5207" w:name="_Toc99466879"/>
      <w:bookmarkStart w:id="5208" w:name="_Toc170383024"/>
      <w:r w:rsidRPr="00567618">
        <w:t>C.1.3.3</w:t>
      </w:r>
      <w:r w:rsidRPr="00567618">
        <w:tab/>
        <w:t>Adaptation state machine with four states (simplified version without frame aggregation)</w:t>
      </w:r>
      <w:bookmarkEnd w:id="5199"/>
      <w:bookmarkEnd w:id="5200"/>
      <w:bookmarkEnd w:id="5201"/>
      <w:bookmarkEnd w:id="5202"/>
      <w:bookmarkEnd w:id="5203"/>
      <w:bookmarkEnd w:id="5204"/>
      <w:bookmarkEnd w:id="5205"/>
      <w:bookmarkEnd w:id="5206"/>
      <w:bookmarkEnd w:id="5207"/>
      <w:bookmarkEnd w:id="5208"/>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7" type="#_x0000_t75" style="width:364.5pt;height:369.5pt" o:ole="">
            <v:imagedata r:id="rId138" o:title=""/>
          </v:shape>
          <o:OLEObject Type="Embed" ProgID="Visio.Drawing.11" ShapeID="_x0000_i1087" DrawAspect="Content" ObjectID="_1780997233" r:id="rId139"/>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209"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209"/>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210"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211" w:name="_MCCTEMPBM_CRPT86940630___5" w:colFirst="1" w:colLast="1"/>
            <w:bookmarkEnd w:id="5210"/>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212" w:name="_MCCTEMPBM_CRPT86940631___5" w:colFirst="1" w:colLast="1"/>
            <w:bookmarkEnd w:id="5211"/>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213" w:name="_MCCTEMPBM_CRPT86940632___5" w:colFirst="1" w:colLast="1"/>
            <w:bookmarkEnd w:id="5212"/>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214" w:name="_MCCTEMPBM_CRPT86940633___5" w:colFirst="1" w:colLast="1"/>
            <w:bookmarkEnd w:id="5213"/>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215" w:name="_MCCTEMPBM_CRPT86940634___5" w:colFirst="1" w:colLast="1"/>
            <w:bookmarkEnd w:id="5214"/>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215"/>
    </w:tbl>
    <w:p w14:paraId="079EC713" w14:textId="77777777" w:rsidR="00FC7E52" w:rsidRPr="00567618" w:rsidRDefault="00FC7E52" w:rsidP="00FC7E52"/>
    <w:p w14:paraId="7147D2F4" w14:textId="77777777" w:rsidR="00FC7E52" w:rsidRPr="00567618" w:rsidRDefault="00FC7E52" w:rsidP="00FC7E52">
      <w:pPr>
        <w:pStyle w:val="Heading3"/>
      </w:pPr>
      <w:bookmarkStart w:id="5216" w:name="_Toc26369632"/>
      <w:bookmarkStart w:id="5217" w:name="_Toc36227514"/>
      <w:bookmarkStart w:id="5218" w:name="_Toc36228529"/>
      <w:bookmarkStart w:id="5219" w:name="_Toc36229156"/>
      <w:bookmarkStart w:id="5220" w:name="_Toc68847476"/>
      <w:bookmarkStart w:id="5221" w:name="_Toc74611411"/>
      <w:bookmarkStart w:id="5222" w:name="_Toc75566690"/>
      <w:bookmarkStart w:id="5223" w:name="_Toc89790242"/>
      <w:bookmarkStart w:id="5224" w:name="_Toc99466880"/>
      <w:bookmarkStart w:id="5225" w:name="_Toc170383025"/>
      <w:r w:rsidRPr="00567618">
        <w:t>C.1.3.4</w:t>
      </w:r>
      <w:r w:rsidRPr="00567618">
        <w:tab/>
        <w:t>Adaptation state machine with two states</w:t>
      </w:r>
      <w:bookmarkEnd w:id="5216"/>
      <w:bookmarkEnd w:id="5217"/>
      <w:bookmarkEnd w:id="5218"/>
      <w:bookmarkEnd w:id="5219"/>
      <w:bookmarkEnd w:id="5220"/>
      <w:bookmarkEnd w:id="5221"/>
      <w:bookmarkEnd w:id="5222"/>
      <w:bookmarkEnd w:id="5223"/>
      <w:bookmarkEnd w:id="5224"/>
      <w:bookmarkEnd w:id="5225"/>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8" type="#_x0000_t75" style="width:324pt;height:354.5pt" o:ole="">
            <v:imagedata r:id="rId140" o:title=""/>
          </v:shape>
          <o:OLEObject Type="Embed" ProgID="Visio.Drawing.11" ShapeID="_x0000_i1088" DrawAspect="Content" ObjectID="_1780997234" r:id="rId141"/>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226" w:name="_MCCTEMPBM_CRPT86940635___4"/>
            <w:r w:rsidRPr="00567618">
              <w:t>State transition</w:t>
            </w:r>
            <w:bookmarkEnd w:id="5226"/>
          </w:p>
        </w:tc>
        <w:tc>
          <w:tcPr>
            <w:tcW w:w="7607" w:type="dxa"/>
            <w:shd w:val="clear" w:color="auto" w:fill="auto"/>
          </w:tcPr>
          <w:p w14:paraId="19AB44FE" w14:textId="77777777" w:rsidR="00FC7E52" w:rsidRPr="00567618" w:rsidRDefault="00FC7E52" w:rsidP="00FC7E52">
            <w:pPr>
              <w:pStyle w:val="TAH"/>
            </w:pPr>
            <w:bookmarkStart w:id="5227" w:name="_MCCTEMPBM_CRPT86940636___4"/>
            <w:r w:rsidRPr="00567618">
              <w:t xml:space="preserve">Conditions and actions </w:t>
            </w:r>
            <w:bookmarkEnd w:id="5227"/>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228"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229" w:name="_MCCTEMPBM_CRPT86940638___5" w:colFirst="1" w:colLast="1"/>
            <w:bookmarkEnd w:id="5228"/>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230" w:name="_MCCTEMPBM_CRPT86940639___5" w:colFirst="1" w:colLast="1"/>
            <w:bookmarkEnd w:id="5229"/>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231" w:name="_MCCTEMPBM_CRPT86940640___5" w:colFirst="1" w:colLast="1"/>
            <w:bookmarkEnd w:id="5230"/>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231"/>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232" w:name="_Toc26369633"/>
      <w:bookmarkStart w:id="5233" w:name="_Toc36227515"/>
      <w:bookmarkStart w:id="5234" w:name="_Toc36228530"/>
      <w:bookmarkStart w:id="5235" w:name="_Toc36229157"/>
      <w:bookmarkStart w:id="5236" w:name="_Toc68847477"/>
      <w:bookmarkStart w:id="5237" w:name="_Toc74611412"/>
      <w:bookmarkStart w:id="5238" w:name="_Toc75566691"/>
      <w:bookmarkStart w:id="5239" w:name="_Toc89790243"/>
      <w:bookmarkStart w:id="5240" w:name="_Toc99466881"/>
      <w:bookmarkStart w:id="5241" w:name="_Toc170383026"/>
      <w:r w:rsidRPr="00567618">
        <w:rPr>
          <w:noProof/>
        </w:rPr>
        <w:t>C.1.3.5</w:t>
      </w:r>
      <w:r w:rsidRPr="00567618">
        <w:rPr>
          <w:noProof/>
        </w:rPr>
        <w:tab/>
        <w:t>Adaptation when using ECN</w:t>
      </w:r>
      <w:bookmarkEnd w:id="5232"/>
      <w:bookmarkEnd w:id="5233"/>
      <w:bookmarkEnd w:id="5234"/>
      <w:bookmarkEnd w:id="5235"/>
      <w:bookmarkEnd w:id="5236"/>
      <w:bookmarkEnd w:id="5237"/>
      <w:bookmarkEnd w:id="5238"/>
      <w:bookmarkEnd w:id="5239"/>
      <w:bookmarkEnd w:id="5240"/>
      <w:bookmarkEnd w:id="5241"/>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242"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243" w:name="_MCCTEMPBM_CRPT86940642___7"/>
            <w:bookmarkEnd w:id="5242"/>
            <w:r w:rsidRPr="00567618">
              <w:t>ECN_min_rate</w:t>
            </w:r>
            <w:bookmarkEnd w:id="5243"/>
          </w:p>
        </w:tc>
        <w:tc>
          <w:tcPr>
            <w:tcW w:w="5670" w:type="dxa"/>
          </w:tcPr>
          <w:p w14:paraId="250900D2" w14:textId="77777777" w:rsidR="00FC7E52" w:rsidRPr="00567618" w:rsidRDefault="00FC7E52" w:rsidP="00FC7E52">
            <w:pPr>
              <w:pStyle w:val="TAL"/>
            </w:pPr>
            <w:bookmarkStart w:id="5244" w:name="_MCCTEMPBM_CRPT86940643___7"/>
            <w:r w:rsidRPr="00567618">
              <w:t>Used in accordance with Table 10.1</w:t>
            </w:r>
            <w:bookmarkEnd w:id="5244"/>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245" w:name="_MCCTEMPBM_CRPT86940644___7"/>
            <w:r w:rsidRPr="00567618">
              <w:t>ECN_congestion_wait</w:t>
            </w:r>
            <w:bookmarkEnd w:id="5245"/>
          </w:p>
        </w:tc>
        <w:tc>
          <w:tcPr>
            <w:tcW w:w="5670" w:type="dxa"/>
          </w:tcPr>
          <w:p w14:paraId="11E93189" w14:textId="77777777" w:rsidR="00FC7E52" w:rsidRPr="00567618" w:rsidRDefault="00FC7E52" w:rsidP="00FC7E52">
            <w:pPr>
              <w:pStyle w:val="TAL"/>
              <w:rPr>
                <w:bCs/>
              </w:rPr>
            </w:pPr>
            <w:bookmarkStart w:id="5246" w:name="_MCCTEMPBM_CRPT86940645___7"/>
            <w:r w:rsidRPr="00567618">
              <w:t>Used in accordance with Table 10.1</w:t>
            </w:r>
            <w:bookmarkEnd w:id="5246"/>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247"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bookmarkStart w:id="5248" w:name="MCCQCTEMPBM_00000174"/>
      <w:r w:rsidRPr="00567618">
        <w:rPr>
          <w:rFonts w:ascii="Courier New" w:hAnsi="Courier New" w:cs="Courier New"/>
        </w:rPr>
        <w:t>ECN_min_rate</w:t>
      </w:r>
      <w:bookmarkEnd w:id="5248"/>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249" w:name="_MCCTEMPBM_CRPT86940647___7"/>
      <w:bookmarkEnd w:id="5247"/>
      <w:r w:rsidRPr="00567618">
        <w:t>NOTE:</w:t>
      </w:r>
      <w:r w:rsidRPr="00567618">
        <w:tab/>
        <w:t xml:space="preserve">ECN can also be used for AMR-WB in a corresponding way, with the difference that the highest codec mode and </w:t>
      </w:r>
      <w:bookmarkStart w:id="5250" w:name="MCCQCTEMPBM_00000175"/>
      <w:r w:rsidRPr="00567618">
        <w:rPr>
          <w:rFonts w:ascii="Courier New" w:hAnsi="Courier New" w:cs="Courier New"/>
        </w:rPr>
        <w:t>ECN_min_rate</w:t>
      </w:r>
      <w:bookmarkEnd w:id="5250"/>
      <w:r w:rsidRPr="00567618">
        <w:t xml:space="preserve"> would be selected based on the AMR-WB codec mode rates.</w:t>
      </w:r>
    </w:p>
    <w:bookmarkEnd w:id="5249"/>
    <w:p w14:paraId="1537C11B" w14:textId="77777777" w:rsidR="00FC7E52" w:rsidRPr="00567618" w:rsidRDefault="00FC7E52" w:rsidP="00FC7E52">
      <w:pPr>
        <w:pStyle w:val="TH"/>
      </w:pPr>
      <w:r w:rsidRPr="00567618">
        <w:object w:dxaOrig="8460" w:dyaOrig="3972" w14:anchorId="7D5BF062">
          <v:shape id="_x0000_i1089" type="#_x0000_t75" style="width:421.5pt;height:200.5pt" o:ole="">
            <v:imagedata r:id="rId142" o:title=""/>
          </v:shape>
          <o:OLEObject Type="Embed" ProgID="Word.Picture.8" ShapeID="_x0000_i1089" DrawAspect="Content" ObjectID="_1780997235" r:id="rId143"/>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251" w:name="_MON_1315607834"/>
    <w:bookmarkEnd w:id="5251"/>
    <w:p w14:paraId="0B43AC7A" w14:textId="77777777" w:rsidR="00FC7E52" w:rsidRPr="00567618" w:rsidRDefault="00FC7E52" w:rsidP="00FC7E52">
      <w:pPr>
        <w:pStyle w:val="TH"/>
      </w:pPr>
      <w:r w:rsidRPr="00567618">
        <w:object w:dxaOrig="8460" w:dyaOrig="4870" w14:anchorId="4B21DC48">
          <v:shape id="_x0000_i1090" type="#_x0000_t75" style="width:421.5pt;height:242pt" o:ole="">
            <v:imagedata r:id="rId144" o:title=""/>
          </v:shape>
          <o:OLEObject Type="Embed" ProgID="Word.Picture.8" ShapeID="_x0000_i1090" DrawAspect="Content" ObjectID="_1780997236" r:id="rId145"/>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252" w:name="_MON_1315607884"/>
    <w:bookmarkEnd w:id="5252"/>
    <w:p w14:paraId="036B97C4" w14:textId="77777777" w:rsidR="00FC7E52" w:rsidRPr="00567618" w:rsidRDefault="00FC7E52" w:rsidP="00FC7E52">
      <w:pPr>
        <w:pStyle w:val="TH"/>
      </w:pPr>
      <w:r w:rsidRPr="00567618">
        <w:object w:dxaOrig="8460" w:dyaOrig="4870" w14:anchorId="6D0C9995">
          <v:shape id="_x0000_i1091" type="#_x0000_t75" style="width:421.5pt;height:242pt" o:ole="">
            <v:imagedata r:id="rId146" o:title=""/>
          </v:shape>
          <o:OLEObject Type="Embed" ProgID="Word.Picture.8" ShapeID="_x0000_i1091" DrawAspect="Content" ObjectID="_1780997237" r:id="rId147"/>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253" w:name="_Toc26369634"/>
      <w:bookmarkStart w:id="5254" w:name="_Toc36227516"/>
      <w:bookmarkStart w:id="5255" w:name="_Toc36228531"/>
      <w:bookmarkStart w:id="5256" w:name="_Toc36229158"/>
      <w:bookmarkStart w:id="5257" w:name="_Toc68847478"/>
      <w:bookmarkStart w:id="5258" w:name="_Toc74611413"/>
      <w:bookmarkStart w:id="5259" w:name="_Toc75566692"/>
      <w:bookmarkStart w:id="5260" w:name="_Toc89790244"/>
      <w:bookmarkStart w:id="5261" w:name="_Toc99466882"/>
      <w:bookmarkStart w:id="5262" w:name="_Toc170383027"/>
      <w:r w:rsidRPr="00567618">
        <w:t>C.2</w:t>
      </w:r>
      <w:r w:rsidRPr="00567618">
        <w:tab/>
        <w:t>Example criteria for video bit rate feedback and adaptation</w:t>
      </w:r>
      <w:bookmarkEnd w:id="5253"/>
      <w:bookmarkEnd w:id="5254"/>
      <w:bookmarkEnd w:id="5255"/>
      <w:bookmarkEnd w:id="5256"/>
      <w:bookmarkEnd w:id="5257"/>
      <w:bookmarkEnd w:id="5258"/>
      <w:bookmarkEnd w:id="5259"/>
      <w:bookmarkEnd w:id="5260"/>
      <w:bookmarkEnd w:id="5261"/>
      <w:bookmarkEnd w:id="5262"/>
    </w:p>
    <w:p w14:paraId="7DE0C988" w14:textId="77777777" w:rsidR="00FC7E52" w:rsidRPr="00567618" w:rsidRDefault="00FC7E52" w:rsidP="00FC7E52">
      <w:pPr>
        <w:pStyle w:val="Heading2"/>
      </w:pPr>
      <w:bookmarkStart w:id="5263" w:name="_Toc26369635"/>
      <w:bookmarkStart w:id="5264" w:name="_Toc36227517"/>
      <w:bookmarkStart w:id="5265" w:name="_Toc36228532"/>
      <w:bookmarkStart w:id="5266" w:name="_Toc36229159"/>
      <w:bookmarkStart w:id="5267" w:name="_Toc68847479"/>
      <w:bookmarkStart w:id="5268" w:name="_Toc74611414"/>
      <w:bookmarkStart w:id="5269" w:name="_Toc75566693"/>
      <w:bookmarkStart w:id="5270" w:name="_Toc89790245"/>
      <w:bookmarkStart w:id="5271" w:name="_Toc99466883"/>
      <w:bookmarkStart w:id="5272" w:name="_Toc170383028"/>
      <w:r w:rsidRPr="00567618">
        <w:t>C.2.1</w:t>
      </w:r>
      <w:r w:rsidRPr="00567618">
        <w:tab/>
        <w:t>Introduction</w:t>
      </w:r>
      <w:bookmarkEnd w:id="5263"/>
      <w:bookmarkEnd w:id="5264"/>
      <w:bookmarkEnd w:id="5265"/>
      <w:bookmarkEnd w:id="5266"/>
      <w:bookmarkEnd w:id="5267"/>
      <w:bookmarkEnd w:id="5268"/>
      <w:bookmarkEnd w:id="5269"/>
      <w:bookmarkEnd w:id="5270"/>
      <w:bookmarkEnd w:id="5271"/>
      <w:bookmarkEnd w:id="5272"/>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273" w:name="_Toc26369636"/>
      <w:bookmarkStart w:id="5274" w:name="_Toc36227518"/>
      <w:bookmarkStart w:id="5275" w:name="_Toc36228533"/>
      <w:bookmarkStart w:id="5276" w:name="_Toc36229160"/>
      <w:bookmarkStart w:id="5277" w:name="_Toc68847480"/>
      <w:bookmarkStart w:id="5278" w:name="_Toc74611415"/>
      <w:bookmarkStart w:id="5279" w:name="_Toc75566694"/>
      <w:bookmarkStart w:id="5280" w:name="_Toc89790246"/>
      <w:bookmarkStart w:id="5281" w:name="_Toc99466884"/>
      <w:bookmarkStart w:id="5282" w:name="_Toc170383029"/>
      <w:r w:rsidRPr="00567618">
        <w:t>C.2.2</w:t>
      </w:r>
      <w:r w:rsidRPr="00567618">
        <w:tab/>
        <w:t>Media sender side</w:t>
      </w:r>
      <w:bookmarkEnd w:id="5273"/>
      <w:bookmarkEnd w:id="5274"/>
      <w:bookmarkEnd w:id="5275"/>
      <w:bookmarkEnd w:id="5276"/>
      <w:bookmarkEnd w:id="5277"/>
      <w:bookmarkEnd w:id="5278"/>
      <w:bookmarkEnd w:id="5279"/>
      <w:bookmarkEnd w:id="5280"/>
      <w:bookmarkEnd w:id="5281"/>
      <w:bookmarkEnd w:id="5282"/>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283" w:name="_Toc26369637"/>
      <w:bookmarkStart w:id="5284" w:name="_Toc36227519"/>
      <w:bookmarkStart w:id="5285" w:name="_Toc36228534"/>
      <w:bookmarkStart w:id="5286" w:name="_Toc36229161"/>
      <w:bookmarkStart w:id="5287" w:name="_Toc68847481"/>
      <w:bookmarkStart w:id="5288" w:name="_Toc74611416"/>
      <w:bookmarkStart w:id="5289" w:name="_Toc75566695"/>
      <w:bookmarkStart w:id="5290" w:name="_Toc89790247"/>
      <w:bookmarkStart w:id="5291" w:name="_Toc99466885"/>
      <w:bookmarkStart w:id="5292" w:name="_Toc170383030"/>
      <w:r w:rsidRPr="00567618">
        <w:t>C.2.3</w:t>
      </w:r>
      <w:r w:rsidRPr="00567618">
        <w:tab/>
        <w:t>Media receiver side</w:t>
      </w:r>
      <w:bookmarkEnd w:id="5283"/>
      <w:bookmarkEnd w:id="5284"/>
      <w:bookmarkEnd w:id="5285"/>
      <w:bookmarkEnd w:id="5286"/>
      <w:bookmarkEnd w:id="5287"/>
      <w:bookmarkEnd w:id="5288"/>
      <w:bookmarkEnd w:id="5289"/>
      <w:bookmarkEnd w:id="5290"/>
      <w:bookmarkEnd w:id="5291"/>
      <w:bookmarkEnd w:id="5292"/>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293" w:name="_Toc26369638"/>
      <w:bookmarkStart w:id="5294" w:name="_Toc36227520"/>
      <w:bookmarkStart w:id="5295" w:name="_Toc36228535"/>
      <w:bookmarkStart w:id="5296" w:name="_Toc36229162"/>
      <w:bookmarkStart w:id="5297" w:name="_Toc68847482"/>
      <w:bookmarkStart w:id="5298" w:name="_Toc74611417"/>
      <w:bookmarkStart w:id="5299" w:name="_Toc75566696"/>
      <w:bookmarkStart w:id="5300" w:name="_Toc89790248"/>
      <w:bookmarkStart w:id="5301" w:name="_Toc99466886"/>
      <w:bookmarkStart w:id="5302" w:name="_Toc170383031"/>
      <w:r w:rsidRPr="00567618">
        <w:rPr>
          <w:noProof/>
        </w:rPr>
        <w:t>C.2.4</w:t>
      </w:r>
      <w:r w:rsidRPr="00567618">
        <w:rPr>
          <w:noProof/>
        </w:rPr>
        <w:tab/>
        <w:t>Video encoder bitrate adaptation, down-switch</w:t>
      </w:r>
      <w:bookmarkEnd w:id="5293"/>
      <w:bookmarkEnd w:id="5294"/>
      <w:bookmarkEnd w:id="5295"/>
      <w:bookmarkEnd w:id="5296"/>
      <w:bookmarkEnd w:id="5297"/>
      <w:bookmarkEnd w:id="5298"/>
      <w:bookmarkEnd w:id="5299"/>
      <w:bookmarkEnd w:id="5300"/>
      <w:bookmarkEnd w:id="5301"/>
      <w:bookmarkEnd w:id="5302"/>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bookmarkStart w:id="5303" w:name="MCCQCTEMPBM_00000176"/>
      <w:r w:rsidR="00051C87" w:rsidRPr="00051C87">
        <w:rPr>
          <w:rFonts w:ascii="Courier New" w:hAnsi="Courier New" w:cs="Courier New"/>
          <w:i/>
          <w:iCs/>
          <w:noProof/>
        </w:rPr>
        <w:t>excess_bits</w:t>
      </w:r>
      <w:bookmarkEnd w:id="5303"/>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bookmarkStart w:id="5304" w:name="MCCQCTEMPBM_00000177"/>
      <w:r w:rsidR="00051C87">
        <w:rPr>
          <w:rFonts w:ascii="Courier New" w:hAnsi="Courier New" w:cs="Courier New"/>
          <w:i/>
          <w:iCs/>
          <w:noProof/>
        </w:rPr>
        <w:t>prev</w:t>
      </w:r>
      <w:r w:rsidR="00051C87" w:rsidRPr="00051C87">
        <w:rPr>
          <w:rFonts w:ascii="Courier New" w:hAnsi="Courier New" w:cs="Courier New"/>
          <w:i/>
          <w:iCs/>
          <w:noProof/>
        </w:rPr>
        <w:t>_rate</w:t>
      </w:r>
      <w:bookmarkEnd w:id="5304"/>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bookmarkStart w:id="5305" w:name="MCCQCTEMPBM_00000178"/>
      <w:r w:rsidR="00051C87" w:rsidRPr="00051C87">
        <w:rPr>
          <w:rFonts w:ascii="Courier New" w:hAnsi="Courier New" w:cs="Courier New"/>
          <w:i/>
          <w:iCs/>
          <w:noProof/>
        </w:rPr>
        <w:t>new_rate</w:t>
      </w:r>
      <w:bookmarkEnd w:id="5305"/>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2" type="#_x0000_t75" style="width:477.5pt;height:303.5pt" o:ole="">
            <v:imagedata r:id="rId148" o:title=""/>
          </v:shape>
          <o:OLEObject Type="Embed" ProgID="Word.Picture.8" ShapeID="_x0000_i1092" DrawAspect="Content" ObjectID="_1780997238" r:id="rId149"/>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3" type="#_x0000_t75" style="width:1in;height:15.5pt" o:ole="">
            <v:imagedata r:id="rId150" o:title=""/>
          </v:shape>
          <o:OLEObject Type="Embed" ProgID="Equation.3" ShapeID="_x0000_i1093" DrawAspect="Content" ObjectID="_1780997239" r:id="rId151"/>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4" type="#_x0000_t75" style="width:31pt;height:11pt" o:ole="">
            <v:imagedata r:id="rId152" o:title=""/>
          </v:shape>
          <o:OLEObject Type="Embed" ProgID="Equation.3" ShapeID="_x0000_i1094" DrawAspect="Content" ObjectID="_1780997240" r:id="rId153"/>
        </w:object>
      </w:r>
      <w:r w:rsidRPr="00567618">
        <w:rPr>
          <w:noProof/>
        </w:rPr>
        <w:t xml:space="preserve"> while the recommendation (</w:t>
      </w:r>
      <w:r w:rsidRPr="00567618">
        <w:rPr>
          <w:position w:val="-10"/>
        </w:rPr>
        <w:object w:dxaOrig="1860" w:dyaOrig="300" w14:anchorId="22290AA9">
          <v:shape id="_x0000_i1095" type="#_x0000_t75" style="width:92.5pt;height:15.5pt" o:ole="">
            <v:imagedata r:id="rId154" o:title=""/>
          </v:shape>
          <o:OLEObject Type="Embed" ProgID="Equation.3" ShapeID="_x0000_i1095" DrawAspect="Content" ObjectID="_1780997241" r:id="rId155"/>
        </w:object>
      </w:r>
      <w:r w:rsidRPr="00567618">
        <w:rPr>
          <w:noProof/>
        </w:rPr>
        <w:t xml:space="preserve">) is defined by the triangle </w:t>
      </w:r>
      <w:r w:rsidRPr="00567618">
        <w:rPr>
          <w:position w:val="-6"/>
        </w:rPr>
        <w:object w:dxaOrig="480" w:dyaOrig="240" w14:anchorId="1B8AAA4C">
          <v:shape id="_x0000_i1096" type="#_x0000_t75" style="width:26pt;height:11pt" o:ole="">
            <v:imagedata r:id="rId156" o:title=""/>
          </v:shape>
          <o:OLEObject Type="Embed" ProgID="Equation.3" ShapeID="_x0000_i1096" DrawAspect="Content" ObjectID="_1780997242" r:id="rId157"/>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7" type="#_x0000_t75" style="width:26pt;height:11pt" o:ole="">
            <v:imagedata r:id="rId158" o:title=""/>
          </v:shape>
          <o:OLEObject Type="Embed" ProgID="Equation.3" ShapeID="_x0000_i1097" DrawAspect="Content" ObjectID="_1780997243" r:id="rId159"/>
        </w:object>
      </w:r>
      <w:r w:rsidRPr="00567618">
        <w:rPr>
          <w:noProof/>
        </w:rPr>
        <w:t>. As can be seen in the figure, the measurement window (</w:t>
      </w:r>
      <w:r w:rsidRPr="00567618">
        <w:rPr>
          <w:position w:val="-10"/>
        </w:rPr>
        <w:object w:dxaOrig="1939" w:dyaOrig="300" w14:anchorId="5CFAA2E3">
          <v:shape id="_x0000_i1098" type="#_x0000_t75" style="width:98pt;height:15.5pt" o:ole="">
            <v:imagedata r:id="rId160" o:title=""/>
          </v:shape>
          <o:OLEObject Type="Embed" ProgID="Equation.3" ShapeID="_x0000_i1098" DrawAspect="Content" ObjectID="_1780997244" r:id="rId161"/>
        </w:object>
      </w:r>
      <w:r w:rsidRPr="00567618">
        <w:rPr>
          <w:noProof/>
        </w:rPr>
        <w:t>) is here longer than the worst case adaptation time (</w:t>
      </w:r>
      <w:r w:rsidRPr="00567618">
        <w:rPr>
          <w:position w:val="-10"/>
        </w:rPr>
        <w:object w:dxaOrig="1440" w:dyaOrig="300" w14:anchorId="1647B3D0">
          <v:shape id="_x0000_i1099" type="#_x0000_t75" style="width:1in;height:15.5pt" o:ole="">
            <v:imagedata r:id="rId90" o:title=""/>
          </v:shape>
          <o:OLEObject Type="Embed" ProgID="Equation.3" ShapeID="_x0000_i1099" DrawAspect="Content" ObjectID="_1780997245" r:id="rId162"/>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100" type="#_x0000_t75" style="width:31pt;height:11pt" o:ole="">
            <v:imagedata r:id="rId163" o:title=""/>
          </v:shape>
          <o:OLEObject Type="Embed" ProgID="Equation.3" ShapeID="_x0000_i1100" DrawAspect="Content" ObjectID="_1780997246" r:id="rId164"/>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306" w:name="_Toc26369639"/>
      <w:bookmarkStart w:id="5307" w:name="_Toc36227521"/>
      <w:bookmarkStart w:id="5308" w:name="_Toc36228536"/>
      <w:bookmarkStart w:id="5309" w:name="_Toc36229163"/>
      <w:bookmarkStart w:id="5310" w:name="_Toc68847483"/>
      <w:bookmarkStart w:id="5311" w:name="_Toc74611418"/>
      <w:bookmarkStart w:id="5312" w:name="_Toc75566697"/>
      <w:bookmarkStart w:id="5313" w:name="_Toc89790249"/>
      <w:bookmarkStart w:id="5314" w:name="_Toc99466887"/>
      <w:bookmarkStart w:id="5315" w:name="_Toc170383032"/>
      <w:r w:rsidRPr="00567618">
        <w:rPr>
          <w:noProof/>
        </w:rPr>
        <w:t>C.2.5</w:t>
      </w:r>
      <w:r w:rsidRPr="00567618">
        <w:rPr>
          <w:noProof/>
        </w:rPr>
        <w:tab/>
        <w:t>Video encoder bitrate adaptation, receiver-driven up-switch</w:t>
      </w:r>
      <w:bookmarkEnd w:id="5306"/>
      <w:bookmarkEnd w:id="5307"/>
      <w:bookmarkEnd w:id="5308"/>
      <w:bookmarkEnd w:id="5309"/>
      <w:bookmarkEnd w:id="5310"/>
      <w:bookmarkEnd w:id="5311"/>
      <w:bookmarkEnd w:id="5312"/>
      <w:bookmarkEnd w:id="5313"/>
      <w:bookmarkEnd w:id="5314"/>
      <w:bookmarkEnd w:id="5315"/>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101" type="#_x0000_t75" style="width:51.5pt;height:15.5pt" o:ole="">
            <v:imagedata r:id="rId165" o:title=""/>
          </v:shape>
          <o:OLEObject Type="Embed" ProgID="Equation.3" ShapeID="_x0000_i1101" DrawAspect="Content" ObjectID="_1780997247" r:id="rId166"/>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2" type="#_x0000_t75" style="width:293.5pt;height:15.5pt" o:ole="">
            <v:imagedata r:id="rId167" o:title=""/>
          </v:shape>
          <o:OLEObject Type="Embed" ProgID="Equation.3" ShapeID="_x0000_i1102" DrawAspect="Content" ObjectID="_1780997248" r:id="rId168"/>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3" type="#_x0000_t75" style="width:87.5pt;height:15.5pt" o:ole="">
            <v:imagedata r:id="rId169" o:title=""/>
          </v:shape>
          <o:OLEObject Type="Embed" ProgID="Equation.3" ShapeID="_x0000_i1103" DrawAspect="Content" ObjectID="_1780997249" r:id="rId170"/>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4" type="#_x0000_t75" style="width:26pt;height:11pt" o:ole="">
            <v:imagedata r:id="rId171" o:title=""/>
          </v:shape>
          <o:OLEObject Type="Embed" ProgID="Equation.3" ShapeID="_x0000_i1104" DrawAspect="Content" ObjectID="_1780997250" r:id="rId172"/>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5" type="#_x0000_t75" style="width:108pt;height:15.5pt" o:ole="">
            <v:imagedata r:id="rId173" o:title=""/>
          </v:shape>
          <o:OLEObject Type="Embed" ProgID="Equation.3" ShapeID="_x0000_i1105" DrawAspect="Content" ObjectID="_1780997251" r:id="rId174"/>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6" type="#_x0000_t75" style="width:83pt;height:15.5pt" o:ole="">
            <v:imagedata r:id="rId175" o:title=""/>
          </v:shape>
          <o:OLEObject Type="Embed" ProgID="Equation.3" ShapeID="_x0000_i1106" DrawAspect="Content" ObjectID="_1780997252" r:id="rId176"/>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7" type="#_x0000_t75" style="width:324pt;height:32pt" o:ole="">
            <v:imagedata r:id="rId177" o:title=""/>
          </v:shape>
          <o:OLEObject Type="Embed" ProgID="Equation.3" ShapeID="_x0000_i1107" DrawAspect="Content" ObjectID="_1780997253" r:id="rId178"/>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8" type="#_x0000_t75" style="width:92.5pt;height:15.5pt" o:ole="">
            <v:imagedata r:id="rId179" o:title=""/>
          </v:shape>
          <o:OLEObject Type="Embed" ProgID="Equation.3" ShapeID="_x0000_i1108" DrawAspect="Content" ObjectID="_1780997254" r:id="rId180"/>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9" type="#_x0000_t75" style="width:108pt;height:15.5pt" o:ole="">
            <v:imagedata r:id="rId181" o:title=""/>
          </v:shape>
          <o:OLEObject Type="Embed" ProgID="Equation.3" ShapeID="_x0000_i1109" DrawAspect="Content" ObjectID="_1780997255" r:id="rId182"/>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10" type="#_x0000_t75" style="width:303.5pt;height:32pt" o:ole="">
            <v:imagedata r:id="rId183" o:title=""/>
          </v:shape>
          <o:OLEObject Type="Embed" ProgID="Equation.3" ShapeID="_x0000_i1110" DrawAspect="Content" ObjectID="_1780997256" r:id="rId184"/>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11" type="#_x0000_t75" style="width:67pt;height:15.5pt" o:ole="">
            <v:imagedata r:id="rId185" o:title=""/>
          </v:shape>
          <o:OLEObject Type="Embed" ProgID="Equation.3" ShapeID="_x0000_i1111" DrawAspect="Content" ObjectID="_1780997257" r:id="rId186"/>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2" type="#_x0000_t75" style="width:3in;height:15.5pt" o:ole="">
            <v:imagedata r:id="rId187" o:title=""/>
          </v:shape>
          <o:OLEObject Type="Embed" ProgID="Equation.3" ShapeID="_x0000_i1112" DrawAspect="Content" ObjectID="_1780997258" r:id="rId188"/>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316" w:name="_Toc26369640"/>
      <w:bookmarkStart w:id="5317" w:name="_Toc36227522"/>
      <w:bookmarkStart w:id="5318" w:name="_Toc36228537"/>
      <w:bookmarkStart w:id="5319" w:name="_Toc36229164"/>
      <w:bookmarkStart w:id="5320" w:name="_Toc68847484"/>
      <w:bookmarkStart w:id="5321" w:name="_Toc74611419"/>
      <w:bookmarkStart w:id="5322" w:name="_Toc75566698"/>
      <w:bookmarkStart w:id="5323" w:name="_Toc89790250"/>
      <w:bookmarkStart w:id="5324" w:name="_Toc99466888"/>
      <w:bookmarkStart w:id="5325" w:name="_Toc170383033"/>
      <w:r w:rsidRPr="00567618">
        <w:rPr>
          <w:noProof/>
        </w:rPr>
        <w:t>C.2.6</w:t>
      </w:r>
      <w:r w:rsidRPr="00567618">
        <w:rPr>
          <w:noProof/>
        </w:rPr>
        <w:tab/>
        <w:t>Video encoder bitrate adaptation, recovery phase</w:t>
      </w:r>
      <w:bookmarkEnd w:id="5316"/>
      <w:bookmarkEnd w:id="5317"/>
      <w:bookmarkEnd w:id="5318"/>
      <w:bookmarkEnd w:id="5319"/>
      <w:bookmarkEnd w:id="5320"/>
      <w:bookmarkEnd w:id="5321"/>
      <w:bookmarkEnd w:id="5322"/>
      <w:bookmarkEnd w:id="5323"/>
      <w:bookmarkEnd w:id="5324"/>
      <w:bookmarkEnd w:id="5325"/>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3" type="#_x0000_t75" style="width:87.5pt;height:15.5pt" o:ole="">
            <v:imagedata r:id="rId189" o:title=""/>
          </v:shape>
          <o:OLEObject Type="Embed" ProgID="Equation.3" ShapeID="_x0000_i1113" DrawAspect="Content" ObjectID="_1780997259" r:id="rId190"/>
        </w:object>
      </w:r>
      <w:r w:rsidRPr="00567618">
        <w:rPr>
          <w:noProof/>
        </w:rPr>
        <w:t>) and delay recovery period (</w:t>
      </w:r>
      <w:r w:rsidRPr="00567618">
        <w:rPr>
          <w:position w:val="-10"/>
        </w:rPr>
        <w:object w:dxaOrig="1939" w:dyaOrig="300" w14:anchorId="563CA169">
          <v:shape id="_x0000_i1114" type="#_x0000_t75" style="width:98pt;height:15.5pt" o:ole="">
            <v:imagedata r:id="rId191" o:title=""/>
          </v:shape>
          <o:OLEObject Type="Embed" ProgID="Equation.3" ShapeID="_x0000_i1114" DrawAspect="Content" ObjectID="_1780997260" r:id="rId192"/>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5" type="#_x0000_t75" style="width:180pt;height:15.5pt" o:ole="">
            <v:imagedata r:id="rId193" o:title=""/>
          </v:shape>
          <o:OLEObject Type="Embed" ProgID="Equation.3" ShapeID="_x0000_i1115" DrawAspect="Content" ObjectID="_1780997261" r:id="rId194"/>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6" type="#_x0000_t75" style="width:15.5pt;height:15.5pt" o:ole="">
            <v:imagedata r:id="rId195" o:title=""/>
          </v:shape>
          <o:OLEObject Type="Embed" ProgID="Equation.3" ShapeID="_x0000_i1116" DrawAspect="Content" ObjectID="_1780997262" r:id="rId196"/>
        </w:object>
      </w:r>
      <w:r w:rsidRPr="00567618">
        <w:t xml:space="preserve"> (</w:t>
      </w:r>
      <w:r w:rsidRPr="00567618">
        <w:rPr>
          <w:position w:val="-10"/>
        </w:rPr>
        <w:object w:dxaOrig="920" w:dyaOrig="300" w14:anchorId="428123B5">
          <v:shape id="_x0000_i1117" type="#_x0000_t75" style="width:47pt;height:15.5pt" o:ole="">
            <v:imagedata r:id="rId197" o:title=""/>
          </v:shape>
          <o:OLEObject Type="Embed" ProgID="Equation.3" ShapeID="_x0000_i1117" DrawAspect="Content" ObjectID="_1780997263" r:id="rId198"/>
        </w:object>
      </w:r>
      <w:r w:rsidRPr="00567618">
        <w:t>) is the rate undershoot factor and may depend on the magnitude of the channel rate drop (</w:t>
      </w:r>
      <w:r w:rsidRPr="00567618">
        <w:rPr>
          <w:position w:val="-4"/>
        </w:rPr>
        <w:object w:dxaOrig="320" w:dyaOrig="220" w14:anchorId="6F43BF34">
          <v:shape id="_x0000_i1118" type="#_x0000_t75" style="width:15.5pt;height:11pt" o:ole="">
            <v:imagedata r:id="rId199" o:title=""/>
          </v:shape>
          <o:OLEObject Type="Embed" ProgID="Equation.3" ShapeID="_x0000_i1118" DrawAspect="Content" ObjectID="_1780997264" r:id="rId200"/>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9" type="#_x0000_t75" style="width:123.5pt;height:15.5pt" o:ole="">
            <v:imagedata r:id="rId201" o:title=""/>
          </v:shape>
          <o:OLEObject Type="Embed" ProgID="Equation.3" ShapeID="_x0000_i1119" DrawAspect="Content" ObjectID="_1780997265" r:id="rId202"/>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20" type="#_x0000_t75" style="width:15.5pt;height:11pt" o:ole="">
            <v:imagedata r:id="rId203" o:title=""/>
          </v:shape>
          <o:OLEObject Type="Embed" ProgID="Equation.3" ShapeID="_x0000_i1120" DrawAspect="Content" ObjectID="_1780997266" r:id="rId204"/>
        </w:object>
      </w:r>
      <w:r w:rsidRPr="00567618">
        <w:rPr>
          <w:noProof/>
        </w:rPr>
        <w:t xml:space="preserve"> is large, then </w:t>
      </w:r>
      <w:r w:rsidRPr="00567618">
        <w:rPr>
          <w:position w:val="-10"/>
        </w:rPr>
        <w:object w:dxaOrig="320" w:dyaOrig="300" w14:anchorId="14E265FB">
          <v:shape id="_x0000_i1121" type="#_x0000_t75" style="width:15.5pt;height:15.5pt" o:ole="">
            <v:imagedata r:id="rId205" o:title=""/>
          </v:shape>
          <o:OLEObject Type="Embed" ProgID="Equation.3" ShapeID="_x0000_i1121" DrawAspect="Content" ObjectID="_1780997267" r:id="rId206"/>
        </w:object>
      </w:r>
      <w:r w:rsidRPr="00567618">
        <w:rPr>
          <w:noProof/>
        </w:rPr>
        <w:t xml:space="preserve"> may be proportionally large or if </w:t>
      </w:r>
      <w:r w:rsidRPr="00567618">
        <w:rPr>
          <w:position w:val="-4"/>
        </w:rPr>
        <w:object w:dxaOrig="320" w:dyaOrig="220" w14:anchorId="4C6F19A3">
          <v:shape id="_x0000_i1122" type="#_x0000_t75" style="width:15.5pt;height:11pt" o:ole="">
            <v:imagedata r:id="rId203" o:title=""/>
          </v:shape>
          <o:OLEObject Type="Embed" ProgID="Equation.3" ShapeID="_x0000_i1122" DrawAspect="Content" ObjectID="_1780997268" r:id="rId207"/>
        </w:object>
      </w:r>
      <w:r w:rsidRPr="00567618">
        <w:rPr>
          <w:noProof/>
        </w:rPr>
        <w:t xml:space="preserve"> is small, then </w:t>
      </w:r>
      <w:r w:rsidRPr="00567618">
        <w:rPr>
          <w:position w:val="-10"/>
        </w:rPr>
        <w:object w:dxaOrig="320" w:dyaOrig="300" w14:anchorId="5D3758AE">
          <v:shape id="_x0000_i1123" type="#_x0000_t75" style="width:15.5pt;height:15.5pt" o:ole="">
            <v:imagedata r:id="rId195" o:title=""/>
          </v:shape>
          <o:OLEObject Type="Embed" ProgID="Equation.3" ShapeID="_x0000_i1123" DrawAspect="Content" ObjectID="_1780997269" r:id="rId208"/>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4" type="#_x0000_t75" style="width:92.5pt;height:15.5pt" o:ole="">
            <v:imagedata r:id="rId209" o:title=""/>
          </v:shape>
          <o:OLEObject Type="Embed" ProgID="Equation.3" ShapeID="_x0000_i1124" DrawAspect="Content" ObjectID="_1780997270" r:id="rId210"/>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5" type="#_x0000_t75" style="width:98pt;height:15.5pt" o:ole="">
            <v:imagedata r:id="rId211" o:title=""/>
          </v:shape>
          <o:OLEObject Type="Embed" ProgID="Equation.3" ShapeID="_x0000_i1125" DrawAspect="Content" ObjectID="_1780997271" r:id="rId212"/>
        </w:object>
      </w:r>
      <w:r w:rsidRPr="00567618">
        <w:rPr>
          <w:noProof/>
        </w:rPr>
        <w:t xml:space="preserve"> are queued up and are contributing to the delay, the delay recovery period </w:t>
      </w:r>
      <w:r w:rsidRPr="00567618">
        <w:rPr>
          <w:position w:val="-10"/>
        </w:rPr>
        <w:object w:dxaOrig="400" w:dyaOrig="300" w14:anchorId="5B4CDEBF">
          <v:shape id="_x0000_i1126" type="#_x0000_t75" style="width:20.5pt;height:15.5pt" o:ole="">
            <v:imagedata r:id="rId213" o:title=""/>
          </v:shape>
          <o:OLEObject Type="Embed" ProgID="Equation.3" ShapeID="_x0000_i1126" DrawAspect="Content" ObjectID="_1780997272" r:id="rId214"/>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7" type="#_x0000_t75" style="width:221.5pt;height:15.5pt" o:ole="">
            <v:imagedata r:id="rId215" o:title=""/>
          </v:shape>
          <o:OLEObject Type="Embed" ProgID="Equation.3" ShapeID="_x0000_i1127" DrawAspect="Content" ObjectID="_1780997273" r:id="rId216"/>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8" type="#_x0000_t75" style="width:87.5pt;height:15.5pt" o:ole="">
            <v:imagedata r:id="rId189" o:title=""/>
          </v:shape>
          <o:OLEObject Type="Embed" ProgID="Equation.3" ShapeID="_x0000_i1128" DrawAspect="Content" ObjectID="_1780997274" r:id="rId217"/>
        </w:object>
      </w:r>
      <w:r w:rsidRPr="00567618">
        <w:rPr>
          <w:noProof/>
        </w:rPr>
        <w:t xml:space="preserve"> and, therefore, also to </w:t>
      </w:r>
      <w:r w:rsidRPr="00567618">
        <w:rPr>
          <w:position w:val="-10"/>
        </w:rPr>
        <w:object w:dxaOrig="320" w:dyaOrig="300" w14:anchorId="07ED088E">
          <v:shape id="_x0000_i1129" type="#_x0000_t75" style="width:15.5pt;height:15.5pt" o:ole="">
            <v:imagedata r:id="rId195" o:title=""/>
          </v:shape>
          <o:OLEObject Type="Embed" ProgID="Equation.3" ShapeID="_x0000_i1129" DrawAspect="Content" ObjectID="_1780997275" r:id="rId218"/>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30" type="#_x0000_t75" style="width:113.5pt;height:15.5pt" o:ole="">
            <v:imagedata r:id="rId219" o:title=""/>
          </v:shape>
          <o:OLEObject Type="Embed" ProgID="Equation.3" ShapeID="_x0000_i1130" DrawAspect="Content" ObjectID="_1780997276" r:id="rId220"/>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31" type="#_x0000_t75" style="width:118.5pt;height:15.5pt" o:ole="">
            <v:imagedata r:id="rId221" o:title=""/>
          </v:shape>
          <o:OLEObject Type="Embed" ProgID="Equation.3" ShapeID="_x0000_i1131" DrawAspect="Content" ObjectID="_1780997277" r:id="rId222"/>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2" type="#_x0000_t75" style="width:77pt;height:15.5pt" o:ole="">
            <v:imagedata r:id="rId223" o:title=""/>
          </v:shape>
          <o:OLEObject Type="Embed" ProgID="Equation.3" ShapeID="_x0000_i1132" DrawAspect="Content" ObjectID="_1780997278" r:id="rId224"/>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3" type="#_x0000_t75" style="width:47pt;height:15.5pt" o:ole="">
            <v:imagedata r:id="rId225" o:title=""/>
          </v:shape>
          <o:OLEObject Type="Embed" ProgID="Equation.3" ShapeID="_x0000_i1133" DrawAspect="Content" ObjectID="_1780997279" r:id="rId226"/>
        </w:object>
      </w:r>
      <w:r w:rsidRPr="00567618">
        <w:rPr>
          <w:noProof/>
        </w:rPr>
        <w:t xml:space="preserve">), and </w:t>
      </w:r>
      <w:r w:rsidRPr="00567618">
        <w:rPr>
          <w:position w:val="-10"/>
        </w:rPr>
        <w:object w:dxaOrig="920" w:dyaOrig="279" w14:anchorId="2C686D06">
          <v:shape id="_x0000_i1134" type="#_x0000_t75" style="width:47pt;height:15.5pt" o:ole="">
            <v:imagedata r:id="rId227" o:title=""/>
          </v:shape>
          <o:OLEObject Type="Embed" ProgID="Equation.3" ShapeID="_x0000_i1134" DrawAspect="Content" ObjectID="_1780997280" r:id="rId228"/>
        </w:object>
      </w:r>
      <w:r w:rsidRPr="00567618">
        <w:rPr>
          <w:noProof/>
        </w:rPr>
        <w:t xml:space="preserve"> is significantly larger than </w:t>
      </w:r>
      <w:r w:rsidRPr="00567618">
        <w:rPr>
          <w:position w:val="-10"/>
        </w:rPr>
        <w:object w:dxaOrig="820" w:dyaOrig="260" w14:anchorId="3D2B38A6">
          <v:shape id="_x0000_i1135" type="#_x0000_t75" style="width:41pt;height:15.5pt" o:ole="">
            <v:imagedata r:id="rId229" o:title=""/>
          </v:shape>
          <o:OLEObject Type="Embed" ProgID="Equation.3" ShapeID="_x0000_i1135" DrawAspect="Content" ObjectID="_1780997281" r:id="rId230"/>
        </w:object>
      </w:r>
      <w:r w:rsidRPr="00567618">
        <w:rPr>
          <w:noProof/>
        </w:rPr>
        <w:t xml:space="preserve">, for example </w:t>
      </w:r>
      <w:r w:rsidRPr="00567618">
        <w:rPr>
          <w:position w:val="-10"/>
        </w:rPr>
        <w:object w:dxaOrig="2320" w:dyaOrig="300" w14:anchorId="3E291E5C">
          <v:shape id="_x0000_i1136" type="#_x0000_t75" style="width:119pt;height:15.5pt" o:ole="">
            <v:imagedata r:id="rId231" o:title=""/>
          </v:shape>
          <o:OLEObject Type="Embed" ProgID="Equation.3" ShapeID="_x0000_i1136" DrawAspect="Content" ObjectID="_1780997282" r:id="rId232"/>
        </w:object>
      </w:r>
      <w:r w:rsidRPr="00567618">
        <w:rPr>
          <w:noProof/>
        </w:rPr>
        <w:t xml:space="preserve">, then the delay recovery period may be shortened. Conversely, if </w:t>
      </w:r>
      <w:r w:rsidRPr="00567618">
        <w:rPr>
          <w:position w:val="-10"/>
        </w:rPr>
        <w:object w:dxaOrig="1960" w:dyaOrig="279" w14:anchorId="4A7E7208">
          <v:shape id="_x0000_i1137" type="#_x0000_t75" style="width:98pt;height:15.5pt" o:ole="">
            <v:imagedata r:id="rId233" o:title=""/>
          </v:shape>
          <o:OLEObject Type="Embed" ProgID="Equation.3" ShapeID="_x0000_i1137" DrawAspect="Content" ObjectID="_1780997283" r:id="rId234"/>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326" w:name="_Toc26369641"/>
      <w:bookmarkStart w:id="5327" w:name="_Toc36227523"/>
      <w:bookmarkStart w:id="5328" w:name="_Toc36228538"/>
      <w:bookmarkStart w:id="5329" w:name="_Toc36229165"/>
      <w:bookmarkStart w:id="5330" w:name="_Toc68847485"/>
      <w:bookmarkStart w:id="5331" w:name="_Toc74611420"/>
      <w:bookmarkStart w:id="5332" w:name="_Toc75566699"/>
      <w:bookmarkStart w:id="5333" w:name="_Toc89790251"/>
      <w:bookmarkStart w:id="5334" w:name="_Toc99466889"/>
      <w:bookmarkStart w:id="5335" w:name="_Toc170383034"/>
      <w:r w:rsidRPr="00567618">
        <w:t>Annex D (informative):</w:t>
      </w:r>
      <w:r w:rsidRPr="00567618">
        <w:br/>
        <w:t>Reference delay computation algorithm</w:t>
      </w:r>
      <w:bookmarkEnd w:id="5326"/>
      <w:bookmarkEnd w:id="5327"/>
      <w:bookmarkEnd w:id="5328"/>
      <w:bookmarkEnd w:id="5329"/>
      <w:bookmarkEnd w:id="5330"/>
      <w:bookmarkEnd w:id="5331"/>
      <w:bookmarkEnd w:id="5332"/>
      <w:bookmarkEnd w:id="5333"/>
      <w:bookmarkEnd w:id="5334"/>
      <w:bookmarkEnd w:id="5335"/>
    </w:p>
    <w:p w14:paraId="56A89BF8" w14:textId="77777777" w:rsidR="00FC7E52" w:rsidRPr="00567618" w:rsidRDefault="00FC7E52" w:rsidP="00FC7E52">
      <w:bookmarkStart w:id="5336"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337" w:name="_Toc26369642"/>
      <w:bookmarkStart w:id="5338" w:name="_Toc36227524"/>
      <w:bookmarkStart w:id="5339" w:name="_Toc36228539"/>
      <w:bookmarkStart w:id="5340" w:name="_Toc36229166"/>
      <w:bookmarkStart w:id="5341" w:name="_Toc68847486"/>
      <w:bookmarkStart w:id="5342" w:name="_Toc74611421"/>
      <w:bookmarkStart w:id="5343" w:name="_Toc75566700"/>
      <w:bookmarkStart w:id="5344" w:name="_Toc89790252"/>
      <w:bookmarkStart w:id="5345" w:name="_Toc99466890"/>
      <w:bookmarkStart w:id="5346" w:name="_Toc170383035"/>
      <w:r w:rsidRPr="00567618">
        <w:t>Annex E (informative):</w:t>
      </w:r>
      <w:r w:rsidRPr="00567618">
        <w:br/>
        <w:t>QoS profiles</w:t>
      </w:r>
      <w:bookmarkEnd w:id="5337"/>
      <w:bookmarkEnd w:id="5338"/>
      <w:bookmarkEnd w:id="5339"/>
      <w:bookmarkEnd w:id="5340"/>
      <w:bookmarkEnd w:id="5341"/>
      <w:bookmarkEnd w:id="5342"/>
      <w:bookmarkEnd w:id="5343"/>
      <w:bookmarkEnd w:id="5344"/>
      <w:bookmarkEnd w:id="5345"/>
      <w:bookmarkEnd w:id="5346"/>
    </w:p>
    <w:p w14:paraId="3FE1F274" w14:textId="77777777" w:rsidR="00FC7E52" w:rsidRPr="00567618" w:rsidRDefault="00FC7E52" w:rsidP="00FC7E52">
      <w:pPr>
        <w:pStyle w:val="Heading1"/>
      </w:pPr>
      <w:bookmarkStart w:id="5347" w:name="_Toc26369643"/>
      <w:bookmarkStart w:id="5348" w:name="_Toc36227525"/>
      <w:bookmarkStart w:id="5349" w:name="_Toc36228540"/>
      <w:bookmarkStart w:id="5350" w:name="_Toc36229167"/>
      <w:bookmarkStart w:id="5351" w:name="_Toc68847487"/>
      <w:bookmarkStart w:id="5352" w:name="_Toc74611422"/>
      <w:bookmarkStart w:id="5353" w:name="_Toc75566701"/>
      <w:bookmarkStart w:id="5354" w:name="_Toc89790253"/>
      <w:bookmarkStart w:id="5355" w:name="_Toc99466891"/>
      <w:bookmarkStart w:id="5356" w:name="_Toc170383036"/>
      <w:r w:rsidRPr="00567618">
        <w:t>E.1</w:t>
      </w:r>
      <w:r w:rsidRPr="00567618">
        <w:tab/>
        <w:t>General</w:t>
      </w:r>
      <w:bookmarkEnd w:id="5347"/>
      <w:bookmarkEnd w:id="5348"/>
      <w:bookmarkEnd w:id="5349"/>
      <w:bookmarkEnd w:id="5350"/>
      <w:bookmarkEnd w:id="5351"/>
      <w:bookmarkEnd w:id="5352"/>
      <w:bookmarkEnd w:id="5353"/>
      <w:bookmarkEnd w:id="5354"/>
      <w:bookmarkEnd w:id="5355"/>
      <w:bookmarkEnd w:id="5356"/>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bookmarkStart w:id="5357" w:name="MCCQCTEMPBM_00000052"/>
            <w:bookmarkStart w:id="5358" w:name="MCCQCTEMPBM_00000323"/>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bookmarkEnd w:id="5357"/>
      <w:bookmarkEnd w:id="5358"/>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359" w:name="_Toc26369644"/>
      <w:bookmarkStart w:id="5360" w:name="_Toc36227526"/>
      <w:bookmarkStart w:id="5361" w:name="_Toc36228541"/>
      <w:bookmarkStart w:id="5362" w:name="_Toc36229168"/>
      <w:bookmarkStart w:id="5363" w:name="_Toc68847488"/>
      <w:bookmarkStart w:id="5364" w:name="_Toc74611423"/>
      <w:bookmarkStart w:id="5365" w:name="_Toc75566702"/>
      <w:bookmarkStart w:id="5366" w:name="_Toc89790254"/>
      <w:bookmarkStart w:id="5367" w:name="_Toc99466892"/>
      <w:bookmarkStart w:id="5368" w:name="_Toc170383037"/>
      <w:r w:rsidRPr="00567618">
        <w:t>E.2</w:t>
      </w:r>
      <w:r w:rsidRPr="00567618">
        <w:tab/>
        <w:t>Bi-directional speech (AMR12.2, IPv4, RTCP and MBR=GBR bearer)</w:t>
      </w:r>
      <w:bookmarkEnd w:id="5359"/>
      <w:bookmarkEnd w:id="5360"/>
      <w:bookmarkEnd w:id="5361"/>
      <w:bookmarkEnd w:id="5362"/>
      <w:bookmarkEnd w:id="5363"/>
      <w:bookmarkEnd w:id="5364"/>
      <w:bookmarkEnd w:id="5365"/>
      <w:bookmarkEnd w:id="5366"/>
      <w:bookmarkEnd w:id="5367"/>
      <w:bookmarkEnd w:id="5368"/>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369" w:name="_MCCTEMPBM_CRPT86940649___4"/>
            <w:r w:rsidRPr="00567618">
              <w:t>The application should handle packet reordering.</w:t>
            </w:r>
            <w:bookmarkEnd w:id="5369"/>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370" w:name="_MCCTEMPBM_CRPT86940650___4"/>
            <w:r w:rsidRPr="00567618">
              <w:t>Maximum size of IP packets</w:t>
            </w:r>
            <w:bookmarkEnd w:id="5370"/>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371" w:name="_MCCTEMPBM_CRPT86940651___4"/>
            <w:r w:rsidRPr="00567618">
              <w:t>Reflects the desire to have a medium level of protection to achieve an acceptable compromise between packet loss rate and speech transport delay and delay variation.</w:t>
            </w:r>
            <w:bookmarkEnd w:id="5371"/>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372" w:name="_MCCTEMPBM_CRPT86940652___4"/>
            <w:r w:rsidRPr="00567618">
              <w:t>A packet loss rate of 0.7 % per wireless link is in general sufficient for speech services</w:t>
            </w:r>
            <w:bookmarkEnd w:id="5372"/>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373"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73"/>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374" w:name="_MCCTEMPBM_CRPT86940654___4"/>
            <w:r w:rsidRPr="00567618">
              <w:t>The total bit-rate of AMR12.2 including IP/UDP/RTP overhead and 5 % for RTCP.</w:t>
            </w:r>
            <w:bookmarkEnd w:id="5374"/>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375" w:name="_MCCTEMPBM_CRPT86940655___4"/>
            <w:r w:rsidRPr="00567618">
              <w:t>The same as the guaranteed bitrate.</w:t>
            </w:r>
            <w:bookmarkEnd w:id="5375"/>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376" w:name="_MCCTEMPBM_CRPT86940656___4"/>
            <w:r w:rsidRPr="00567618">
              <w:t>The total bit-rate of AMR12.2 including IP/UDP/RTP overhead and 5 % for RTCP.</w:t>
            </w:r>
            <w:bookmarkEnd w:id="5376"/>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377" w:name="_MCCTEMPBM_CRPT86940657___4"/>
            <w:r w:rsidRPr="00567618">
              <w:t>The same as the guaranteed bitrate</w:t>
            </w:r>
            <w:bookmarkEnd w:id="5377"/>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378"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78"/>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379" w:name="_Toc26369645"/>
      <w:bookmarkStart w:id="5380" w:name="_Toc36227527"/>
      <w:bookmarkStart w:id="5381" w:name="_Toc36228542"/>
      <w:bookmarkStart w:id="5382" w:name="_Toc36229169"/>
      <w:bookmarkStart w:id="5383" w:name="_Toc68847489"/>
      <w:bookmarkStart w:id="5384" w:name="_Toc74611424"/>
      <w:bookmarkStart w:id="5385" w:name="_Toc75566703"/>
      <w:bookmarkStart w:id="5386" w:name="_Toc89790255"/>
      <w:bookmarkStart w:id="5387" w:name="_Toc99466893"/>
      <w:bookmarkStart w:id="5388" w:name="_Toc170383038"/>
      <w:r w:rsidRPr="00567618">
        <w:t>E.3</w:t>
      </w:r>
      <w:r w:rsidRPr="00567618">
        <w:tab/>
        <w:t>Void</w:t>
      </w:r>
      <w:bookmarkEnd w:id="5379"/>
      <w:bookmarkEnd w:id="5380"/>
      <w:bookmarkEnd w:id="5381"/>
      <w:bookmarkEnd w:id="5382"/>
      <w:bookmarkEnd w:id="5383"/>
      <w:bookmarkEnd w:id="5384"/>
      <w:bookmarkEnd w:id="5385"/>
      <w:bookmarkEnd w:id="5386"/>
      <w:bookmarkEnd w:id="5387"/>
      <w:bookmarkEnd w:id="5388"/>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389" w:name="_Toc26369646"/>
      <w:bookmarkStart w:id="5390" w:name="_Toc36227528"/>
      <w:bookmarkStart w:id="5391" w:name="_Toc36228543"/>
      <w:bookmarkStart w:id="5392" w:name="_Toc36229170"/>
      <w:bookmarkStart w:id="5393" w:name="_Toc68847490"/>
      <w:bookmarkStart w:id="5394" w:name="_Toc74611425"/>
      <w:bookmarkStart w:id="5395" w:name="_Toc75566704"/>
      <w:bookmarkStart w:id="5396" w:name="_Toc89790256"/>
      <w:bookmarkStart w:id="5397" w:name="_Toc99466894"/>
      <w:bookmarkStart w:id="5398" w:name="_Toc170383039"/>
      <w:r w:rsidRPr="00567618">
        <w:t>E.4</w:t>
      </w:r>
      <w:r w:rsidRPr="00567618">
        <w:tab/>
        <w:t>Bi-directional real-time text (3 kbps, IPv4 or IPv6, RTCP and MBR=GBR bearer)</w:t>
      </w:r>
      <w:bookmarkEnd w:id="5389"/>
      <w:bookmarkEnd w:id="5390"/>
      <w:bookmarkEnd w:id="5391"/>
      <w:bookmarkEnd w:id="5392"/>
      <w:bookmarkEnd w:id="5393"/>
      <w:bookmarkEnd w:id="5394"/>
      <w:bookmarkEnd w:id="5395"/>
      <w:bookmarkEnd w:id="5396"/>
      <w:bookmarkEnd w:id="5397"/>
      <w:bookmarkEnd w:id="5398"/>
    </w:p>
    <w:p w14:paraId="524FCA3D" w14:textId="77777777" w:rsidR="00FC7E52" w:rsidRPr="00567618" w:rsidRDefault="00FC7E52" w:rsidP="00FC7E52">
      <w:pPr>
        <w:keepNext/>
        <w:keepLines/>
      </w:pPr>
      <w:r w:rsidRPr="00567618">
        <w:t>Bi-directional text at 3 kbps all inclusive (text, IP overhead, RTCP).</w:t>
      </w:r>
    </w:p>
    <w:p w14:paraId="34DC546A" w14:textId="77777777" w:rsidR="003E010C" w:rsidRDefault="003E010C" w:rsidP="003E010C">
      <w:pPr>
        <w:rPr>
          <w:lang w:eastAsia="zh-CN"/>
        </w:rPr>
      </w:pPr>
      <w:r w:rsidRPr="00D142C5">
        <w:rPr>
          <w:lang w:eastAsia="zh-CN"/>
        </w:rPr>
        <w:t>Note: For multiparty call</w:t>
      </w:r>
      <w:r>
        <w:rPr>
          <w:lang w:eastAsia="zh-CN"/>
        </w:rPr>
        <w:t xml:space="preserve"> scenarios</w:t>
      </w:r>
      <w:r w:rsidRPr="00D142C5">
        <w:rPr>
          <w:lang w:eastAsia="zh-CN"/>
        </w:rPr>
        <w:t xml:space="preserve">, </w:t>
      </w:r>
      <w:r>
        <w:t>"</w:t>
      </w:r>
      <w:r w:rsidRPr="00567618">
        <w:t>Guaranteed bitrate for downlink (kbps)</w:t>
      </w:r>
      <w:r>
        <w:t>"</w:t>
      </w:r>
      <w:r>
        <w:rPr>
          <w:lang w:eastAsia="zh-CN"/>
        </w:rPr>
        <w:t xml:space="preserve"> and </w:t>
      </w:r>
      <w:r>
        <w:t>"</w:t>
      </w:r>
      <w:r w:rsidRPr="00567618">
        <w:t>Maximum bitrate for downlink (kbps)</w:t>
      </w:r>
      <w:r>
        <w:t>"</w:t>
      </w:r>
      <w:r>
        <w:rPr>
          <w:lang w:eastAsia="zh-CN"/>
        </w:rPr>
        <w:t xml:space="preserve"> should be a higher value than 3 kbps, e.g., 6kbps would be a suitable value.</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399" w:name="_MCCTEMPBM_CRPT86940659___4"/>
            <w:r w:rsidRPr="00567618">
              <w:t>The application should handle packet reordering.</w:t>
            </w:r>
            <w:bookmarkEnd w:id="5399"/>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400" w:name="_MCCTEMPBM_CRPT86940660___4"/>
            <w:r w:rsidRPr="00567618">
              <w:t>Maximum size of IP packets</w:t>
            </w:r>
            <w:bookmarkEnd w:id="5400"/>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401" w:name="_MCCTEMPBM_CRPT86940661___4"/>
            <w:r w:rsidRPr="00567618">
              <w:t>Reflects the desire to have a medium level of protection to achieve an acceptable compromise between packet loss rate and speech transport delay and delay variation.</w:t>
            </w:r>
            <w:bookmarkEnd w:id="5401"/>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402" w:name="_MCCTEMPBM_CRPT86940662___4"/>
            <w:r w:rsidRPr="00567618">
              <w:t>Text should have a higher level of protection than voice and video.</w:t>
            </w:r>
            <w:bookmarkEnd w:id="5402"/>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403"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03"/>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404" w:name="_MCCTEMPBM_CRPT86940664___4"/>
            <w:r w:rsidRPr="00567618">
              <w:t>An assumed total bit-rate of a real-time text service including headers and RTCP.</w:t>
            </w:r>
            <w:bookmarkEnd w:id="5404"/>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405" w:name="_MCCTEMPBM_CRPT86940665___4"/>
            <w:r w:rsidRPr="00567618">
              <w:t xml:space="preserve">The same as the guaranteed bitrate. </w:t>
            </w:r>
            <w:bookmarkEnd w:id="5405"/>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406" w:name="_MCCTEMPBM_CRPT86940666___4"/>
            <w:r w:rsidRPr="00567618">
              <w:t>An assumed total bit-rate of a real-time text service including headers and RTCP.</w:t>
            </w:r>
            <w:bookmarkEnd w:id="5406"/>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407" w:name="_MCCTEMPBM_CRPT86940667___4"/>
            <w:r w:rsidRPr="00567618">
              <w:t xml:space="preserve">The same as the guaranteed bitrate. </w:t>
            </w:r>
            <w:bookmarkEnd w:id="5407"/>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408"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408"/>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409" w:name="_MCCTEMPBM_CRPT86940669___4"/>
            <w:r w:rsidRPr="00567618">
              <w:t>In sequence delivery is not required</w:t>
            </w:r>
            <w:bookmarkEnd w:id="5409"/>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410" w:name="_MCCTEMPBM_CRPT86940670___4"/>
            <w:r w:rsidRPr="00567618">
              <w:t>Maximum size of IP packets</w:t>
            </w:r>
            <w:bookmarkEnd w:id="5410"/>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411" w:name="_MCCTEMPBM_CRPT86940671___4"/>
            <w:r w:rsidRPr="00567618">
              <w:t>Reflects the desire to have a medium level of protection to achieve an acceptable compromise between packet loss rate and voice transport delay and delay variation.</w:t>
            </w:r>
            <w:bookmarkEnd w:id="5411"/>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412" w:name="_MCCTEMPBM_CRPT86940672___4"/>
            <w:r w:rsidRPr="00567618">
              <w:t>Text should have a higher level of protection than voice and video.</w:t>
            </w:r>
            <w:bookmarkEnd w:id="5412"/>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413" w:name="_MCCTEMPBM_CRPT86940673___4"/>
            <w:r w:rsidRPr="00567618">
              <w:t>Should be set as high as the UE category can handle</w:t>
            </w:r>
            <w:bookmarkEnd w:id="5413"/>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414"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414"/>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415" w:name="_MCCTEMPBM_CRPT86940675___4"/>
            <w:r w:rsidRPr="00567618">
              <w:t>The application should handle packet reordering.</w:t>
            </w:r>
            <w:bookmarkEnd w:id="5415"/>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416" w:name="_MCCTEMPBM_CRPT86940676___4"/>
            <w:r w:rsidRPr="00567618">
              <w:t>Maximum size of IP packets</w:t>
            </w:r>
            <w:bookmarkEnd w:id="5416"/>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417" w:name="_MCCTEMPBM_CRPT86940677___4"/>
            <w:r w:rsidRPr="00567618">
              <w:t>Reflects the desire to have a medium level of protection to achieve an acceptable compromise between packet loss rate and speech transport delay and delay variation.</w:t>
            </w:r>
            <w:bookmarkEnd w:id="5417"/>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418" w:name="_MCCTEMPBM_CRPT86940678___4"/>
            <w:r w:rsidRPr="00567618">
              <w:t>Text should have a higher level of protection than voice and video.</w:t>
            </w:r>
            <w:bookmarkEnd w:id="5418"/>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419"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19"/>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420" w:name="_MCCTEMPBM_CRPT86940680___4"/>
            <w:r w:rsidRPr="00567618">
              <w:t>An assumed total bit-rate of a real-time text service including headers and RTCP.</w:t>
            </w:r>
            <w:bookmarkEnd w:id="5420"/>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421" w:name="_MCCTEMPBM_CRPT86940681___4"/>
            <w:r w:rsidRPr="00567618">
              <w:t xml:space="preserve">The same as the guaranteed bitrate. </w:t>
            </w:r>
            <w:bookmarkEnd w:id="5421"/>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422" w:name="_MCCTEMPBM_CRPT86940682___4"/>
            <w:r w:rsidRPr="00567618">
              <w:t>An assumed total bit-rate of a real-time text service including headers and RTCP.</w:t>
            </w:r>
            <w:bookmarkEnd w:id="5422"/>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423" w:name="_MCCTEMPBM_CRPT86940683___4"/>
            <w:r w:rsidRPr="00567618">
              <w:t xml:space="preserve">The same as the guaranteed bitrate. </w:t>
            </w:r>
            <w:bookmarkEnd w:id="5423"/>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424"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424"/>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425" w:name="_Toc26369647"/>
      <w:bookmarkStart w:id="5426" w:name="_Toc36227529"/>
      <w:bookmarkStart w:id="5427" w:name="_Toc36228544"/>
      <w:bookmarkStart w:id="5428" w:name="_Toc36229171"/>
      <w:bookmarkStart w:id="5429" w:name="_Toc68847491"/>
      <w:bookmarkStart w:id="5430" w:name="_Toc74611426"/>
      <w:bookmarkStart w:id="5431" w:name="_Toc75566705"/>
      <w:bookmarkStart w:id="5432" w:name="_Toc89790257"/>
      <w:bookmarkStart w:id="5433" w:name="_Toc99466895"/>
      <w:bookmarkStart w:id="5434" w:name="_Toc170383040"/>
      <w:r w:rsidRPr="00567618">
        <w:t>E.5</w:t>
      </w:r>
      <w:r w:rsidRPr="00567618">
        <w:tab/>
        <w:t>Bi-directional speech (AMR-WB23.85, IPv4, RTCP and MBR=GBR bearer)</w:t>
      </w:r>
      <w:bookmarkEnd w:id="5425"/>
      <w:bookmarkEnd w:id="5426"/>
      <w:bookmarkEnd w:id="5427"/>
      <w:bookmarkEnd w:id="5428"/>
      <w:bookmarkEnd w:id="5429"/>
      <w:bookmarkEnd w:id="5430"/>
      <w:bookmarkEnd w:id="5431"/>
      <w:bookmarkEnd w:id="5432"/>
      <w:bookmarkEnd w:id="5433"/>
      <w:bookmarkEnd w:id="5434"/>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435" w:name="_MCCTEMPBM_CRPT86940685___4"/>
            <w:r w:rsidRPr="00567618">
              <w:t>The application should handle packet reordering.</w:t>
            </w:r>
            <w:bookmarkEnd w:id="5435"/>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436" w:name="_MCCTEMPBM_CRPT86940686___4"/>
            <w:r w:rsidRPr="00567618">
              <w:t>Maximum size of IP packets</w:t>
            </w:r>
            <w:bookmarkEnd w:id="5436"/>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437" w:name="_MCCTEMPBM_CRPT86940687___4"/>
            <w:r w:rsidRPr="00567618">
              <w:t>Reflects the desire to have a medium level of protection to achieve an acceptable compromise between packet loss rate and speech transport delay and delay variation.</w:t>
            </w:r>
            <w:bookmarkEnd w:id="5437"/>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438" w:name="_MCCTEMPBM_CRPT86940688___4"/>
            <w:r w:rsidRPr="00567618">
              <w:t>A packet loss rate of 0.7 % per wireless link is in general sufficient for speech services</w:t>
            </w:r>
            <w:bookmarkEnd w:id="5438"/>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439"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39"/>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440" w:name="_MCCTEMPBM_CRPT86940690___4"/>
            <w:r w:rsidRPr="00567618">
              <w:t>The total bit-rate of AMR-WB23.85 including IP/UDP/RTP overhead and 5 % for RTCP.</w:t>
            </w:r>
            <w:bookmarkEnd w:id="5440"/>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441" w:name="_MCCTEMPBM_CRPT86940691___4"/>
            <w:r w:rsidRPr="00567618">
              <w:t>The same as the guaranteed bitrate.</w:t>
            </w:r>
            <w:bookmarkEnd w:id="5441"/>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442" w:name="_MCCTEMPBM_CRPT86940692___4"/>
            <w:r w:rsidRPr="00567618">
              <w:t>The total bit-rate of AMR-WB23.85 including IP/UDP/RTP overhead and 5 % for RTCP.</w:t>
            </w:r>
            <w:bookmarkEnd w:id="5442"/>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443" w:name="_MCCTEMPBM_CRPT86940693___4"/>
            <w:r w:rsidRPr="00567618">
              <w:t>The same as the guaranteed bitrate.</w:t>
            </w:r>
            <w:bookmarkEnd w:id="5443"/>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444"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44"/>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445" w:name="_Toc26369648"/>
      <w:bookmarkStart w:id="5446" w:name="_Toc36227530"/>
      <w:bookmarkStart w:id="5447" w:name="_Toc36228545"/>
      <w:bookmarkStart w:id="5448" w:name="_Toc36229172"/>
      <w:bookmarkStart w:id="5449" w:name="_Toc68847492"/>
      <w:bookmarkStart w:id="5450" w:name="_Toc74611427"/>
      <w:bookmarkStart w:id="5451" w:name="_Toc75566706"/>
      <w:bookmarkStart w:id="5452" w:name="_Toc89790258"/>
      <w:bookmarkStart w:id="5453" w:name="_Toc99466896"/>
      <w:bookmarkStart w:id="5454" w:name="_Toc170383041"/>
      <w:r w:rsidRPr="00567618">
        <w:t>E.6</w:t>
      </w:r>
      <w:r w:rsidRPr="00567618">
        <w:tab/>
        <w:t>Bi-directional video (H.264</w:t>
      </w:r>
      <w:r w:rsidRPr="00567618">
        <w:rPr>
          <w:rFonts w:eastAsia="SimSun"/>
        </w:rPr>
        <w:t xml:space="preserve"> AVC level 1.1</w:t>
      </w:r>
      <w:r w:rsidRPr="00567618">
        <w:t>, 192 kbps, IPv4, RTCP and MBR=GBR bearer)</w:t>
      </w:r>
      <w:bookmarkEnd w:id="5445"/>
      <w:bookmarkEnd w:id="5446"/>
      <w:bookmarkEnd w:id="5447"/>
      <w:bookmarkEnd w:id="5448"/>
      <w:bookmarkEnd w:id="5449"/>
      <w:bookmarkEnd w:id="5450"/>
      <w:bookmarkEnd w:id="5451"/>
      <w:bookmarkEnd w:id="5452"/>
      <w:bookmarkEnd w:id="5453"/>
      <w:bookmarkEnd w:id="5454"/>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455"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456" w:name="_MCCTEMPBM_CRPT86940696___7"/>
            <w:bookmarkEnd w:id="5455"/>
            <w:r w:rsidRPr="00567618">
              <w:rPr>
                <w:rFonts w:ascii="Arial" w:hAnsi="Arial" w:cs="Arial"/>
                <w:sz w:val="18"/>
                <w:szCs w:val="18"/>
              </w:rPr>
              <w:t>Delivery order</w:t>
            </w:r>
            <w:bookmarkEnd w:id="5456"/>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457" w:name="_MCCTEMPBM_CRPT86940697___4"/>
            <w:r w:rsidRPr="00567618">
              <w:rPr>
                <w:rFonts w:ascii="Arial" w:hAnsi="Arial" w:cs="Arial"/>
                <w:sz w:val="18"/>
                <w:szCs w:val="18"/>
              </w:rPr>
              <w:t>No</w:t>
            </w:r>
            <w:bookmarkEnd w:id="5457"/>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458" w:name="_MCCTEMPBM_CRPT86940698___7"/>
            <w:r w:rsidRPr="00567618">
              <w:rPr>
                <w:rFonts w:ascii="Arial" w:hAnsi="Arial" w:cs="Arial"/>
                <w:sz w:val="18"/>
                <w:szCs w:val="18"/>
              </w:rPr>
              <w:t>The application should handle packet reordering.</w:t>
            </w:r>
            <w:bookmarkEnd w:id="5458"/>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459" w:name="_MCCTEMPBM_CRPT86940699___7"/>
            <w:r w:rsidRPr="00567618">
              <w:rPr>
                <w:rFonts w:ascii="Arial" w:hAnsi="Arial" w:cs="Arial"/>
                <w:sz w:val="18"/>
                <w:szCs w:val="18"/>
              </w:rPr>
              <w:t>Maximum SDU size (octets)</w:t>
            </w:r>
            <w:bookmarkEnd w:id="5459"/>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460" w:name="_MCCTEMPBM_CRPT86940700___4"/>
            <w:r w:rsidRPr="00567618">
              <w:rPr>
                <w:rFonts w:ascii="Arial" w:hAnsi="Arial" w:cs="Arial"/>
                <w:sz w:val="18"/>
                <w:szCs w:val="18"/>
              </w:rPr>
              <w:t>1400</w:t>
            </w:r>
            <w:bookmarkEnd w:id="5460"/>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461" w:name="_MCCTEMPBM_CRPT86940701___7"/>
            <w:r w:rsidRPr="00567618">
              <w:rPr>
                <w:rFonts w:ascii="Arial" w:hAnsi="Arial" w:cs="Arial"/>
                <w:sz w:val="18"/>
                <w:szCs w:val="18"/>
              </w:rPr>
              <w:t>Maximum size of IP packets</w:t>
            </w:r>
            <w:bookmarkEnd w:id="5461"/>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462" w:name="_MCCTEMPBM_CRPT86940702___7"/>
            <w:r w:rsidRPr="00567618">
              <w:rPr>
                <w:rFonts w:ascii="Arial" w:hAnsi="Arial" w:cs="Arial"/>
                <w:sz w:val="18"/>
                <w:szCs w:val="18"/>
              </w:rPr>
              <w:t>Delivery of erroneous SDUs</w:t>
            </w:r>
            <w:bookmarkEnd w:id="5462"/>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463" w:name="_MCCTEMPBM_CRPT86940703___4"/>
            <w:r w:rsidRPr="00567618">
              <w:rPr>
                <w:rFonts w:ascii="Arial" w:hAnsi="Arial" w:cs="Arial"/>
                <w:sz w:val="18"/>
                <w:szCs w:val="18"/>
              </w:rPr>
              <w:t>No</w:t>
            </w:r>
            <w:bookmarkEnd w:id="5463"/>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464" w:name="_MCCTEMPBM_CRPT86940704___7"/>
            <w:r w:rsidRPr="00567618">
              <w:rPr>
                <w:rFonts w:ascii="Arial" w:hAnsi="Arial" w:cs="Arial"/>
                <w:sz w:val="18"/>
                <w:szCs w:val="18"/>
              </w:rPr>
              <w:t>Residual BER</w:t>
            </w:r>
            <w:bookmarkEnd w:id="5464"/>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465"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465"/>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466"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66"/>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467" w:name="_MCCTEMPBM_CRPT86940707___7"/>
            <w:r w:rsidRPr="00567618">
              <w:rPr>
                <w:rFonts w:ascii="Arial" w:hAnsi="Arial" w:cs="Arial"/>
                <w:sz w:val="18"/>
                <w:szCs w:val="18"/>
              </w:rPr>
              <w:t>SDU error ratio</w:t>
            </w:r>
            <w:bookmarkEnd w:id="5467"/>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468"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68"/>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469" w:name="_MCCTEMPBM_CRPT86940709___7"/>
            <w:r w:rsidRPr="00567618">
              <w:rPr>
                <w:rFonts w:ascii="Arial" w:hAnsi="Arial" w:cs="Arial"/>
                <w:sz w:val="18"/>
                <w:szCs w:val="18"/>
              </w:rPr>
              <w:t>A packet loss rate of 0.7 % per wireless link is in general sufficient for video services</w:t>
            </w:r>
            <w:bookmarkEnd w:id="5469"/>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470" w:name="_MCCTEMPBM_CRPT86940710___7"/>
            <w:r w:rsidRPr="00567618">
              <w:rPr>
                <w:rFonts w:ascii="Arial" w:hAnsi="Arial" w:cs="Arial"/>
                <w:sz w:val="18"/>
                <w:szCs w:val="18"/>
              </w:rPr>
              <w:t>Transfer delay (ms)</w:t>
            </w:r>
            <w:bookmarkEnd w:id="5470"/>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471" w:name="_MCCTEMPBM_CRPT86940711___4"/>
            <w:r w:rsidRPr="00567618">
              <w:rPr>
                <w:rFonts w:ascii="Arial" w:hAnsi="Arial" w:cs="Arial"/>
                <w:sz w:val="18"/>
                <w:szCs w:val="18"/>
              </w:rPr>
              <w:t>170 ms</w:t>
            </w:r>
            <w:bookmarkEnd w:id="5471"/>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472"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72"/>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473" w:name="_MCCTEMPBM_CRPT86940713___7"/>
            <w:bookmarkStart w:id="5474" w:name="_MCCTEMPBM_CRPT86940715___7" w:colFirst="2" w:colLast="2"/>
            <w:r w:rsidRPr="00567618">
              <w:rPr>
                <w:rFonts w:ascii="Arial" w:hAnsi="Arial" w:cs="Arial"/>
                <w:sz w:val="18"/>
                <w:szCs w:val="18"/>
              </w:rPr>
              <w:t>Guaranteed bitrate for uplink (kbps)</w:t>
            </w:r>
            <w:bookmarkEnd w:id="5473"/>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475" w:name="_MCCTEMPBM_CRPT86940714___4"/>
            <w:r w:rsidRPr="00567618">
              <w:rPr>
                <w:rFonts w:ascii="Arial" w:hAnsi="Arial" w:cs="Arial"/>
                <w:sz w:val="18"/>
                <w:szCs w:val="18"/>
              </w:rPr>
              <w:t>208</w:t>
            </w:r>
            <w:bookmarkEnd w:id="5475"/>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476" w:name="_MCCTEMPBM_CRPT86940716___7"/>
            <w:bookmarkEnd w:id="5474"/>
            <w:r w:rsidRPr="00567618">
              <w:rPr>
                <w:rFonts w:ascii="Arial" w:hAnsi="Arial" w:cs="Arial"/>
                <w:sz w:val="18"/>
                <w:szCs w:val="18"/>
              </w:rPr>
              <w:t>Maximum bitrate for uplink (kbps)</w:t>
            </w:r>
            <w:bookmarkEnd w:id="5476"/>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477" w:name="_MCCTEMPBM_CRPT86940717___4"/>
            <w:r w:rsidRPr="00567618">
              <w:rPr>
                <w:rFonts w:ascii="Arial" w:hAnsi="Arial" w:cs="Arial"/>
                <w:sz w:val="18"/>
                <w:szCs w:val="18"/>
              </w:rPr>
              <w:t>208</w:t>
            </w:r>
            <w:bookmarkEnd w:id="5477"/>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478" w:name="_MCCTEMPBM_CRPT86940718___7"/>
            <w:r w:rsidRPr="00567618">
              <w:rPr>
                <w:rFonts w:ascii="Arial" w:hAnsi="Arial" w:cs="Arial"/>
                <w:sz w:val="18"/>
                <w:szCs w:val="18"/>
              </w:rPr>
              <w:t>The same as the guaranteed bitrate.</w:t>
            </w:r>
            <w:bookmarkEnd w:id="5478"/>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479" w:name="_MCCTEMPBM_CRPT86940719___7"/>
            <w:bookmarkStart w:id="5480" w:name="_MCCTEMPBM_CRPT86940721___7" w:colFirst="2" w:colLast="2"/>
            <w:r w:rsidRPr="00567618">
              <w:rPr>
                <w:rFonts w:ascii="Arial" w:hAnsi="Arial" w:cs="Arial"/>
                <w:sz w:val="18"/>
                <w:szCs w:val="18"/>
              </w:rPr>
              <w:t>Guaranteed bitrate for downlink (kbps)</w:t>
            </w:r>
            <w:bookmarkEnd w:id="5479"/>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481" w:name="_MCCTEMPBM_CRPT86940720___4"/>
            <w:r w:rsidRPr="00567618">
              <w:rPr>
                <w:rFonts w:ascii="Arial" w:hAnsi="Arial" w:cs="Arial"/>
                <w:sz w:val="18"/>
                <w:szCs w:val="18"/>
              </w:rPr>
              <w:t>208</w:t>
            </w:r>
            <w:bookmarkEnd w:id="5481"/>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482" w:name="_MCCTEMPBM_CRPT86940722___7"/>
            <w:bookmarkEnd w:id="5480"/>
            <w:r w:rsidRPr="00567618">
              <w:rPr>
                <w:rFonts w:ascii="Arial" w:hAnsi="Arial" w:cs="Arial"/>
                <w:sz w:val="18"/>
                <w:szCs w:val="18"/>
              </w:rPr>
              <w:t>Maximum bitrate for downlink (kbps)</w:t>
            </w:r>
            <w:bookmarkEnd w:id="5482"/>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483" w:name="_MCCTEMPBM_CRPT86940723___4"/>
            <w:r w:rsidRPr="00567618">
              <w:rPr>
                <w:rFonts w:ascii="Arial" w:hAnsi="Arial" w:cs="Arial"/>
                <w:sz w:val="18"/>
                <w:szCs w:val="18"/>
              </w:rPr>
              <w:t>208</w:t>
            </w:r>
            <w:bookmarkEnd w:id="5483"/>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484" w:name="_MCCTEMPBM_CRPT86940724___7"/>
            <w:r w:rsidRPr="00567618">
              <w:rPr>
                <w:rFonts w:ascii="Arial" w:hAnsi="Arial" w:cs="Arial"/>
                <w:sz w:val="18"/>
                <w:szCs w:val="18"/>
              </w:rPr>
              <w:t>The same as the guaranteed bitrate.</w:t>
            </w:r>
            <w:bookmarkEnd w:id="5484"/>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485" w:name="_MCCTEMPBM_CRPT86940725___7"/>
            <w:r w:rsidRPr="00567618">
              <w:rPr>
                <w:rFonts w:ascii="Arial" w:hAnsi="Arial" w:cs="Arial"/>
                <w:sz w:val="18"/>
                <w:szCs w:val="18"/>
              </w:rPr>
              <w:t>Allocation/Retention priority</w:t>
            </w:r>
            <w:bookmarkEnd w:id="5485"/>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486" w:name="_MCCTEMPBM_CRPT86940726___4"/>
            <w:r w:rsidRPr="00567618">
              <w:rPr>
                <w:rFonts w:ascii="Arial" w:hAnsi="Arial" w:cs="Arial"/>
                <w:sz w:val="18"/>
                <w:szCs w:val="18"/>
              </w:rPr>
              <w:t>subscribed value</w:t>
            </w:r>
            <w:bookmarkEnd w:id="5486"/>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487"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87"/>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488" w:name="_MCCTEMPBM_CRPT86940728___7"/>
            <w:r w:rsidRPr="00567618">
              <w:rPr>
                <w:rFonts w:ascii="Arial" w:hAnsi="Arial" w:cs="Arial"/>
                <w:sz w:val="18"/>
                <w:szCs w:val="18"/>
              </w:rPr>
              <w:t>Source statistics descriptor</w:t>
            </w:r>
            <w:bookmarkEnd w:id="5488"/>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489" w:name="_MCCTEMPBM_CRPT86940729___4"/>
            <w:r w:rsidRPr="00567618">
              <w:rPr>
                <w:rFonts w:ascii="Arial" w:hAnsi="Arial" w:cs="Arial"/>
                <w:sz w:val="18"/>
                <w:szCs w:val="18"/>
              </w:rPr>
              <w:t>‘unknown'</w:t>
            </w:r>
            <w:bookmarkEnd w:id="5489"/>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490" w:name="_Toc26369649"/>
      <w:bookmarkStart w:id="5491" w:name="_Toc36227531"/>
      <w:bookmarkStart w:id="5492" w:name="_Toc36228546"/>
      <w:bookmarkStart w:id="5493" w:name="_Toc36229173"/>
      <w:bookmarkStart w:id="5494" w:name="_Toc68847493"/>
      <w:bookmarkStart w:id="5495" w:name="_Toc74611428"/>
      <w:bookmarkStart w:id="5496" w:name="_Toc75566707"/>
      <w:bookmarkStart w:id="5497" w:name="_Toc89790259"/>
      <w:bookmarkStart w:id="5498" w:name="_Toc99466897"/>
      <w:bookmarkStart w:id="5499" w:name="_Toc170383042"/>
      <w:r w:rsidRPr="00567618">
        <w:t>E.7</w:t>
      </w:r>
      <w:r w:rsidRPr="00567618">
        <w:tab/>
        <w:t>Bi-directional speech (AMR12.2, IPv6, RTCP and MBR=GBR bearer)</w:t>
      </w:r>
      <w:bookmarkEnd w:id="5490"/>
      <w:bookmarkEnd w:id="5491"/>
      <w:bookmarkEnd w:id="5492"/>
      <w:bookmarkEnd w:id="5493"/>
      <w:bookmarkEnd w:id="5494"/>
      <w:bookmarkEnd w:id="5495"/>
      <w:bookmarkEnd w:id="5496"/>
      <w:bookmarkEnd w:id="5497"/>
      <w:bookmarkEnd w:id="5498"/>
      <w:bookmarkEnd w:id="5499"/>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500"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501" w:name="_MCCTEMPBM_CRPT86940731___7"/>
            <w:bookmarkEnd w:id="5500"/>
            <w:r w:rsidRPr="00567618">
              <w:rPr>
                <w:rFonts w:ascii="Arial" w:hAnsi="Arial" w:cs="Arial"/>
                <w:sz w:val="18"/>
                <w:szCs w:val="18"/>
              </w:rPr>
              <w:t>Delivery order</w:t>
            </w:r>
            <w:bookmarkEnd w:id="5501"/>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502" w:name="_MCCTEMPBM_CRPT86940732___4"/>
            <w:r w:rsidRPr="00567618">
              <w:rPr>
                <w:rFonts w:ascii="Arial" w:hAnsi="Arial" w:cs="Arial"/>
                <w:sz w:val="18"/>
                <w:szCs w:val="18"/>
              </w:rPr>
              <w:t>No</w:t>
            </w:r>
            <w:bookmarkEnd w:id="5502"/>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503" w:name="_MCCTEMPBM_CRPT86940733___7"/>
            <w:r w:rsidRPr="00567618">
              <w:rPr>
                <w:rFonts w:ascii="Arial" w:hAnsi="Arial" w:cs="Arial"/>
                <w:sz w:val="18"/>
                <w:szCs w:val="18"/>
              </w:rPr>
              <w:t>The application should handle packet reordering.</w:t>
            </w:r>
            <w:bookmarkEnd w:id="5503"/>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504" w:name="_MCCTEMPBM_CRPT86940734___7"/>
            <w:r w:rsidRPr="00567618">
              <w:rPr>
                <w:rFonts w:ascii="Arial" w:hAnsi="Arial" w:cs="Arial"/>
                <w:sz w:val="18"/>
                <w:szCs w:val="18"/>
              </w:rPr>
              <w:t>Maximum SDU size (octets)</w:t>
            </w:r>
            <w:bookmarkEnd w:id="5504"/>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505" w:name="_MCCTEMPBM_CRPT86940735___4"/>
            <w:r w:rsidRPr="00567618">
              <w:rPr>
                <w:rFonts w:ascii="Arial" w:hAnsi="Arial" w:cs="Arial"/>
                <w:sz w:val="18"/>
                <w:szCs w:val="18"/>
              </w:rPr>
              <w:t>1400</w:t>
            </w:r>
            <w:bookmarkEnd w:id="5505"/>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506" w:name="_MCCTEMPBM_CRPT86940736___7"/>
            <w:r w:rsidRPr="00567618">
              <w:rPr>
                <w:rFonts w:ascii="Arial" w:hAnsi="Arial" w:cs="Arial"/>
                <w:sz w:val="18"/>
                <w:szCs w:val="18"/>
              </w:rPr>
              <w:t>Maximum size of IP packets</w:t>
            </w:r>
            <w:bookmarkEnd w:id="5506"/>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507" w:name="_MCCTEMPBM_CRPT86940737___7"/>
            <w:r w:rsidRPr="00567618">
              <w:rPr>
                <w:rFonts w:ascii="Arial" w:hAnsi="Arial" w:cs="Arial"/>
                <w:sz w:val="18"/>
                <w:szCs w:val="18"/>
              </w:rPr>
              <w:t>Delivery of erroneous SDUs</w:t>
            </w:r>
            <w:bookmarkEnd w:id="5507"/>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508" w:name="_MCCTEMPBM_CRPT86940738___4"/>
            <w:r w:rsidRPr="00567618">
              <w:rPr>
                <w:rFonts w:ascii="Arial" w:hAnsi="Arial" w:cs="Arial"/>
                <w:sz w:val="18"/>
                <w:szCs w:val="18"/>
              </w:rPr>
              <w:t>No</w:t>
            </w:r>
            <w:bookmarkEnd w:id="5508"/>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509" w:name="_MCCTEMPBM_CRPT86940739___7"/>
            <w:r w:rsidRPr="00567618">
              <w:rPr>
                <w:rFonts w:ascii="Arial" w:hAnsi="Arial" w:cs="Arial"/>
                <w:sz w:val="18"/>
                <w:szCs w:val="18"/>
              </w:rPr>
              <w:t>Residual BER</w:t>
            </w:r>
            <w:bookmarkEnd w:id="5509"/>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510"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510"/>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511"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11"/>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512" w:name="_MCCTEMPBM_CRPT86940742___7"/>
            <w:r w:rsidRPr="00567618">
              <w:rPr>
                <w:rFonts w:ascii="Arial" w:hAnsi="Arial" w:cs="Arial"/>
                <w:sz w:val="18"/>
                <w:szCs w:val="18"/>
              </w:rPr>
              <w:t>SDU error ratio</w:t>
            </w:r>
            <w:bookmarkEnd w:id="5512"/>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513"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13"/>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514" w:name="_MCCTEMPBM_CRPT86940744___7"/>
            <w:r w:rsidRPr="00567618">
              <w:rPr>
                <w:rFonts w:ascii="Arial" w:hAnsi="Arial" w:cs="Arial"/>
                <w:sz w:val="18"/>
                <w:szCs w:val="18"/>
              </w:rPr>
              <w:t>A packet loss rate of 0.7 % per wireless link is in general sufficient for speech services</w:t>
            </w:r>
            <w:bookmarkEnd w:id="5514"/>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515" w:name="_MCCTEMPBM_CRPT86940745___7"/>
            <w:r w:rsidRPr="00567618">
              <w:rPr>
                <w:rFonts w:ascii="Arial" w:hAnsi="Arial" w:cs="Arial"/>
                <w:sz w:val="18"/>
                <w:szCs w:val="18"/>
              </w:rPr>
              <w:t>Transfer delay (ms)</w:t>
            </w:r>
            <w:bookmarkEnd w:id="5515"/>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516" w:name="_MCCTEMPBM_CRPT86940746___4"/>
            <w:r w:rsidRPr="00567618">
              <w:rPr>
                <w:rFonts w:ascii="Arial" w:hAnsi="Arial" w:cs="Arial"/>
                <w:sz w:val="18"/>
                <w:szCs w:val="18"/>
              </w:rPr>
              <w:t>130 ms</w:t>
            </w:r>
            <w:bookmarkEnd w:id="5516"/>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517"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17"/>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518" w:name="_MCCTEMPBM_CRPT86940748___7"/>
            <w:r w:rsidRPr="00567618">
              <w:rPr>
                <w:rFonts w:ascii="Arial" w:hAnsi="Arial" w:cs="Arial"/>
                <w:sz w:val="18"/>
                <w:szCs w:val="18"/>
              </w:rPr>
              <w:t>Guaranteed bitrate for uplink (kbps)</w:t>
            </w:r>
            <w:bookmarkEnd w:id="5518"/>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519" w:name="_MCCTEMPBM_CRPT86940749___4"/>
            <w:r w:rsidRPr="00567618">
              <w:rPr>
                <w:rFonts w:ascii="Arial" w:hAnsi="Arial" w:cs="Arial"/>
                <w:sz w:val="18"/>
                <w:szCs w:val="18"/>
              </w:rPr>
              <w:t>39</w:t>
            </w:r>
            <w:bookmarkEnd w:id="5519"/>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520" w:name="_MCCTEMPBM_CRPT86940750___7"/>
            <w:r w:rsidRPr="00567618">
              <w:rPr>
                <w:rFonts w:ascii="Arial" w:hAnsi="Arial" w:cs="Arial"/>
                <w:sz w:val="18"/>
                <w:szCs w:val="18"/>
              </w:rPr>
              <w:t>The total bit-rate of AMR12.2 including IP/UDP/RTP overhead and 5 % for RTCP.</w:t>
            </w:r>
            <w:bookmarkEnd w:id="5520"/>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521" w:name="_MCCTEMPBM_CRPT86940751___7"/>
            <w:r w:rsidRPr="00567618">
              <w:rPr>
                <w:rFonts w:ascii="Arial" w:hAnsi="Arial" w:cs="Arial"/>
                <w:sz w:val="18"/>
                <w:szCs w:val="18"/>
              </w:rPr>
              <w:t>Maximum bitrate for uplink (kbps)</w:t>
            </w:r>
            <w:bookmarkEnd w:id="5521"/>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522" w:name="_MCCTEMPBM_CRPT86940752___4"/>
            <w:r w:rsidRPr="00567618">
              <w:rPr>
                <w:rFonts w:ascii="Arial" w:hAnsi="Arial" w:cs="Arial"/>
                <w:sz w:val="18"/>
                <w:szCs w:val="18"/>
              </w:rPr>
              <w:t>39</w:t>
            </w:r>
            <w:bookmarkEnd w:id="5522"/>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523" w:name="_MCCTEMPBM_CRPT86940753___7"/>
            <w:r w:rsidRPr="00567618">
              <w:rPr>
                <w:rFonts w:ascii="Arial" w:hAnsi="Arial" w:cs="Arial"/>
                <w:sz w:val="18"/>
                <w:szCs w:val="18"/>
              </w:rPr>
              <w:t>The same as the guaranteed bitrate.</w:t>
            </w:r>
            <w:bookmarkEnd w:id="5523"/>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524" w:name="_MCCTEMPBM_CRPT86940754___7"/>
            <w:r w:rsidRPr="00567618">
              <w:rPr>
                <w:rFonts w:ascii="Arial" w:hAnsi="Arial" w:cs="Arial"/>
                <w:sz w:val="18"/>
                <w:szCs w:val="18"/>
              </w:rPr>
              <w:t>Guaranteed bitrate for downlink (kbps)</w:t>
            </w:r>
            <w:bookmarkEnd w:id="5524"/>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525" w:name="_MCCTEMPBM_CRPT86940755___4"/>
            <w:r w:rsidRPr="00567618">
              <w:rPr>
                <w:rFonts w:ascii="Arial" w:hAnsi="Arial" w:cs="Arial"/>
                <w:sz w:val="18"/>
                <w:szCs w:val="18"/>
              </w:rPr>
              <w:t>39</w:t>
            </w:r>
            <w:bookmarkEnd w:id="5525"/>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526" w:name="_MCCTEMPBM_CRPT86940756___7"/>
            <w:r w:rsidRPr="00567618">
              <w:rPr>
                <w:rFonts w:ascii="Arial" w:hAnsi="Arial" w:cs="Arial"/>
                <w:sz w:val="18"/>
                <w:szCs w:val="18"/>
              </w:rPr>
              <w:t>The total bit-rate of AMR12.2 including IP/UDP/RTP overhead and 5 % for RTCP.</w:t>
            </w:r>
            <w:bookmarkEnd w:id="5526"/>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527" w:name="_MCCTEMPBM_CRPT86940757___7"/>
            <w:r w:rsidRPr="00567618">
              <w:rPr>
                <w:rFonts w:ascii="Arial" w:hAnsi="Arial" w:cs="Arial"/>
                <w:sz w:val="18"/>
                <w:szCs w:val="18"/>
              </w:rPr>
              <w:t>Maximum bitrate for downlink (kbps)</w:t>
            </w:r>
            <w:bookmarkEnd w:id="5527"/>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528" w:name="_MCCTEMPBM_CRPT86940758___4"/>
            <w:r w:rsidRPr="00567618">
              <w:rPr>
                <w:rFonts w:ascii="Arial" w:hAnsi="Arial" w:cs="Arial"/>
                <w:sz w:val="18"/>
                <w:szCs w:val="18"/>
              </w:rPr>
              <w:t>39</w:t>
            </w:r>
            <w:bookmarkEnd w:id="5528"/>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529" w:name="_MCCTEMPBM_CRPT86940759___7"/>
            <w:r w:rsidRPr="00567618">
              <w:rPr>
                <w:rFonts w:ascii="Arial" w:hAnsi="Arial" w:cs="Arial"/>
                <w:sz w:val="18"/>
                <w:szCs w:val="18"/>
              </w:rPr>
              <w:t>The same as the guaranteed bitrate</w:t>
            </w:r>
            <w:bookmarkEnd w:id="5529"/>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530" w:name="_MCCTEMPBM_CRPT86940760___7"/>
            <w:r w:rsidRPr="00567618">
              <w:rPr>
                <w:rFonts w:ascii="Arial" w:hAnsi="Arial" w:cs="Arial"/>
                <w:sz w:val="18"/>
                <w:szCs w:val="18"/>
              </w:rPr>
              <w:t>Allocation/Retention priority</w:t>
            </w:r>
            <w:bookmarkEnd w:id="5530"/>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531" w:name="_MCCTEMPBM_CRPT86940761___4"/>
            <w:r w:rsidRPr="00567618">
              <w:rPr>
                <w:rFonts w:ascii="Arial" w:hAnsi="Arial" w:cs="Arial"/>
                <w:sz w:val="18"/>
                <w:szCs w:val="18"/>
              </w:rPr>
              <w:t>subscribed value</w:t>
            </w:r>
            <w:bookmarkEnd w:id="5531"/>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532"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532"/>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533" w:name="_MCCTEMPBM_CRPT86940763___7"/>
            <w:r w:rsidRPr="00567618">
              <w:rPr>
                <w:rFonts w:ascii="Arial" w:hAnsi="Arial" w:cs="Arial"/>
                <w:sz w:val="18"/>
                <w:szCs w:val="18"/>
              </w:rPr>
              <w:t>Source statistics descriptor</w:t>
            </w:r>
            <w:bookmarkEnd w:id="5533"/>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534" w:name="_MCCTEMPBM_CRPT86940764___4"/>
            <w:r w:rsidRPr="00567618">
              <w:rPr>
                <w:rFonts w:ascii="Arial" w:hAnsi="Arial" w:cs="Arial"/>
                <w:sz w:val="18"/>
                <w:szCs w:val="18"/>
              </w:rPr>
              <w:t>‘speech'</w:t>
            </w:r>
            <w:bookmarkEnd w:id="5534"/>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535" w:name="_Toc26369650"/>
      <w:bookmarkStart w:id="5536" w:name="_Toc36227532"/>
      <w:bookmarkStart w:id="5537" w:name="_Toc36228547"/>
      <w:bookmarkStart w:id="5538" w:name="_Toc36229174"/>
      <w:bookmarkStart w:id="5539" w:name="_Toc68847494"/>
      <w:bookmarkStart w:id="5540" w:name="_Toc74611429"/>
      <w:bookmarkStart w:id="5541" w:name="_Toc75566708"/>
      <w:bookmarkStart w:id="5542" w:name="_Toc89790260"/>
      <w:bookmarkStart w:id="5543" w:name="_Toc99466898"/>
      <w:bookmarkStart w:id="5544" w:name="_Toc170383043"/>
      <w:r w:rsidRPr="00567618">
        <w:t>E.8</w:t>
      </w:r>
      <w:r w:rsidRPr="00567618">
        <w:tab/>
        <w:t>Bi-directional speech (AMR-WB23.85, IPv6, RTCP and MBR=GBR bearer)</w:t>
      </w:r>
      <w:bookmarkEnd w:id="5535"/>
      <w:bookmarkEnd w:id="5536"/>
      <w:bookmarkEnd w:id="5537"/>
      <w:bookmarkEnd w:id="5538"/>
      <w:bookmarkEnd w:id="5539"/>
      <w:bookmarkEnd w:id="5540"/>
      <w:bookmarkEnd w:id="5541"/>
      <w:bookmarkEnd w:id="5542"/>
      <w:bookmarkEnd w:id="5543"/>
      <w:bookmarkEnd w:id="5544"/>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545" w:name="_MCCTEMPBM_CRPT86940765___4"/>
            <w:r w:rsidRPr="00567618">
              <w:t>The application should handle packet reordering.</w:t>
            </w:r>
            <w:bookmarkEnd w:id="5545"/>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546" w:name="_MCCTEMPBM_CRPT86940766___4"/>
            <w:r w:rsidRPr="00567618">
              <w:t>Maximum size of IP packets</w:t>
            </w:r>
            <w:bookmarkEnd w:id="5546"/>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547" w:name="_MCCTEMPBM_CRPT86940767___4"/>
            <w:r w:rsidRPr="00567618">
              <w:t>Reflects the desire to have a medium level of protection to achieve an acceptable compromise between packet loss rate and speech transport delay and delay variation.</w:t>
            </w:r>
            <w:bookmarkEnd w:id="5547"/>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548" w:name="_MCCTEMPBM_CRPT86940768___4"/>
            <w:r w:rsidRPr="00567618">
              <w:t>A packet loss rate of 0.7 % per wireless link is in general sufficient for speech services</w:t>
            </w:r>
            <w:bookmarkEnd w:id="5548"/>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549"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49"/>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550" w:name="_MCCTEMPBM_CRPT86940770___4"/>
            <w:r w:rsidRPr="00567618">
              <w:t>The total bit-rate of AMR-WB23.85 including IP/UDP/RTP overhead and 5 % for RTCP.</w:t>
            </w:r>
            <w:bookmarkEnd w:id="5550"/>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551" w:name="_MCCTEMPBM_CRPT86940771___4"/>
            <w:r w:rsidRPr="00567618">
              <w:t>The same as the guaranteed bitrate.</w:t>
            </w:r>
            <w:bookmarkEnd w:id="5551"/>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552" w:name="_MCCTEMPBM_CRPT86940772___4"/>
            <w:r w:rsidRPr="00567618">
              <w:t>The total bit-rate of AMR-WB23.85 including IP/UDP/RTP overhead and 5 % for RTCP.</w:t>
            </w:r>
            <w:bookmarkEnd w:id="5552"/>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553" w:name="_MCCTEMPBM_CRPT86940773___4"/>
            <w:r w:rsidRPr="00567618">
              <w:t>The same as the guaranteed bitrate.</w:t>
            </w:r>
            <w:bookmarkEnd w:id="5553"/>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554"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54"/>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555" w:name="_Toc26369651"/>
      <w:bookmarkStart w:id="5556" w:name="_Toc36227533"/>
      <w:bookmarkStart w:id="5557" w:name="_Toc36228548"/>
      <w:bookmarkStart w:id="5558" w:name="_Toc36229175"/>
      <w:bookmarkStart w:id="5559" w:name="_Toc68847495"/>
      <w:bookmarkStart w:id="5560" w:name="_Toc74611430"/>
      <w:bookmarkStart w:id="5561" w:name="_Toc75566709"/>
      <w:bookmarkStart w:id="5562" w:name="_Toc89790261"/>
      <w:bookmarkStart w:id="5563" w:name="_Toc99466899"/>
      <w:bookmarkStart w:id="5564" w:name="_Toc170383044"/>
      <w:r w:rsidRPr="00567618">
        <w:t>E.9</w:t>
      </w:r>
      <w:r w:rsidRPr="00567618">
        <w:tab/>
        <w:t>Void</w:t>
      </w:r>
      <w:bookmarkEnd w:id="5555"/>
      <w:bookmarkEnd w:id="5556"/>
      <w:bookmarkEnd w:id="5557"/>
      <w:bookmarkEnd w:id="5558"/>
      <w:bookmarkEnd w:id="5559"/>
      <w:bookmarkEnd w:id="5560"/>
      <w:bookmarkEnd w:id="5561"/>
      <w:bookmarkEnd w:id="5562"/>
      <w:bookmarkEnd w:id="5563"/>
      <w:bookmarkEnd w:id="5564"/>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565" w:name="_Toc26369652"/>
      <w:bookmarkStart w:id="5566" w:name="_Toc36227534"/>
      <w:bookmarkStart w:id="5567" w:name="_Toc36228549"/>
      <w:bookmarkStart w:id="5568" w:name="_Toc36229176"/>
      <w:bookmarkStart w:id="5569" w:name="_Toc68847496"/>
      <w:bookmarkStart w:id="5570" w:name="_Toc74611431"/>
      <w:bookmarkStart w:id="5571" w:name="_Toc75566710"/>
      <w:bookmarkStart w:id="5572" w:name="_Toc89790262"/>
      <w:bookmarkStart w:id="5573" w:name="_Toc99466900"/>
      <w:bookmarkStart w:id="5574" w:name="_Toc170383045"/>
      <w:r w:rsidRPr="00567618">
        <w:t>E.10</w:t>
      </w:r>
      <w:r w:rsidRPr="00567618">
        <w:tab/>
        <w:t>Bi-directional video (H.264</w:t>
      </w:r>
      <w:r w:rsidRPr="00567618">
        <w:rPr>
          <w:rFonts w:eastAsia="SimSun"/>
        </w:rPr>
        <w:t xml:space="preserve"> AVC level 1.1</w:t>
      </w:r>
      <w:r w:rsidRPr="00567618">
        <w:t>, 192 kbps, IPv6, RTCP and MBR=GBR bearer)</w:t>
      </w:r>
      <w:bookmarkEnd w:id="5565"/>
      <w:bookmarkEnd w:id="5566"/>
      <w:bookmarkEnd w:id="5567"/>
      <w:bookmarkEnd w:id="5568"/>
      <w:bookmarkEnd w:id="5569"/>
      <w:bookmarkEnd w:id="5570"/>
      <w:bookmarkEnd w:id="5571"/>
      <w:bookmarkEnd w:id="5572"/>
      <w:bookmarkEnd w:id="5573"/>
      <w:bookmarkEnd w:id="5574"/>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575" w:name="MCCQCTEMPBM_00000179"/>
      <w:r w:rsidRPr="00567618">
        <w:rPr>
          <w:rFonts w:ascii="Courier New" w:hAnsi="Courier New" w:cs="Courier New"/>
          <w:szCs w:val="18"/>
        </w:rPr>
        <w:t xml:space="preserve"> </w:t>
      </w:r>
      <w:bookmarkEnd w:id="5575"/>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576"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577" w:name="_MCCTEMPBM_CRPT86940776___7"/>
            <w:bookmarkEnd w:id="5576"/>
            <w:r w:rsidRPr="00567618">
              <w:rPr>
                <w:rFonts w:ascii="Arial" w:hAnsi="Arial" w:cs="Arial"/>
                <w:sz w:val="18"/>
                <w:szCs w:val="18"/>
              </w:rPr>
              <w:t>Delivery order</w:t>
            </w:r>
            <w:bookmarkEnd w:id="5577"/>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578" w:name="_MCCTEMPBM_CRPT86940777___4"/>
            <w:r w:rsidRPr="00567618">
              <w:rPr>
                <w:rFonts w:ascii="Arial" w:hAnsi="Arial" w:cs="Arial"/>
                <w:sz w:val="18"/>
                <w:szCs w:val="18"/>
              </w:rPr>
              <w:t>No</w:t>
            </w:r>
            <w:bookmarkEnd w:id="5578"/>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579" w:name="_MCCTEMPBM_CRPT86940778___7"/>
            <w:r w:rsidRPr="00567618">
              <w:rPr>
                <w:rFonts w:ascii="Arial" w:hAnsi="Arial" w:cs="Arial"/>
                <w:sz w:val="18"/>
                <w:szCs w:val="18"/>
              </w:rPr>
              <w:t>The application should handle packet reordering.</w:t>
            </w:r>
            <w:bookmarkEnd w:id="5579"/>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580" w:name="_MCCTEMPBM_CRPT86940779___7"/>
            <w:r w:rsidRPr="00567618">
              <w:rPr>
                <w:rFonts w:ascii="Arial" w:hAnsi="Arial" w:cs="Arial"/>
                <w:sz w:val="18"/>
                <w:szCs w:val="18"/>
              </w:rPr>
              <w:t>Maximum SDU size (octets)</w:t>
            </w:r>
            <w:bookmarkEnd w:id="5580"/>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581" w:name="_MCCTEMPBM_CRPT86940780___4"/>
            <w:r w:rsidRPr="00567618">
              <w:rPr>
                <w:rFonts w:ascii="Arial" w:hAnsi="Arial" w:cs="Arial"/>
                <w:sz w:val="18"/>
                <w:szCs w:val="18"/>
              </w:rPr>
              <w:t>1400</w:t>
            </w:r>
            <w:bookmarkEnd w:id="5581"/>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582" w:name="_MCCTEMPBM_CRPT86940781___7"/>
            <w:r w:rsidRPr="00567618">
              <w:rPr>
                <w:rFonts w:ascii="Arial" w:hAnsi="Arial" w:cs="Arial"/>
                <w:sz w:val="18"/>
                <w:szCs w:val="18"/>
              </w:rPr>
              <w:t>Maximum size of IP packets</w:t>
            </w:r>
            <w:bookmarkEnd w:id="5582"/>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583" w:name="_MCCTEMPBM_CRPT86940782___7"/>
            <w:r w:rsidRPr="00567618">
              <w:rPr>
                <w:rFonts w:ascii="Arial" w:hAnsi="Arial" w:cs="Arial"/>
                <w:sz w:val="18"/>
                <w:szCs w:val="18"/>
              </w:rPr>
              <w:t>Delivery of erroneous SDUs</w:t>
            </w:r>
            <w:bookmarkEnd w:id="5583"/>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584" w:name="_MCCTEMPBM_CRPT86940783___4"/>
            <w:r w:rsidRPr="00567618">
              <w:rPr>
                <w:rFonts w:ascii="Arial" w:hAnsi="Arial" w:cs="Arial"/>
                <w:sz w:val="18"/>
                <w:szCs w:val="18"/>
              </w:rPr>
              <w:t>No</w:t>
            </w:r>
            <w:bookmarkEnd w:id="5584"/>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585" w:name="_MCCTEMPBM_CRPT86940784___7"/>
            <w:r w:rsidRPr="00567618">
              <w:rPr>
                <w:rFonts w:ascii="Arial" w:hAnsi="Arial" w:cs="Arial"/>
                <w:sz w:val="18"/>
                <w:szCs w:val="18"/>
              </w:rPr>
              <w:t>Residual BER</w:t>
            </w:r>
            <w:bookmarkEnd w:id="5585"/>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586"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586"/>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587"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87"/>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588" w:name="_MCCTEMPBM_CRPT86940787___7"/>
            <w:r w:rsidRPr="00567618">
              <w:rPr>
                <w:rFonts w:ascii="Arial" w:hAnsi="Arial" w:cs="Arial"/>
                <w:sz w:val="18"/>
                <w:szCs w:val="18"/>
              </w:rPr>
              <w:t>SDU error ratio</w:t>
            </w:r>
            <w:bookmarkEnd w:id="5588"/>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589"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89"/>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590" w:name="_MCCTEMPBM_CRPT86940789___7"/>
            <w:r w:rsidRPr="00567618">
              <w:rPr>
                <w:rFonts w:ascii="Arial" w:hAnsi="Arial" w:cs="Arial"/>
                <w:sz w:val="18"/>
                <w:szCs w:val="18"/>
              </w:rPr>
              <w:t>A packet loss rate of 0.7 % per wireless link is in general sufficient for video services</w:t>
            </w:r>
            <w:bookmarkEnd w:id="5590"/>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591" w:name="_MCCTEMPBM_CRPT86940790___7"/>
            <w:r w:rsidRPr="00567618">
              <w:rPr>
                <w:rFonts w:ascii="Arial" w:hAnsi="Arial" w:cs="Arial"/>
                <w:sz w:val="18"/>
                <w:szCs w:val="18"/>
              </w:rPr>
              <w:t>Transfer delay (ms)</w:t>
            </w:r>
            <w:bookmarkEnd w:id="5591"/>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592" w:name="_MCCTEMPBM_CRPT86940791___4"/>
            <w:r w:rsidRPr="00567618">
              <w:rPr>
                <w:rFonts w:ascii="Arial" w:hAnsi="Arial" w:cs="Arial"/>
                <w:sz w:val="18"/>
                <w:szCs w:val="18"/>
              </w:rPr>
              <w:t>170 ms</w:t>
            </w:r>
            <w:bookmarkEnd w:id="5592"/>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593"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93"/>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594" w:name="_MCCTEMPBM_CRPT86940793___7"/>
            <w:bookmarkStart w:id="5595" w:name="_MCCTEMPBM_CRPT86940795___7" w:colFirst="2" w:colLast="2"/>
            <w:r w:rsidRPr="00567618">
              <w:rPr>
                <w:rFonts w:ascii="Arial" w:hAnsi="Arial" w:cs="Arial"/>
                <w:sz w:val="18"/>
                <w:szCs w:val="18"/>
              </w:rPr>
              <w:t>Guaranteed bitrate for uplink (kbps)</w:t>
            </w:r>
            <w:bookmarkEnd w:id="5594"/>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596" w:name="_MCCTEMPBM_CRPT86940794___4"/>
            <w:r w:rsidRPr="00567618">
              <w:rPr>
                <w:rFonts w:ascii="Arial" w:hAnsi="Arial" w:cs="Arial"/>
                <w:sz w:val="18"/>
                <w:szCs w:val="18"/>
              </w:rPr>
              <w:t>216</w:t>
            </w:r>
            <w:bookmarkEnd w:id="5596"/>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597" w:name="_MCCTEMPBM_CRPT86940796___7"/>
            <w:bookmarkEnd w:id="5595"/>
            <w:r w:rsidRPr="00567618">
              <w:rPr>
                <w:rFonts w:ascii="Arial" w:hAnsi="Arial" w:cs="Arial"/>
                <w:sz w:val="18"/>
                <w:szCs w:val="18"/>
              </w:rPr>
              <w:t>Maximum bitrate for uplink (kbps)</w:t>
            </w:r>
            <w:bookmarkEnd w:id="5597"/>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598" w:name="_MCCTEMPBM_CRPT86940797___4"/>
            <w:r w:rsidRPr="00567618">
              <w:rPr>
                <w:rFonts w:ascii="Arial" w:hAnsi="Arial" w:cs="Arial"/>
                <w:sz w:val="18"/>
                <w:szCs w:val="18"/>
              </w:rPr>
              <w:t>216</w:t>
            </w:r>
            <w:bookmarkEnd w:id="5598"/>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599" w:name="_MCCTEMPBM_CRPT86940798___7"/>
            <w:r w:rsidRPr="00567618">
              <w:rPr>
                <w:rFonts w:ascii="Arial" w:hAnsi="Arial" w:cs="Arial"/>
                <w:sz w:val="18"/>
                <w:szCs w:val="18"/>
              </w:rPr>
              <w:t>The same as the guaranteed bitrate.</w:t>
            </w:r>
            <w:bookmarkEnd w:id="5599"/>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600" w:name="_MCCTEMPBM_CRPT86940799___7"/>
            <w:bookmarkStart w:id="5601" w:name="_MCCTEMPBM_CRPT86940801___7" w:colFirst="2" w:colLast="2"/>
            <w:r w:rsidRPr="00567618">
              <w:rPr>
                <w:rFonts w:ascii="Arial" w:hAnsi="Arial" w:cs="Arial"/>
                <w:sz w:val="18"/>
                <w:szCs w:val="18"/>
              </w:rPr>
              <w:t>Guaranteed bitrate for downlink (kbps)</w:t>
            </w:r>
            <w:bookmarkEnd w:id="5600"/>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602" w:name="_MCCTEMPBM_CRPT86940800___4"/>
            <w:r w:rsidRPr="00567618">
              <w:rPr>
                <w:rFonts w:ascii="Arial" w:hAnsi="Arial" w:cs="Arial"/>
                <w:sz w:val="18"/>
                <w:szCs w:val="18"/>
              </w:rPr>
              <w:t>216</w:t>
            </w:r>
            <w:bookmarkEnd w:id="5602"/>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603" w:name="_MCCTEMPBM_CRPT86940802___7"/>
            <w:bookmarkEnd w:id="5601"/>
            <w:r w:rsidRPr="00567618">
              <w:rPr>
                <w:rFonts w:ascii="Arial" w:hAnsi="Arial" w:cs="Arial"/>
                <w:sz w:val="18"/>
                <w:szCs w:val="18"/>
              </w:rPr>
              <w:t>Maximum bitrate for downlink (kbps)</w:t>
            </w:r>
            <w:bookmarkEnd w:id="5603"/>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604" w:name="_MCCTEMPBM_CRPT86940803___4"/>
            <w:r w:rsidRPr="00567618">
              <w:rPr>
                <w:rFonts w:ascii="Arial" w:hAnsi="Arial" w:cs="Arial"/>
                <w:sz w:val="18"/>
                <w:szCs w:val="18"/>
              </w:rPr>
              <w:t>216</w:t>
            </w:r>
            <w:bookmarkEnd w:id="5604"/>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605" w:name="_MCCTEMPBM_CRPT86940804___7"/>
            <w:r w:rsidRPr="00567618">
              <w:rPr>
                <w:rFonts w:ascii="Arial" w:hAnsi="Arial" w:cs="Arial"/>
                <w:sz w:val="18"/>
                <w:szCs w:val="18"/>
              </w:rPr>
              <w:t>The same as the guaranteed bitrate.</w:t>
            </w:r>
            <w:bookmarkEnd w:id="5605"/>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606" w:name="_MCCTEMPBM_CRPT86940805___7"/>
            <w:r w:rsidRPr="00567618">
              <w:rPr>
                <w:rFonts w:ascii="Arial" w:hAnsi="Arial" w:cs="Arial"/>
                <w:sz w:val="18"/>
                <w:szCs w:val="18"/>
              </w:rPr>
              <w:t>Allocation/Retention priority</w:t>
            </w:r>
            <w:bookmarkEnd w:id="5606"/>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607" w:name="_MCCTEMPBM_CRPT86940806___4"/>
            <w:r w:rsidRPr="00567618">
              <w:rPr>
                <w:rFonts w:ascii="Arial" w:hAnsi="Arial" w:cs="Arial"/>
                <w:sz w:val="18"/>
                <w:szCs w:val="18"/>
              </w:rPr>
              <w:t>subscribed value</w:t>
            </w:r>
            <w:bookmarkEnd w:id="5607"/>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608"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608"/>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609" w:name="_MCCTEMPBM_CRPT86940808___7"/>
            <w:r w:rsidRPr="00567618">
              <w:rPr>
                <w:rFonts w:ascii="Arial" w:hAnsi="Arial" w:cs="Arial"/>
                <w:sz w:val="18"/>
                <w:szCs w:val="18"/>
              </w:rPr>
              <w:t>Source statistics descriptor</w:t>
            </w:r>
            <w:bookmarkEnd w:id="5609"/>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610" w:name="_MCCTEMPBM_CRPT86940809___4"/>
            <w:r w:rsidRPr="00567618">
              <w:rPr>
                <w:rFonts w:ascii="Arial" w:hAnsi="Arial" w:cs="Arial"/>
                <w:sz w:val="18"/>
                <w:szCs w:val="18"/>
              </w:rPr>
              <w:t>‘unknown'</w:t>
            </w:r>
            <w:bookmarkEnd w:id="5610"/>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611" w:name="_Toc26369653"/>
      <w:bookmarkStart w:id="5612" w:name="_Toc36227535"/>
      <w:bookmarkStart w:id="5613" w:name="_Toc36228550"/>
      <w:bookmarkStart w:id="5614" w:name="_Toc36229177"/>
      <w:bookmarkStart w:id="5615" w:name="_Toc68847497"/>
      <w:bookmarkStart w:id="5616" w:name="_Toc74611432"/>
      <w:bookmarkStart w:id="5617" w:name="_Toc75566711"/>
      <w:bookmarkStart w:id="5618" w:name="_Toc89790263"/>
      <w:bookmarkStart w:id="5619" w:name="_Toc99466901"/>
      <w:bookmarkStart w:id="5620" w:name="_Toc170383046"/>
      <w:r w:rsidRPr="00567618">
        <w:t>E.11</w:t>
      </w:r>
      <w:r w:rsidRPr="00567618">
        <w:tab/>
        <w:t>Bi-directional speech (AMR, IPv4, RTCP and MBR&gt;GBR bearer)</w:t>
      </w:r>
      <w:bookmarkEnd w:id="5611"/>
      <w:bookmarkEnd w:id="5612"/>
      <w:bookmarkEnd w:id="5613"/>
      <w:bookmarkEnd w:id="5614"/>
      <w:bookmarkEnd w:id="5615"/>
      <w:bookmarkEnd w:id="5616"/>
      <w:bookmarkEnd w:id="5617"/>
      <w:bookmarkEnd w:id="5618"/>
      <w:bookmarkEnd w:id="5619"/>
      <w:bookmarkEnd w:id="5620"/>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621" w:name="_MCCTEMPBM_CRPT86940810___4"/>
            <w:r w:rsidRPr="00567618">
              <w:t>The application should handle packet reordering.</w:t>
            </w:r>
            <w:bookmarkEnd w:id="5621"/>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622" w:name="_MCCTEMPBM_CRPT86940811___4"/>
            <w:r w:rsidRPr="00567618">
              <w:t>Maximum size of IP packets</w:t>
            </w:r>
            <w:bookmarkEnd w:id="5622"/>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623" w:name="_MCCTEMPBM_CRPT86940812___4"/>
            <w:r w:rsidRPr="00567618">
              <w:t>Reflects the desire to have a medium level of protection to achieve an acceptable compromise between packet loss rate and speech transport delay and delay variation.</w:t>
            </w:r>
            <w:bookmarkEnd w:id="5623"/>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624" w:name="_MCCTEMPBM_CRPT86940813___4"/>
            <w:r w:rsidRPr="00567618">
              <w:t>A packet loss rate of 0.7 % per wireless link is in general sufficient for speech services</w:t>
            </w:r>
            <w:bookmarkEnd w:id="5624"/>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625"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25"/>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626" w:name="_MCCTEMPBM_CRPT86940815___4"/>
            <w:r w:rsidRPr="00567618">
              <w:t>The total bit-rate of AMR5.9 including IP/UDP/RTP overhead and 5 % for RTCP.</w:t>
            </w:r>
            <w:bookmarkEnd w:id="5626"/>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627" w:name="_MCCTEMPBM_CRPT86940816___4"/>
            <w:r w:rsidRPr="00567618">
              <w:t>The total bit-rate of AMR12.2 including IP/UDP/RTP overhead and 5 % for RTCP.</w:t>
            </w:r>
            <w:bookmarkEnd w:id="5627"/>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628" w:name="_MCCTEMPBM_CRPT86940817___4"/>
            <w:r w:rsidRPr="00567618">
              <w:t>The total bit-rate of AMR5.9 including IP/UDP/RTP overhead and 5 % for RTCP.</w:t>
            </w:r>
            <w:bookmarkEnd w:id="5628"/>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629" w:name="_MCCTEMPBM_CRPT86940818___4"/>
            <w:r w:rsidRPr="00567618">
              <w:t>The total bit-rate of AMR12.2 including IP/UDP/RTP overhead and 5 % for RTCP.</w:t>
            </w:r>
            <w:bookmarkEnd w:id="5629"/>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630"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30"/>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631" w:name="_Toc26369654"/>
      <w:bookmarkStart w:id="5632" w:name="_Toc36227536"/>
      <w:bookmarkStart w:id="5633" w:name="_Toc36228551"/>
      <w:bookmarkStart w:id="5634" w:name="_Toc36229178"/>
      <w:bookmarkStart w:id="5635" w:name="_Toc68847498"/>
      <w:bookmarkStart w:id="5636" w:name="_Toc74611433"/>
      <w:bookmarkStart w:id="5637" w:name="_Toc75566712"/>
      <w:bookmarkStart w:id="5638" w:name="_Toc89790264"/>
      <w:bookmarkStart w:id="5639" w:name="_Toc99466902"/>
      <w:bookmarkStart w:id="5640" w:name="_Toc170383047"/>
      <w:r w:rsidRPr="00567618">
        <w:t>E.12</w:t>
      </w:r>
      <w:r w:rsidRPr="00567618">
        <w:tab/>
        <w:t>Bi-directional speech (AMR-WB, IPv4, RTCP and MBR&gt;GBR bearer)</w:t>
      </w:r>
      <w:bookmarkEnd w:id="5631"/>
      <w:bookmarkEnd w:id="5632"/>
      <w:bookmarkEnd w:id="5633"/>
      <w:bookmarkEnd w:id="5634"/>
      <w:bookmarkEnd w:id="5635"/>
      <w:bookmarkEnd w:id="5636"/>
      <w:bookmarkEnd w:id="5637"/>
      <w:bookmarkEnd w:id="5638"/>
      <w:bookmarkEnd w:id="5639"/>
      <w:bookmarkEnd w:id="5640"/>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641" w:name="_MCCTEMPBM_CRPT86940820___4"/>
            <w:r w:rsidRPr="00567618">
              <w:t>The application should handle packet reordering.</w:t>
            </w:r>
            <w:bookmarkEnd w:id="5641"/>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642" w:name="_MCCTEMPBM_CRPT86940821___4"/>
            <w:r w:rsidRPr="00567618">
              <w:t>Maximum size of IP packets</w:t>
            </w:r>
            <w:bookmarkEnd w:id="5642"/>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643" w:name="_MCCTEMPBM_CRPT86940822___4"/>
            <w:r w:rsidRPr="00567618">
              <w:t>Reflects the desire to have a medium level of protection to achieve an acceptable compromise between packet loss rate and speech transport delay and delay variation.</w:t>
            </w:r>
            <w:bookmarkEnd w:id="5643"/>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644" w:name="_MCCTEMPBM_CRPT86940823___4"/>
            <w:r w:rsidRPr="00567618">
              <w:t>A packet loss rate of 0.7 % per wireless link is in general sufficient for speech services</w:t>
            </w:r>
            <w:bookmarkEnd w:id="5644"/>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645"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45"/>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646" w:name="_MCCTEMPBM_CRPT86940825___4"/>
            <w:r w:rsidRPr="00567618">
              <w:t>The total bit-rate of AMR-WB8.85 including IP/UDP/RTP overhead and 5 % for RTCP.</w:t>
            </w:r>
            <w:bookmarkEnd w:id="5646"/>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647" w:name="_MCCTEMPBM_CRPT86940826___4"/>
            <w:r w:rsidRPr="00567618">
              <w:t>The total bit-rate of AMRWB23.85 including IP/UDP/RTP overhead and 5 % for RTCP.</w:t>
            </w:r>
            <w:bookmarkEnd w:id="5647"/>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648" w:name="_MCCTEMPBM_CRPT86940827___4"/>
            <w:r w:rsidRPr="00567618">
              <w:t>The total bit-rate of AMR-WB8.85 including IP/UDP/RTP overhead and 5 % for RTCP.</w:t>
            </w:r>
            <w:bookmarkEnd w:id="5648"/>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649" w:name="_MCCTEMPBM_CRPT86940828___4"/>
            <w:r w:rsidRPr="00567618">
              <w:t>The total bit-rate of AMRWB23.85 including IP/UDP/RTP overhead and 5 % for RTCP.</w:t>
            </w:r>
            <w:bookmarkEnd w:id="5649"/>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650"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50"/>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651" w:name="_Toc26369655"/>
      <w:bookmarkStart w:id="5652" w:name="_Toc36227537"/>
      <w:bookmarkStart w:id="5653" w:name="_Toc36228552"/>
      <w:bookmarkStart w:id="5654" w:name="_Toc36229179"/>
      <w:bookmarkStart w:id="5655" w:name="_Toc68847499"/>
      <w:bookmarkStart w:id="5656" w:name="_Toc74611434"/>
      <w:bookmarkStart w:id="5657" w:name="_Toc75566713"/>
      <w:bookmarkStart w:id="5658" w:name="_Toc89790265"/>
      <w:bookmarkStart w:id="5659" w:name="_Toc99466903"/>
      <w:bookmarkStart w:id="5660" w:name="_Toc170383048"/>
      <w:r w:rsidRPr="00567618">
        <w:t>E.13</w:t>
      </w:r>
      <w:r w:rsidRPr="00567618">
        <w:tab/>
        <w:t>Void</w:t>
      </w:r>
      <w:bookmarkEnd w:id="5651"/>
      <w:bookmarkEnd w:id="5652"/>
      <w:bookmarkEnd w:id="5653"/>
      <w:bookmarkEnd w:id="5654"/>
      <w:bookmarkEnd w:id="5655"/>
      <w:bookmarkEnd w:id="5656"/>
      <w:bookmarkEnd w:id="5657"/>
      <w:bookmarkEnd w:id="5658"/>
      <w:bookmarkEnd w:id="5659"/>
      <w:bookmarkEnd w:id="5660"/>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661" w:name="_Toc26369656"/>
      <w:bookmarkStart w:id="5662" w:name="_Toc36227538"/>
      <w:bookmarkStart w:id="5663" w:name="_Toc36228553"/>
      <w:bookmarkStart w:id="5664" w:name="_Toc36229180"/>
      <w:bookmarkStart w:id="5665" w:name="_Toc68847500"/>
      <w:bookmarkStart w:id="5666" w:name="_Toc74611435"/>
      <w:bookmarkStart w:id="5667" w:name="_Toc75566714"/>
      <w:bookmarkStart w:id="5668" w:name="_Toc89790266"/>
      <w:bookmarkStart w:id="5669" w:name="_Toc99466904"/>
      <w:bookmarkStart w:id="5670" w:name="_Toc170383049"/>
      <w:r w:rsidRPr="00567618">
        <w:t>E.14</w:t>
      </w:r>
      <w:r w:rsidRPr="00567618">
        <w:tab/>
        <w:t>Bi-directional video (H.264</w:t>
      </w:r>
      <w:r w:rsidRPr="00567618">
        <w:rPr>
          <w:rFonts w:eastAsia="SimSun"/>
        </w:rPr>
        <w:t xml:space="preserve"> AVC level 1.1</w:t>
      </w:r>
      <w:r w:rsidRPr="00567618">
        <w:t>, IPv4, RTCP and MBR&gt;GBR bearer)</w:t>
      </w:r>
      <w:bookmarkEnd w:id="5661"/>
      <w:bookmarkEnd w:id="5662"/>
      <w:bookmarkEnd w:id="5663"/>
      <w:bookmarkEnd w:id="5664"/>
      <w:bookmarkEnd w:id="5665"/>
      <w:bookmarkEnd w:id="5666"/>
      <w:bookmarkEnd w:id="5667"/>
      <w:bookmarkEnd w:id="5668"/>
      <w:bookmarkEnd w:id="5669"/>
      <w:bookmarkEnd w:id="5670"/>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671" w:name="MCCQCTEMPBM_00000180"/>
      <w:r w:rsidRPr="00567618">
        <w:rPr>
          <w:rFonts w:ascii="Courier New" w:hAnsi="Courier New" w:cs="Courier New"/>
          <w:szCs w:val="18"/>
        </w:rPr>
        <w:t xml:space="preserve"> </w:t>
      </w:r>
      <w:bookmarkEnd w:id="5671"/>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672"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673" w:name="_MCCTEMPBM_CRPT86940831___7"/>
            <w:bookmarkEnd w:id="5672"/>
            <w:r w:rsidRPr="00567618">
              <w:rPr>
                <w:rFonts w:ascii="Arial" w:hAnsi="Arial" w:cs="Arial"/>
                <w:sz w:val="18"/>
                <w:szCs w:val="18"/>
              </w:rPr>
              <w:t>Delivery order</w:t>
            </w:r>
            <w:bookmarkEnd w:id="5673"/>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674" w:name="_MCCTEMPBM_CRPT86940832___4"/>
            <w:r w:rsidRPr="00567618">
              <w:rPr>
                <w:rFonts w:ascii="Arial" w:hAnsi="Arial" w:cs="Arial"/>
                <w:sz w:val="18"/>
                <w:szCs w:val="18"/>
              </w:rPr>
              <w:t>No</w:t>
            </w:r>
            <w:bookmarkEnd w:id="5674"/>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675" w:name="_MCCTEMPBM_CRPT86940833___7"/>
            <w:r w:rsidRPr="00567618">
              <w:rPr>
                <w:rFonts w:ascii="Arial" w:hAnsi="Arial" w:cs="Arial"/>
                <w:sz w:val="18"/>
                <w:szCs w:val="18"/>
              </w:rPr>
              <w:t>The application should handle packet reordering.</w:t>
            </w:r>
            <w:bookmarkEnd w:id="5675"/>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676" w:name="_MCCTEMPBM_CRPT86940834___7"/>
            <w:r w:rsidRPr="00567618">
              <w:rPr>
                <w:rFonts w:ascii="Arial" w:hAnsi="Arial" w:cs="Arial"/>
                <w:sz w:val="18"/>
                <w:szCs w:val="18"/>
              </w:rPr>
              <w:t>Maximum SDU size (octets)</w:t>
            </w:r>
            <w:bookmarkEnd w:id="5676"/>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677" w:name="_MCCTEMPBM_CRPT86940835___4"/>
            <w:r w:rsidRPr="00567618">
              <w:rPr>
                <w:rFonts w:ascii="Arial" w:hAnsi="Arial" w:cs="Arial"/>
                <w:sz w:val="18"/>
                <w:szCs w:val="18"/>
              </w:rPr>
              <w:t>1400</w:t>
            </w:r>
            <w:bookmarkEnd w:id="5677"/>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678" w:name="_MCCTEMPBM_CRPT86940836___7"/>
            <w:r w:rsidRPr="00567618">
              <w:rPr>
                <w:rFonts w:ascii="Arial" w:hAnsi="Arial" w:cs="Arial"/>
                <w:sz w:val="18"/>
                <w:szCs w:val="18"/>
              </w:rPr>
              <w:t>Maximum size of IP packets</w:t>
            </w:r>
            <w:bookmarkEnd w:id="5678"/>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679" w:name="_MCCTEMPBM_CRPT86940837___7"/>
            <w:r w:rsidRPr="00567618">
              <w:rPr>
                <w:rFonts w:ascii="Arial" w:hAnsi="Arial" w:cs="Arial"/>
                <w:sz w:val="18"/>
                <w:szCs w:val="18"/>
              </w:rPr>
              <w:t>Delivery of erroneous SDUs</w:t>
            </w:r>
            <w:bookmarkEnd w:id="5679"/>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680" w:name="_MCCTEMPBM_CRPT86940838___4"/>
            <w:r w:rsidRPr="00567618">
              <w:rPr>
                <w:rFonts w:ascii="Arial" w:hAnsi="Arial" w:cs="Arial"/>
                <w:sz w:val="18"/>
                <w:szCs w:val="18"/>
              </w:rPr>
              <w:t>No</w:t>
            </w:r>
            <w:bookmarkEnd w:id="5680"/>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681" w:name="_MCCTEMPBM_CRPT86940839___7"/>
            <w:r w:rsidRPr="00567618">
              <w:rPr>
                <w:rFonts w:ascii="Arial" w:hAnsi="Arial" w:cs="Arial"/>
                <w:sz w:val="18"/>
                <w:szCs w:val="18"/>
              </w:rPr>
              <w:t>Residual BER</w:t>
            </w:r>
            <w:bookmarkEnd w:id="5681"/>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682"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682"/>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683"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683"/>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684" w:name="_MCCTEMPBM_CRPT86940842___7"/>
            <w:r w:rsidRPr="00567618">
              <w:rPr>
                <w:rFonts w:ascii="Arial" w:hAnsi="Arial" w:cs="Arial"/>
                <w:sz w:val="18"/>
                <w:szCs w:val="18"/>
              </w:rPr>
              <w:t>SDU error ratio</w:t>
            </w:r>
            <w:bookmarkEnd w:id="5684"/>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685"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685"/>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686" w:name="_MCCTEMPBM_CRPT86940844___7"/>
            <w:r w:rsidRPr="00567618">
              <w:rPr>
                <w:rFonts w:ascii="Arial" w:hAnsi="Arial" w:cs="Arial"/>
                <w:sz w:val="18"/>
                <w:szCs w:val="18"/>
              </w:rPr>
              <w:t>A packet loss rate of 0.7 % per wireless link is in general sufficient for video services</w:t>
            </w:r>
            <w:bookmarkEnd w:id="5686"/>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687" w:name="_MCCTEMPBM_CRPT86940845___7"/>
            <w:r w:rsidRPr="00567618">
              <w:rPr>
                <w:rFonts w:ascii="Arial" w:hAnsi="Arial" w:cs="Arial"/>
                <w:sz w:val="18"/>
                <w:szCs w:val="18"/>
              </w:rPr>
              <w:t>Transfer delay (ms)</w:t>
            </w:r>
            <w:bookmarkEnd w:id="5687"/>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688" w:name="_MCCTEMPBM_CRPT86940846___4"/>
            <w:r w:rsidRPr="00567618">
              <w:rPr>
                <w:rFonts w:ascii="Arial" w:hAnsi="Arial" w:cs="Arial"/>
                <w:sz w:val="18"/>
                <w:szCs w:val="18"/>
              </w:rPr>
              <w:t>170 ms</w:t>
            </w:r>
            <w:bookmarkEnd w:id="5688"/>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689"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689"/>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690" w:name="_MCCTEMPBM_CRPT86940848___7"/>
            <w:bookmarkStart w:id="5691" w:name="_MCCTEMPBM_CRPT86940850___7" w:colFirst="2" w:colLast="2"/>
            <w:r w:rsidRPr="00567618">
              <w:rPr>
                <w:rFonts w:ascii="Arial" w:hAnsi="Arial" w:cs="Arial"/>
                <w:sz w:val="18"/>
                <w:szCs w:val="18"/>
              </w:rPr>
              <w:t>Guaranteed bitrate for uplink (kbps)</w:t>
            </w:r>
            <w:bookmarkEnd w:id="5690"/>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692" w:name="_MCCTEMPBM_CRPT86940849___4"/>
            <w:r w:rsidRPr="00567618">
              <w:rPr>
                <w:rFonts w:ascii="Arial" w:hAnsi="Arial" w:cs="Arial"/>
                <w:sz w:val="18"/>
                <w:szCs w:val="18"/>
              </w:rPr>
              <w:t>72</w:t>
            </w:r>
            <w:bookmarkEnd w:id="5692"/>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693" w:name="_MCCTEMPBM_CRPT86940851___7"/>
            <w:bookmarkStart w:id="5694" w:name="_MCCTEMPBM_CRPT86940853___7" w:colFirst="2" w:colLast="2"/>
            <w:bookmarkEnd w:id="5691"/>
            <w:r w:rsidRPr="00567618">
              <w:rPr>
                <w:rFonts w:ascii="Arial" w:hAnsi="Arial" w:cs="Arial"/>
                <w:sz w:val="18"/>
                <w:szCs w:val="18"/>
              </w:rPr>
              <w:t>Maximum bitrate for uplink (kbps)</w:t>
            </w:r>
            <w:bookmarkEnd w:id="5693"/>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695" w:name="_MCCTEMPBM_CRPT86940852___4"/>
            <w:r w:rsidRPr="00567618">
              <w:rPr>
                <w:rFonts w:ascii="Arial" w:hAnsi="Arial" w:cs="Arial"/>
                <w:sz w:val="18"/>
                <w:szCs w:val="18"/>
              </w:rPr>
              <w:t>208</w:t>
            </w:r>
            <w:bookmarkEnd w:id="5695"/>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696" w:name="_MCCTEMPBM_CRPT86940854___7"/>
            <w:bookmarkStart w:id="5697" w:name="_MCCTEMPBM_CRPT86940856___7" w:colFirst="2" w:colLast="2"/>
            <w:bookmarkEnd w:id="5694"/>
            <w:r w:rsidRPr="00567618">
              <w:rPr>
                <w:rFonts w:ascii="Arial" w:hAnsi="Arial" w:cs="Arial"/>
                <w:sz w:val="18"/>
                <w:szCs w:val="18"/>
              </w:rPr>
              <w:t>Guaranteed bitrate for downlink (kbps)</w:t>
            </w:r>
            <w:bookmarkEnd w:id="5696"/>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698" w:name="_MCCTEMPBM_CRPT86940855___4"/>
            <w:r w:rsidRPr="00567618">
              <w:rPr>
                <w:rFonts w:ascii="Arial" w:hAnsi="Arial" w:cs="Arial"/>
                <w:sz w:val="18"/>
                <w:szCs w:val="18"/>
              </w:rPr>
              <w:t>72</w:t>
            </w:r>
            <w:bookmarkEnd w:id="5698"/>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699" w:name="_MCCTEMPBM_CRPT86940857___7"/>
            <w:bookmarkStart w:id="5700" w:name="_MCCTEMPBM_CRPT86940859___7" w:colFirst="2" w:colLast="2"/>
            <w:bookmarkEnd w:id="5697"/>
            <w:r w:rsidRPr="00567618">
              <w:rPr>
                <w:rFonts w:ascii="Arial" w:hAnsi="Arial" w:cs="Arial"/>
                <w:sz w:val="18"/>
                <w:szCs w:val="18"/>
              </w:rPr>
              <w:t>Maximum bitrate for downlink (kbps)</w:t>
            </w:r>
            <w:bookmarkEnd w:id="5699"/>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701" w:name="_MCCTEMPBM_CRPT86940858___4"/>
            <w:r w:rsidRPr="00567618">
              <w:rPr>
                <w:rFonts w:ascii="Arial" w:hAnsi="Arial" w:cs="Arial"/>
                <w:sz w:val="18"/>
                <w:szCs w:val="18"/>
              </w:rPr>
              <w:t>208</w:t>
            </w:r>
            <w:bookmarkEnd w:id="5701"/>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702" w:name="_MCCTEMPBM_CRPT86940860___7"/>
            <w:bookmarkEnd w:id="5700"/>
            <w:r w:rsidRPr="00567618">
              <w:rPr>
                <w:rFonts w:ascii="Arial" w:hAnsi="Arial" w:cs="Arial"/>
                <w:sz w:val="18"/>
                <w:szCs w:val="18"/>
              </w:rPr>
              <w:t>Allocation/Retention priority</w:t>
            </w:r>
            <w:bookmarkEnd w:id="5702"/>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703" w:name="_MCCTEMPBM_CRPT86940861___4"/>
            <w:r w:rsidRPr="00567618">
              <w:rPr>
                <w:rFonts w:ascii="Arial" w:hAnsi="Arial" w:cs="Arial"/>
                <w:sz w:val="18"/>
                <w:szCs w:val="18"/>
              </w:rPr>
              <w:t>subscribed value</w:t>
            </w:r>
            <w:bookmarkEnd w:id="5703"/>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704"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704"/>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705" w:name="_MCCTEMPBM_CRPT86940863___7"/>
            <w:r w:rsidRPr="00567618">
              <w:rPr>
                <w:rFonts w:ascii="Arial" w:hAnsi="Arial"/>
                <w:sz w:val="18"/>
              </w:rPr>
              <w:t>Source statistics descriptor</w:t>
            </w:r>
            <w:bookmarkEnd w:id="5705"/>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706" w:name="_MCCTEMPBM_CRPT86940864___4"/>
            <w:r w:rsidRPr="00567618">
              <w:rPr>
                <w:rFonts w:ascii="Arial" w:hAnsi="Arial"/>
                <w:sz w:val="18"/>
              </w:rPr>
              <w:t>‘unknown'</w:t>
            </w:r>
            <w:bookmarkEnd w:id="5706"/>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707" w:name="_Toc26369657"/>
      <w:bookmarkStart w:id="5708" w:name="_Toc36227539"/>
      <w:bookmarkStart w:id="5709" w:name="_Toc36228554"/>
      <w:bookmarkStart w:id="5710" w:name="_Toc36229181"/>
      <w:bookmarkStart w:id="5711" w:name="_Toc68847501"/>
      <w:bookmarkStart w:id="5712" w:name="_Toc74611436"/>
      <w:bookmarkStart w:id="5713" w:name="_Toc75566715"/>
      <w:bookmarkStart w:id="5714" w:name="_Toc89790267"/>
      <w:bookmarkStart w:id="5715" w:name="_Toc99466905"/>
      <w:bookmarkStart w:id="5716" w:name="_Toc170383050"/>
      <w:r w:rsidRPr="00567618">
        <w:t>E.15</w:t>
      </w:r>
      <w:r w:rsidRPr="00567618">
        <w:tab/>
        <w:t>Bi-directional speech (AMR, IPv6, RTCP and MBR&gt;GBR bearer)</w:t>
      </w:r>
      <w:bookmarkEnd w:id="5707"/>
      <w:bookmarkEnd w:id="5708"/>
      <w:bookmarkEnd w:id="5709"/>
      <w:bookmarkEnd w:id="5710"/>
      <w:bookmarkEnd w:id="5711"/>
      <w:bookmarkEnd w:id="5712"/>
      <w:bookmarkEnd w:id="5713"/>
      <w:bookmarkEnd w:id="5714"/>
      <w:bookmarkEnd w:id="5715"/>
      <w:bookmarkEnd w:id="5716"/>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717" w:name="_MCCTEMPBM_CRPT86940865___4"/>
            <w:r w:rsidRPr="00567618">
              <w:t>The application should handle packet reordering.</w:t>
            </w:r>
            <w:bookmarkEnd w:id="5717"/>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718" w:name="_MCCTEMPBM_CRPT86940866___4"/>
            <w:r w:rsidRPr="00567618">
              <w:t>Maximum size of IP packets</w:t>
            </w:r>
            <w:bookmarkEnd w:id="5718"/>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719" w:name="_MCCTEMPBM_CRPT86940867___4"/>
            <w:r w:rsidRPr="00567618">
              <w:t>Reflects the desire to have a medium level of protection to achieve an acceptable compromise between packet loss rate and speech transport delay and delay variation.</w:t>
            </w:r>
            <w:bookmarkEnd w:id="5719"/>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720" w:name="_MCCTEMPBM_CRPT86940868___4"/>
            <w:r w:rsidRPr="00567618">
              <w:t>A packet loss rate of 0.7 % per wireless link is in general sufficient for speech services</w:t>
            </w:r>
            <w:bookmarkEnd w:id="5720"/>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721"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21"/>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722" w:name="_MCCTEMPBM_CRPT86940870___4"/>
            <w:r w:rsidRPr="00567618">
              <w:t>The total bit-rate of AMR5.9 including IP/UDP/RTP overhead and 5 % for RTCP.</w:t>
            </w:r>
            <w:bookmarkEnd w:id="5722"/>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723" w:name="_MCCTEMPBM_CRPT86940871___4"/>
            <w:r w:rsidRPr="00567618">
              <w:t>The total bit-rate of AMR12.2 including IP/UDP/RTP overhead and 5 % for RTCP.</w:t>
            </w:r>
            <w:bookmarkEnd w:id="5723"/>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724" w:name="_MCCTEMPBM_CRPT86940872___4"/>
            <w:r w:rsidRPr="00567618">
              <w:t>The total bit-rate of AMR5.9 including IP/UDP/RTP overhead and 5 % for RTCP.</w:t>
            </w:r>
            <w:bookmarkEnd w:id="5724"/>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725" w:name="_MCCTEMPBM_CRPT86940873___4"/>
            <w:r w:rsidRPr="00567618">
              <w:t>The total bit-rate of AMR12.2 including IP/UDP/RTP overhead and 5 % for RTCP.</w:t>
            </w:r>
            <w:bookmarkEnd w:id="5725"/>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726"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726"/>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727" w:name="_Toc26369658"/>
      <w:bookmarkStart w:id="5728" w:name="_Toc36227540"/>
      <w:bookmarkStart w:id="5729" w:name="_Toc36228555"/>
      <w:bookmarkStart w:id="5730" w:name="_Toc36229182"/>
      <w:bookmarkStart w:id="5731" w:name="_Toc68847502"/>
      <w:bookmarkStart w:id="5732" w:name="_Toc74611437"/>
      <w:bookmarkStart w:id="5733" w:name="_Toc75566716"/>
      <w:bookmarkStart w:id="5734" w:name="_Toc89790268"/>
      <w:bookmarkStart w:id="5735" w:name="_Toc99466906"/>
      <w:bookmarkStart w:id="5736" w:name="_Toc170383051"/>
      <w:r w:rsidRPr="00567618">
        <w:t>E.16</w:t>
      </w:r>
      <w:r w:rsidRPr="00567618">
        <w:tab/>
        <w:t>Bi-directional speech (AMR-WB, IPv6, RTCP and MBR&gt;GBR bearer)</w:t>
      </w:r>
      <w:bookmarkEnd w:id="5727"/>
      <w:bookmarkEnd w:id="5728"/>
      <w:bookmarkEnd w:id="5729"/>
      <w:bookmarkEnd w:id="5730"/>
      <w:bookmarkEnd w:id="5731"/>
      <w:bookmarkEnd w:id="5732"/>
      <w:bookmarkEnd w:id="5733"/>
      <w:bookmarkEnd w:id="5734"/>
      <w:bookmarkEnd w:id="5735"/>
      <w:bookmarkEnd w:id="5736"/>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737" w:name="_MCCTEMPBM_CRPT86940875___4"/>
            <w:r w:rsidRPr="00567618">
              <w:t>The application should handle packet reordering.</w:t>
            </w:r>
            <w:bookmarkEnd w:id="5737"/>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738" w:name="_MCCTEMPBM_CRPT86940876___4"/>
            <w:r w:rsidRPr="00567618">
              <w:t>Maximum size of IP packets</w:t>
            </w:r>
            <w:bookmarkEnd w:id="5738"/>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739" w:name="_MCCTEMPBM_CRPT86940877___4"/>
            <w:r w:rsidRPr="00567618">
              <w:t>Reflects the desire to have a medium level of protection to achieve an acceptable compromise between packet loss rate and speech transport delay and delay variation.</w:t>
            </w:r>
            <w:bookmarkEnd w:id="5739"/>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740" w:name="_MCCTEMPBM_CRPT86940878___4"/>
            <w:r w:rsidRPr="00567618">
              <w:t>A packet loss rate of 0.7 % per wireless link is in general sufficient for speech services</w:t>
            </w:r>
            <w:bookmarkEnd w:id="5740"/>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741"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41"/>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742" w:name="_MCCTEMPBM_CRPT86940880___4"/>
            <w:r w:rsidRPr="00567618">
              <w:t>The total bit-rate of AMR-WB8.85 including IP/UDP/RTP overhead + 5 % for RTCP.</w:t>
            </w:r>
            <w:bookmarkEnd w:id="5742"/>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743" w:name="_MCCTEMPBM_CRPT86940881___4"/>
            <w:r w:rsidRPr="00567618">
              <w:t>The total bit-rate of AMR-WB23.85 including IP/UDP/RTP overhead and 5 % for RTCP.</w:t>
            </w:r>
            <w:bookmarkEnd w:id="5743"/>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744" w:name="_MCCTEMPBM_CRPT86940882___4"/>
            <w:r w:rsidRPr="00567618">
              <w:t>The total bit-rate of AMR-WB8.85 including IP/UDP/RTP overhead and 5 % for RTCP.</w:t>
            </w:r>
            <w:bookmarkEnd w:id="5744"/>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745" w:name="_MCCTEMPBM_CRPT86940883___4"/>
            <w:r w:rsidRPr="00567618">
              <w:t>The total bit-rate of AMR-WB23.85 including IP/UDP/RTP overhead and 5 % for RTCP.</w:t>
            </w:r>
            <w:bookmarkEnd w:id="5745"/>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746"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746"/>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747" w:name="_Toc26369659"/>
      <w:bookmarkStart w:id="5748" w:name="_Toc36227541"/>
      <w:bookmarkStart w:id="5749" w:name="_Toc36228556"/>
      <w:bookmarkStart w:id="5750" w:name="_Toc36229183"/>
      <w:bookmarkStart w:id="5751" w:name="_Toc68847503"/>
      <w:bookmarkStart w:id="5752" w:name="_Toc74611438"/>
      <w:bookmarkStart w:id="5753" w:name="_Toc75566717"/>
      <w:bookmarkStart w:id="5754" w:name="_Toc89790269"/>
      <w:bookmarkStart w:id="5755" w:name="_Toc99466907"/>
      <w:bookmarkStart w:id="5756" w:name="_Toc170383052"/>
      <w:r w:rsidRPr="00567618">
        <w:t>E.17</w:t>
      </w:r>
      <w:r w:rsidRPr="00567618">
        <w:tab/>
        <w:t>Void</w:t>
      </w:r>
      <w:bookmarkEnd w:id="5747"/>
      <w:bookmarkEnd w:id="5748"/>
      <w:bookmarkEnd w:id="5749"/>
      <w:bookmarkEnd w:id="5750"/>
      <w:bookmarkEnd w:id="5751"/>
      <w:bookmarkEnd w:id="5752"/>
      <w:bookmarkEnd w:id="5753"/>
      <w:bookmarkEnd w:id="5754"/>
      <w:bookmarkEnd w:id="5755"/>
      <w:bookmarkEnd w:id="5756"/>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757" w:name="_Toc26369660"/>
      <w:bookmarkStart w:id="5758" w:name="_Toc36227542"/>
      <w:bookmarkStart w:id="5759" w:name="_Toc36228557"/>
      <w:bookmarkStart w:id="5760" w:name="_Toc36229184"/>
      <w:bookmarkStart w:id="5761" w:name="_Toc68847504"/>
      <w:bookmarkStart w:id="5762" w:name="_Toc74611439"/>
      <w:bookmarkStart w:id="5763" w:name="_Toc75566718"/>
      <w:bookmarkStart w:id="5764" w:name="_Toc89790270"/>
      <w:bookmarkStart w:id="5765" w:name="_Toc99466908"/>
      <w:bookmarkStart w:id="5766" w:name="_Toc170383053"/>
      <w:r w:rsidRPr="00567618">
        <w:t>E.18</w:t>
      </w:r>
      <w:r w:rsidRPr="00567618">
        <w:tab/>
        <w:t>Bi-directional video (H.264</w:t>
      </w:r>
      <w:r w:rsidRPr="00567618">
        <w:rPr>
          <w:rFonts w:eastAsia="SimSun"/>
        </w:rPr>
        <w:t xml:space="preserve"> AVC level 1.1</w:t>
      </w:r>
      <w:r w:rsidRPr="00567618">
        <w:t>, IPv6, RTCP and MBR&gt;GBR bearer)</w:t>
      </w:r>
      <w:bookmarkEnd w:id="5757"/>
      <w:bookmarkEnd w:id="5758"/>
      <w:bookmarkEnd w:id="5759"/>
      <w:bookmarkEnd w:id="5760"/>
      <w:bookmarkEnd w:id="5761"/>
      <w:bookmarkEnd w:id="5762"/>
      <w:bookmarkEnd w:id="5763"/>
      <w:bookmarkEnd w:id="5764"/>
      <w:bookmarkEnd w:id="5765"/>
      <w:bookmarkEnd w:id="5766"/>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767" w:name="MCCQCTEMPBM_00000181"/>
      <w:r w:rsidRPr="00567618">
        <w:rPr>
          <w:rFonts w:ascii="Courier New" w:hAnsi="Courier New" w:cs="Courier New"/>
          <w:szCs w:val="18"/>
        </w:rPr>
        <w:t xml:space="preserve"> </w:t>
      </w:r>
      <w:bookmarkEnd w:id="5767"/>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768" w:name="_MCCTEMPBM_CRPT86940885___4"/>
            <w:r w:rsidRPr="00567618">
              <w:t>The application should handle packet reordering.</w:t>
            </w:r>
            <w:bookmarkEnd w:id="5768"/>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769" w:name="_MCCTEMPBM_CRPT86940886___4"/>
            <w:r w:rsidRPr="00567618">
              <w:t>Maximum size of IP packets</w:t>
            </w:r>
            <w:bookmarkEnd w:id="5769"/>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770" w:name="_MCCTEMPBM_CRPT86940887___4"/>
            <w:r w:rsidRPr="00567618">
              <w:t>Reflects the desire to have a medium level of protection to achieve an acceptable compromise between packet loss rate and speech transport delay and delay variation.</w:t>
            </w:r>
            <w:bookmarkEnd w:id="5770"/>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771" w:name="_MCCTEMPBM_CRPT86940888___4"/>
            <w:r w:rsidRPr="00567618">
              <w:t>A packet loss rate of 0.7 % per wireless link is in general sufficient for video services</w:t>
            </w:r>
            <w:bookmarkEnd w:id="5771"/>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772"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72"/>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773"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774" w:name="_MCCTEMPBM_CRPT86940891___4" w:colFirst="2" w:colLast="2"/>
            <w:bookmarkEnd w:id="5773"/>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775" w:name="_MCCTEMPBM_CRPT86940892___4" w:colFirst="2" w:colLast="2"/>
            <w:bookmarkEnd w:id="5774"/>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776" w:name="_MCCTEMPBM_CRPT86940893___4" w:colFirst="2" w:colLast="2"/>
            <w:bookmarkEnd w:id="5775"/>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776"/>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777"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77"/>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778" w:name="_Toc26369661"/>
      <w:bookmarkStart w:id="5779" w:name="_Toc36227543"/>
      <w:bookmarkStart w:id="5780" w:name="_Toc36228558"/>
      <w:bookmarkStart w:id="5781" w:name="_Toc36229185"/>
      <w:bookmarkStart w:id="5782" w:name="_Toc68847505"/>
      <w:bookmarkStart w:id="5783" w:name="_Toc74611440"/>
      <w:bookmarkStart w:id="5784" w:name="_Toc75566719"/>
      <w:bookmarkStart w:id="5785" w:name="_Toc89790271"/>
      <w:bookmarkStart w:id="5786" w:name="_Toc99466909"/>
      <w:bookmarkStart w:id="5787" w:name="_Toc170383054"/>
      <w:r w:rsidRPr="00567618">
        <w:rPr>
          <w:rFonts w:eastAsia="SimSun"/>
        </w:rPr>
        <w:t>E.19</w:t>
      </w:r>
      <w:r w:rsidRPr="00567618">
        <w:rPr>
          <w:rFonts w:eastAsia="SimSun"/>
        </w:rPr>
        <w:tab/>
        <w:t>Bi-directional video (H.264 AVC level 1.2, 384 kbps, IPv4, RTCP and MBR=GBR bearer)</w:t>
      </w:r>
      <w:bookmarkEnd w:id="5778"/>
      <w:bookmarkEnd w:id="5779"/>
      <w:bookmarkEnd w:id="5780"/>
      <w:bookmarkEnd w:id="5781"/>
      <w:bookmarkEnd w:id="5782"/>
      <w:bookmarkEnd w:id="5783"/>
      <w:bookmarkEnd w:id="5784"/>
      <w:bookmarkEnd w:id="5785"/>
      <w:bookmarkEnd w:id="5786"/>
      <w:bookmarkEnd w:id="5787"/>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788" w:name="MCCQCTEMPBM_00000182"/>
      <w:r w:rsidRPr="00567618">
        <w:rPr>
          <w:rFonts w:ascii="Courier New" w:hAnsi="Courier New" w:cs="Courier New"/>
          <w:szCs w:val="18"/>
        </w:rPr>
        <w:t xml:space="preserve"> </w:t>
      </w:r>
      <w:bookmarkEnd w:id="5788"/>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789"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790" w:name="_MCCTEMPBM_CRPT86940896___7"/>
            <w:bookmarkEnd w:id="5789"/>
            <w:r w:rsidRPr="00567618">
              <w:rPr>
                <w:rFonts w:ascii="Arial" w:hAnsi="Arial"/>
                <w:sz w:val="18"/>
                <w:szCs w:val="18"/>
              </w:rPr>
              <w:t>Delivery order</w:t>
            </w:r>
            <w:bookmarkEnd w:id="5790"/>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791" w:name="_MCCTEMPBM_CRPT86940897___4"/>
            <w:r w:rsidRPr="00567618">
              <w:rPr>
                <w:rFonts w:ascii="Arial" w:hAnsi="Arial"/>
                <w:sz w:val="18"/>
                <w:szCs w:val="18"/>
              </w:rPr>
              <w:t>No</w:t>
            </w:r>
            <w:bookmarkEnd w:id="5791"/>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792" w:name="_MCCTEMPBM_CRPT86940898___7"/>
            <w:r w:rsidRPr="00567618">
              <w:rPr>
                <w:rFonts w:ascii="Arial" w:hAnsi="Arial"/>
                <w:sz w:val="18"/>
                <w:szCs w:val="18"/>
              </w:rPr>
              <w:t>The application should handle packet reordering.</w:t>
            </w:r>
            <w:bookmarkEnd w:id="5792"/>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793" w:name="_MCCTEMPBM_CRPT86940899___7"/>
            <w:r w:rsidRPr="00567618">
              <w:rPr>
                <w:rFonts w:ascii="Arial" w:hAnsi="Arial"/>
                <w:sz w:val="18"/>
                <w:szCs w:val="18"/>
              </w:rPr>
              <w:t>Maximum SDU size (octets)</w:t>
            </w:r>
            <w:bookmarkEnd w:id="5793"/>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794" w:name="_MCCTEMPBM_CRPT86940900___4"/>
            <w:r w:rsidRPr="00567618">
              <w:rPr>
                <w:rFonts w:ascii="Arial" w:hAnsi="Arial"/>
                <w:sz w:val="18"/>
                <w:szCs w:val="18"/>
              </w:rPr>
              <w:t>1400</w:t>
            </w:r>
            <w:bookmarkEnd w:id="5794"/>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795" w:name="_MCCTEMPBM_CRPT86940901___7"/>
            <w:r w:rsidRPr="00567618">
              <w:rPr>
                <w:rFonts w:ascii="Arial" w:hAnsi="Arial"/>
                <w:sz w:val="18"/>
                <w:szCs w:val="18"/>
              </w:rPr>
              <w:t>Maximum size of IP packets</w:t>
            </w:r>
            <w:bookmarkEnd w:id="5795"/>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796" w:name="_MCCTEMPBM_CRPT86940902___7"/>
            <w:r w:rsidRPr="00567618">
              <w:rPr>
                <w:rFonts w:ascii="Arial" w:hAnsi="Arial"/>
                <w:sz w:val="18"/>
                <w:szCs w:val="18"/>
              </w:rPr>
              <w:t>Delivery of erroneous SDUs</w:t>
            </w:r>
            <w:bookmarkEnd w:id="5796"/>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797" w:name="_MCCTEMPBM_CRPT86940903___4"/>
            <w:r w:rsidRPr="00567618">
              <w:rPr>
                <w:rFonts w:ascii="Arial" w:hAnsi="Arial"/>
                <w:sz w:val="18"/>
                <w:szCs w:val="18"/>
              </w:rPr>
              <w:t>No</w:t>
            </w:r>
            <w:bookmarkEnd w:id="5797"/>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798" w:name="_MCCTEMPBM_CRPT86940904___7"/>
            <w:r w:rsidRPr="00567618">
              <w:rPr>
                <w:rFonts w:ascii="Arial" w:hAnsi="Arial"/>
                <w:sz w:val="18"/>
                <w:szCs w:val="18"/>
              </w:rPr>
              <w:t>Residual BER</w:t>
            </w:r>
            <w:bookmarkEnd w:id="5798"/>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799" w:name="_MCCTEMPBM_CRPT86940905___4"/>
            <w:r w:rsidRPr="00567618">
              <w:rPr>
                <w:rFonts w:ascii="Arial" w:hAnsi="Arial"/>
                <w:sz w:val="18"/>
                <w:szCs w:val="18"/>
              </w:rPr>
              <w:t>10</w:t>
            </w:r>
            <w:r w:rsidRPr="00567618">
              <w:rPr>
                <w:rFonts w:ascii="Arial" w:hAnsi="Arial"/>
                <w:sz w:val="18"/>
                <w:szCs w:val="18"/>
                <w:vertAlign w:val="superscript"/>
              </w:rPr>
              <w:t>-5</w:t>
            </w:r>
            <w:bookmarkEnd w:id="5799"/>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800"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00"/>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801" w:name="_MCCTEMPBM_CRPT86940907___7"/>
            <w:r w:rsidRPr="00567618">
              <w:rPr>
                <w:rFonts w:ascii="Arial" w:hAnsi="Arial"/>
                <w:sz w:val="18"/>
                <w:szCs w:val="18"/>
              </w:rPr>
              <w:t>SDU error ratio</w:t>
            </w:r>
            <w:bookmarkEnd w:id="5801"/>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802"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02"/>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803" w:name="_MCCTEMPBM_CRPT86940909___7"/>
            <w:r w:rsidRPr="00567618">
              <w:rPr>
                <w:rFonts w:ascii="Arial" w:hAnsi="Arial"/>
                <w:sz w:val="18"/>
                <w:szCs w:val="18"/>
              </w:rPr>
              <w:t>A packet loss rate of 0.7 % per wireless link is in general sufficient for video services</w:t>
            </w:r>
            <w:bookmarkEnd w:id="5803"/>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804" w:name="_MCCTEMPBM_CRPT86940910___7"/>
            <w:r w:rsidRPr="00567618">
              <w:rPr>
                <w:rFonts w:ascii="Arial" w:hAnsi="Arial"/>
                <w:sz w:val="18"/>
                <w:szCs w:val="18"/>
              </w:rPr>
              <w:t>Transfer delay (ms)</w:t>
            </w:r>
            <w:bookmarkEnd w:id="5804"/>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805" w:name="_MCCTEMPBM_CRPT86940911___4"/>
            <w:r w:rsidRPr="00567618">
              <w:rPr>
                <w:rFonts w:ascii="Arial" w:hAnsi="Arial"/>
                <w:sz w:val="18"/>
                <w:szCs w:val="18"/>
              </w:rPr>
              <w:t>170 ms</w:t>
            </w:r>
            <w:bookmarkEnd w:id="5805"/>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806"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806"/>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807" w:name="_MCCTEMPBM_CRPT86940913___7"/>
            <w:bookmarkStart w:id="5808" w:name="_MCCTEMPBM_CRPT86940915___7" w:colFirst="2" w:colLast="2"/>
            <w:r w:rsidRPr="00567618">
              <w:rPr>
                <w:rFonts w:ascii="Arial" w:hAnsi="Arial"/>
                <w:sz w:val="18"/>
                <w:szCs w:val="18"/>
              </w:rPr>
              <w:t>Guaranteed bitrate for uplink (kbps)</w:t>
            </w:r>
            <w:bookmarkEnd w:id="5807"/>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809" w:name="_MCCTEMPBM_CRPT86940914___4"/>
            <w:r w:rsidRPr="00567618">
              <w:rPr>
                <w:rFonts w:ascii="Arial" w:hAnsi="Arial"/>
                <w:sz w:val="18"/>
                <w:szCs w:val="18"/>
              </w:rPr>
              <w:t>408</w:t>
            </w:r>
            <w:bookmarkEnd w:id="5809"/>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810" w:name="_MCCTEMPBM_CRPT86940916___7"/>
            <w:bookmarkEnd w:id="5808"/>
            <w:r w:rsidRPr="00567618">
              <w:rPr>
                <w:rFonts w:ascii="Arial" w:hAnsi="Arial"/>
                <w:sz w:val="18"/>
                <w:szCs w:val="18"/>
              </w:rPr>
              <w:t>Maximum bitrate for uplink (kbps)</w:t>
            </w:r>
            <w:bookmarkEnd w:id="5810"/>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811" w:name="_MCCTEMPBM_CRPT86940917___4"/>
            <w:r w:rsidRPr="00567618">
              <w:rPr>
                <w:rFonts w:ascii="Arial" w:hAnsi="Arial"/>
                <w:sz w:val="18"/>
                <w:szCs w:val="18"/>
              </w:rPr>
              <w:t>408</w:t>
            </w:r>
            <w:bookmarkEnd w:id="5811"/>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812" w:name="_MCCTEMPBM_CRPT86940918___7"/>
            <w:r w:rsidRPr="00567618">
              <w:rPr>
                <w:rFonts w:ascii="Arial" w:hAnsi="Arial"/>
                <w:sz w:val="18"/>
                <w:szCs w:val="18"/>
              </w:rPr>
              <w:t>The same as the guaranteed bitrate.</w:t>
            </w:r>
            <w:bookmarkEnd w:id="5812"/>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813" w:name="_MCCTEMPBM_CRPT86940919___7"/>
            <w:bookmarkStart w:id="5814" w:name="_MCCTEMPBM_CRPT86940921___7" w:colFirst="2" w:colLast="2"/>
            <w:r w:rsidRPr="00567618">
              <w:rPr>
                <w:rFonts w:ascii="Arial" w:hAnsi="Arial"/>
                <w:sz w:val="18"/>
                <w:szCs w:val="18"/>
              </w:rPr>
              <w:t>Guaranteed bitrate for downlink (kbps)</w:t>
            </w:r>
            <w:bookmarkEnd w:id="5813"/>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815" w:name="_MCCTEMPBM_CRPT86940920___4"/>
            <w:r w:rsidRPr="00567618">
              <w:rPr>
                <w:rFonts w:ascii="Arial" w:hAnsi="Arial"/>
                <w:sz w:val="18"/>
                <w:szCs w:val="18"/>
              </w:rPr>
              <w:t>408</w:t>
            </w:r>
            <w:bookmarkEnd w:id="5815"/>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816" w:name="_MCCTEMPBM_CRPT86940922___7"/>
            <w:bookmarkEnd w:id="5814"/>
            <w:r w:rsidRPr="00567618">
              <w:rPr>
                <w:rFonts w:ascii="Arial" w:hAnsi="Arial"/>
                <w:sz w:val="18"/>
                <w:szCs w:val="18"/>
              </w:rPr>
              <w:t>Maximum bitrate for downlink (kbps)</w:t>
            </w:r>
            <w:bookmarkEnd w:id="5816"/>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817" w:name="_MCCTEMPBM_CRPT86940923___4"/>
            <w:r w:rsidRPr="00567618">
              <w:rPr>
                <w:rFonts w:ascii="Arial" w:hAnsi="Arial"/>
                <w:sz w:val="18"/>
                <w:szCs w:val="18"/>
              </w:rPr>
              <w:t>408</w:t>
            </w:r>
            <w:bookmarkEnd w:id="5817"/>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818" w:name="_MCCTEMPBM_CRPT86940924___7"/>
            <w:r w:rsidRPr="00567618">
              <w:rPr>
                <w:rFonts w:ascii="Arial" w:hAnsi="Arial"/>
                <w:sz w:val="18"/>
                <w:szCs w:val="18"/>
              </w:rPr>
              <w:t>The same as the guaranteed bitrate.</w:t>
            </w:r>
            <w:bookmarkEnd w:id="5818"/>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819" w:name="_MCCTEMPBM_CRPT86940925___7"/>
            <w:r w:rsidRPr="00567618">
              <w:rPr>
                <w:rFonts w:ascii="Arial" w:hAnsi="Arial"/>
                <w:sz w:val="18"/>
                <w:szCs w:val="18"/>
              </w:rPr>
              <w:t>Allocation/Retention priority</w:t>
            </w:r>
            <w:bookmarkEnd w:id="5819"/>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820" w:name="_MCCTEMPBM_CRPT86940926___4"/>
            <w:r w:rsidRPr="00567618">
              <w:rPr>
                <w:rFonts w:ascii="Arial" w:hAnsi="Arial"/>
                <w:sz w:val="18"/>
                <w:szCs w:val="18"/>
              </w:rPr>
              <w:t>subscribed value</w:t>
            </w:r>
            <w:bookmarkEnd w:id="5820"/>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821"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821"/>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822" w:name="_MCCTEMPBM_CRPT86940928___7"/>
            <w:r w:rsidRPr="00567618">
              <w:rPr>
                <w:rFonts w:ascii="Arial" w:hAnsi="Arial"/>
                <w:sz w:val="18"/>
                <w:szCs w:val="18"/>
              </w:rPr>
              <w:t>Source statistics descriptor</w:t>
            </w:r>
            <w:bookmarkEnd w:id="5822"/>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823" w:name="_MCCTEMPBM_CRPT86940929___4"/>
            <w:r w:rsidRPr="00567618">
              <w:rPr>
                <w:rFonts w:ascii="Arial" w:hAnsi="Arial"/>
                <w:sz w:val="18"/>
                <w:szCs w:val="18"/>
              </w:rPr>
              <w:t>‘unknown'</w:t>
            </w:r>
            <w:bookmarkEnd w:id="5823"/>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824" w:name="_Toc26369662"/>
      <w:bookmarkStart w:id="5825" w:name="_Toc36227544"/>
      <w:bookmarkStart w:id="5826" w:name="_Toc36228559"/>
      <w:bookmarkStart w:id="5827" w:name="_Toc36229186"/>
      <w:bookmarkStart w:id="5828" w:name="_Toc68847506"/>
      <w:bookmarkStart w:id="5829" w:name="_Toc74611441"/>
      <w:bookmarkStart w:id="5830" w:name="_Toc75566720"/>
      <w:bookmarkStart w:id="5831" w:name="_Toc89790272"/>
      <w:bookmarkStart w:id="5832" w:name="_Toc99466910"/>
      <w:bookmarkStart w:id="5833" w:name="_Toc170383055"/>
      <w:r w:rsidRPr="00567618">
        <w:rPr>
          <w:rFonts w:eastAsia="SimSun"/>
        </w:rPr>
        <w:t>E.20</w:t>
      </w:r>
      <w:r w:rsidRPr="00567618">
        <w:rPr>
          <w:rFonts w:eastAsia="SimSun"/>
        </w:rPr>
        <w:tab/>
        <w:t>Bi-directional video (H.264 AVC level 1.2, 384 kbps, IPv6, RTCP and MBR=GBR bearer)</w:t>
      </w:r>
      <w:bookmarkEnd w:id="5824"/>
      <w:bookmarkEnd w:id="5825"/>
      <w:bookmarkEnd w:id="5826"/>
      <w:bookmarkEnd w:id="5827"/>
      <w:bookmarkEnd w:id="5828"/>
      <w:bookmarkEnd w:id="5829"/>
      <w:bookmarkEnd w:id="5830"/>
      <w:bookmarkEnd w:id="5831"/>
      <w:bookmarkEnd w:id="5832"/>
      <w:bookmarkEnd w:id="5833"/>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834" w:name="MCCQCTEMPBM_00000183"/>
      <w:r w:rsidRPr="00567618">
        <w:rPr>
          <w:rFonts w:ascii="Courier New" w:hAnsi="Courier New" w:cs="Courier New"/>
          <w:szCs w:val="18"/>
        </w:rPr>
        <w:t xml:space="preserve"> </w:t>
      </w:r>
      <w:bookmarkEnd w:id="5834"/>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835"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836" w:name="_MCCTEMPBM_CRPT86940931___7"/>
            <w:bookmarkEnd w:id="5835"/>
            <w:r w:rsidRPr="00567618">
              <w:rPr>
                <w:rFonts w:ascii="Arial" w:hAnsi="Arial"/>
                <w:sz w:val="18"/>
                <w:szCs w:val="18"/>
              </w:rPr>
              <w:t>Delivery order</w:t>
            </w:r>
            <w:bookmarkEnd w:id="5836"/>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837" w:name="_MCCTEMPBM_CRPT86940932___4"/>
            <w:r w:rsidRPr="00567618">
              <w:rPr>
                <w:rFonts w:ascii="Arial" w:hAnsi="Arial"/>
                <w:sz w:val="18"/>
                <w:szCs w:val="18"/>
              </w:rPr>
              <w:t>No</w:t>
            </w:r>
            <w:bookmarkEnd w:id="5837"/>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838" w:name="_MCCTEMPBM_CRPT86940933___7"/>
            <w:r w:rsidRPr="00567618">
              <w:rPr>
                <w:rFonts w:ascii="Arial" w:hAnsi="Arial"/>
                <w:sz w:val="18"/>
                <w:szCs w:val="18"/>
              </w:rPr>
              <w:t>The application should handle packet reordering.</w:t>
            </w:r>
            <w:bookmarkEnd w:id="5838"/>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839" w:name="_MCCTEMPBM_CRPT86940934___7"/>
            <w:r w:rsidRPr="00567618">
              <w:rPr>
                <w:rFonts w:ascii="Arial" w:hAnsi="Arial"/>
                <w:sz w:val="18"/>
                <w:szCs w:val="18"/>
              </w:rPr>
              <w:t>Maximum SDU size (octets)</w:t>
            </w:r>
            <w:bookmarkEnd w:id="5839"/>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840" w:name="_MCCTEMPBM_CRPT86940935___4"/>
            <w:r w:rsidRPr="00567618">
              <w:rPr>
                <w:rFonts w:ascii="Arial" w:hAnsi="Arial"/>
                <w:sz w:val="18"/>
                <w:szCs w:val="18"/>
              </w:rPr>
              <w:t>1400</w:t>
            </w:r>
            <w:bookmarkEnd w:id="5840"/>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841" w:name="_MCCTEMPBM_CRPT86940936___7"/>
            <w:r w:rsidRPr="00567618">
              <w:rPr>
                <w:rFonts w:ascii="Arial" w:hAnsi="Arial"/>
                <w:sz w:val="18"/>
                <w:szCs w:val="18"/>
              </w:rPr>
              <w:t>Maximum size of IP packets</w:t>
            </w:r>
            <w:bookmarkEnd w:id="5841"/>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842" w:name="_MCCTEMPBM_CRPT86940937___7"/>
            <w:r w:rsidRPr="00567618">
              <w:rPr>
                <w:rFonts w:ascii="Arial" w:hAnsi="Arial"/>
                <w:sz w:val="18"/>
                <w:szCs w:val="18"/>
              </w:rPr>
              <w:t>Delivery of erroneous SDUs</w:t>
            </w:r>
            <w:bookmarkEnd w:id="5842"/>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843" w:name="_MCCTEMPBM_CRPT86940938___4"/>
            <w:r w:rsidRPr="00567618">
              <w:rPr>
                <w:rFonts w:ascii="Arial" w:hAnsi="Arial"/>
                <w:sz w:val="18"/>
                <w:szCs w:val="18"/>
              </w:rPr>
              <w:t>No</w:t>
            </w:r>
            <w:bookmarkEnd w:id="5843"/>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844" w:name="_MCCTEMPBM_CRPT86940939___7"/>
            <w:r w:rsidRPr="00567618">
              <w:rPr>
                <w:rFonts w:ascii="Arial" w:hAnsi="Arial"/>
                <w:sz w:val="18"/>
                <w:szCs w:val="18"/>
              </w:rPr>
              <w:t>Residual BER</w:t>
            </w:r>
            <w:bookmarkEnd w:id="5844"/>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845" w:name="_MCCTEMPBM_CRPT86940940___4"/>
            <w:r w:rsidRPr="00567618">
              <w:rPr>
                <w:rFonts w:ascii="Arial" w:hAnsi="Arial"/>
                <w:sz w:val="18"/>
                <w:szCs w:val="18"/>
              </w:rPr>
              <w:t>10</w:t>
            </w:r>
            <w:r w:rsidRPr="00567618">
              <w:rPr>
                <w:rFonts w:ascii="Arial" w:hAnsi="Arial"/>
                <w:sz w:val="18"/>
                <w:szCs w:val="18"/>
                <w:vertAlign w:val="superscript"/>
              </w:rPr>
              <w:t>-5</w:t>
            </w:r>
            <w:bookmarkEnd w:id="5845"/>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846"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46"/>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847" w:name="_MCCTEMPBM_CRPT86940942___7"/>
            <w:r w:rsidRPr="00567618">
              <w:rPr>
                <w:rFonts w:ascii="Arial" w:hAnsi="Arial"/>
                <w:sz w:val="18"/>
                <w:szCs w:val="18"/>
              </w:rPr>
              <w:t>SDU error ratio</w:t>
            </w:r>
            <w:bookmarkEnd w:id="5847"/>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848"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48"/>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849" w:name="_MCCTEMPBM_CRPT86940944___7"/>
            <w:r w:rsidRPr="00567618">
              <w:rPr>
                <w:rFonts w:ascii="Arial" w:hAnsi="Arial"/>
                <w:sz w:val="18"/>
                <w:szCs w:val="18"/>
              </w:rPr>
              <w:t>A packet loss rate of 0.7 % per wireless link is in general sufficient for video services</w:t>
            </w:r>
            <w:bookmarkEnd w:id="5849"/>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850" w:name="_MCCTEMPBM_CRPT86940945___7"/>
            <w:r w:rsidRPr="00567618">
              <w:rPr>
                <w:rFonts w:ascii="Arial" w:hAnsi="Arial"/>
                <w:sz w:val="18"/>
                <w:szCs w:val="18"/>
              </w:rPr>
              <w:t>Transfer delay (ms)</w:t>
            </w:r>
            <w:bookmarkEnd w:id="5850"/>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851" w:name="_MCCTEMPBM_CRPT86940946___4"/>
            <w:r w:rsidRPr="00567618">
              <w:rPr>
                <w:rFonts w:ascii="Arial" w:hAnsi="Arial"/>
                <w:sz w:val="18"/>
                <w:szCs w:val="18"/>
              </w:rPr>
              <w:t>170 ms</w:t>
            </w:r>
            <w:bookmarkEnd w:id="5851"/>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852"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852"/>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853" w:name="_MCCTEMPBM_CRPT86940948___7"/>
            <w:bookmarkStart w:id="5854" w:name="_MCCTEMPBM_CRPT86940950___7" w:colFirst="2" w:colLast="2"/>
            <w:r w:rsidRPr="00567618">
              <w:rPr>
                <w:rFonts w:ascii="Arial" w:hAnsi="Arial"/>
                <w:sz w:val="18"/>
                <w:szCs w:val="18"/>
              </w:rPr>
              <w:t>Guaranteed bitrate for uplink (kbps)</w:t>
            </w:r>
            <w:bookmarkEnd w:id="5853"/>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855" w:name="_MCCTEMPBM_CRPT86940949___4"/>
            <w:r w:rsidRPr="00567618">
              <w:rPr>
                <w:rFonts w:ascii="Arial" w:hAnsi="Arial"/>
                <w:sz w:val="18"/>
                <w:szCs w:val="18"/>
              </w:rPr>
              <w:t>424</w:t>
            </w:r>
            <w:bookmarkEnd w:id="5855"/>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856" w:name="_MCCTEMPBM_CRPT86940951___7"/>
            <w:bookmarkEnd w:id="5854"/>
            <w:r w:rsidRPr="00567618">
              <w:rPr>
                <w:rFonts w:ascii="Arial" w:hAnsi="Arial"/>
                <w:sz w:val="18"/>
                <w:szCs w:val="18"/>
              </w:rPr>
              <w:t>Maximum bitrate for uplink (kbps)</w:t>
            </w:r>
            <w:bookmarkEnd w:id="5856"/>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857" w:name="_MCCTEMPBM_CRPT86940952___4"/>
            <w:r w:rsidRPr="00567618">
              <w:rPr>
                <w:rFonts w:ascii="Arial" w:hAnsi="Arial"/>
                <w:sz w:val="18"/>
                <w:szCs w:val="18"/>
              </w:rPr>
              <w:t>424</w:t>
            </w:r>
            <w:bookmarkEnd w:id="5857"/>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858" w:name="_MCCTEMPBM_CRPT86940953___7"/>
            <w:r w:rsidRPr="00567618">
              <w:rPr>
                <w:rFonts w:ascii="Arial" w:hAnsi="Arial"/>
                <w:sz w:val="18"/>
                <w:szCs w:val="18"/>
              </w:rPr>
              <w:t>The same as the guaranteed bitrate.</w:t>
            </w:r>
            <w:bookmarkEnd w:id="5858"/>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859" w:name="_MCCTEMPBM_CRPT86940954___7"/>
            <w:bookmarkStart w:id="5860" w:name="_MCCTEMPBM_CRPT86940956___7" w:colFirst="2" w:colLast="2"/>
            <w:r w:rsidRPr="00567618">
              <w:rPr>
                <w:rFonts w:ascii="Arial" w:hAnsi="Arial"/>
                <w:sz w:val="18"/>
                <w:szCs w:val="18"/>
              </w:rPr>
              <w:t>Guaranteed bitrate for downlink (kbps)</w:t>
            </w:r>
            <w:bookmarkEnd w:id="5859"/>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861" w:name="_MCCTEMPBM_CRPT86940955___4"/>
            <w:r w:rsidRPr="00567618">
              <w:rPr>
                <w:rFonts w:ascii="Arial" w:hAnsi="Arial"/>
                <w:sz w:val="18"/>
                <w:szCs w:val="18"/>
              </w:rPr>
              <w:t>424</w:t>
            </w:r>
            <w:bookmarkEnd w:id="5861"/>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862" w:name="_MCCTEMPBM_CRPT86940957___7"/>
            <w:bookmarkEnd w:id="5860"/>
            <w:r w:rsidRPr="00567618">
              <w:rPr>
                <w:rFonts w:ascii="Arial" w:hAnsi="Arial"/>
                <w:sz w:val="18"/>
                <w:szCs w:val="18"/>
              </w:rPr>
              <w:t>Maximum bitrate for downlink (kbps)</w:t>
            </w:r>
            <w:bookmarkEnd w:id="5862"/>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863" w:name="_MCCTEMPBM_CRPT86940958___4"/>
            <w:r w:rsidRPr="00567618">
              <w:rPr>
                <w:rFonts w:ascii="Arial" w:hAnsi="Arial"/>
                <w:sz w:val="18"/>
                <w:szCs w:val="18"/>
              </w:rPr>
              <w:t>424</w:t>
            </w:r>
            <w:bookmarkEnd w:id="5863"/>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864" w:name="_MCCTEMPBM_CRPT86940959___7"/>
            <w:r w:rsidRPr="00567618">
              <w:rPr>
                <w:rFonts w:ascii="Arial" w:hAnsi="Arial"/>
                <w:sz w:val="18"/>
                <w:szCs w:val="18"/>
              </w:rPr>
              <w:t>The same as the guaranteed bitrate.</w:t>
            </w:r>
            <w:bookmarkEnd w:id="5864"/>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865" w:name="_MCCTEMPBM_CRPT86940960___7"/>
            <w:r w:rsidRPr="00567618">
              <w:rPr>
                <w:rFonts w:ascii="Arial" w:hAnsi="Arial"/>
                <w:sz w:val="18"/>
                <w:szCs w:val="18"/>
              </w:rPr>
              <w:t>Allocation/Retention priority</w:t>
            </w:r>
            <w:bookmarkEnd w:id="5865"/>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866" w:name="_MCCTEMPBM_CRPT86940961___4"/>
            <w:r w:rsidRPr="00567618">
              <w:rPr>
                <w:rFonts w:ascii="Arial" w:hAnsi="Arial"/>
                <w:sz w:val="18"/>
                <w:szCs w:val="18"/>
              </w:rPr>
              <w:t>subscribed value</w:t>
            </w:r>
            <w:bookmarkEnd w:id="5866"/>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867"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867"/>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868" w:name="_MCCTEMPBM_CRPT86940963___7"/>
            <w:r w:rsidRPr="00567618">
              <w:rPr>
                <w:rFonts w:ascii="Arial" w:hAnsi="Arial"/>
                <w:sz w:val="18"/>
                <w:szCs w:val="18"/>
              </w:rPr>
              <w:t>Source statistics descriptor</w:t>
            </w:r>
            <w:bookmarkEnd w:id="5868"/>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869" w:name="_MCCTEMPBM_CRPT86940964___4"/>
            <w:r w:rsidRPr="00567618">
              <w:rPr>
                <w:rFonts w:ascii="Arial" w:hAnsi="Arial"/>
                <w:sz w:val="18"/>
                <w:szCs w:val="18"/>
              </w:rPr>
              <w:t>‘unknown'</w:t>
            </w:r>
            <w:bookmarkEnd w:id="5869"/>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870" w:name="_Toc26369663"/>
      <w:bookmarkStart w:id="5871" w:name="_Toc36227545"/>
      <w:bookmarkStart w:id="5872" w:name="_Toc36228560"/>
      <w:bookmarkStart w:id="5873" w:name="_Toc36229187"/>
      <w:bookmarkStart w:id="5874" w:name="_Toc68847507"/>
      <w:bookmarkStart w:id="5875" w:name="_Toc74611442"/>
      <w:bookmarkStart w:id="5876" w:name="_Toc75566721"/>
      <w:bookmarkStart w:id="5877" w:name="_Toc89790273"/>
      <w:bookmarkStart w:id="5878" w:name="_Toc99466911"/>
      <w:bookmarkStart w:id="5879" w:name="_Toc170383056"/>
      <w:r w:rsidRPr="00567618">
        <w:rPr>
          <w:rFonts w:eastAsia="SimSun"/>
        </w:rPr>
        <w:t>E.21</w:t>
      </w:r>
      <w:r w:rsidRPr="00567618">
        <w:rPr>
          <w:rFonts w:eastAsia="SimSun"/>
        </w:rPr>
        <w:tab/>
        <w:t>Bi-directional video (H.264 AVC level 1.2, IPv4, RTCP and MBR&gt;GBR bearer)</w:t>
      </w:r>
      <w:bookmarkEnd w:id="5870"/>
      <w:bookmarkEnd w:id="5871"/>
      <w:bookmarkEnd w:id="5872"/>
      <w:bookmarkEnd w:id="5873"/>
      <w:bookmarkEnd w:id="5874"/>
      <w:bookmarkEnd w:id="5875"/>
      <w:bookmarkEnd w:id="5876"/>
      <w:bookmarkEnd w:id="5877"/>
      <w:bookmarkEnd w:id="5878"/>
      <w:bookmarkEnd w:id="5879"/>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880" w:name="MCCQCTEMPBM_00000184"/>
      <w:r w:rsidRPr="00567618">
        <w:rPr>
          <w:rFonts w:ascii="Courier New" w:hAnsi="Courier New" w:cs="Courier New"/>
          <w:szCs w:val="18"/>
        </w:rPr>
        <w:t xml:space="preserve"> </w:t>
      </w:r>
      <w:bookmarkEnd w:id="5880"/>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881"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882" w:name="_MCCTEMPBM_CRPT86940966___7"/>
            <w:bookmarkEnd w:id="5881"/>
            <w:r w:rsidRPr="00567618">
              <w:rPr>
                <w:rFonts w:ascii="Arial" w:hAnsi="Arial"/>
                <w:sz w:val="18"/>
                <w:szCs w:val="18"/>
              </w:rPr>
              <w:t>Delivery order</w:t>
            </w:r>
            <w:bookmarkEnd w:id="5882"/>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883" w:name="_MCCTEMPBM_CRPT86940967___4"/>
            <w:r w:rsidRPr="00567618">
              <w:rPr>
                <w:rFonts w:ascii="Arial" w:hAnsi="Arial"/>
                <w:sz w:val="18"/>
                <w:szCs w:val="18"/>
              </w:rPr>
              <w:t>No</w:t>
            </w:r>
            <w:bookmarkEnd w:id="5883"/>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884" w:name="_MCCTEMPBM_CRPT86940968___7"/>
            <w:r w:rsidRPr="00567618">
              <w:rPr>
                <w:rFonts w:ascii="Arial" w:hAnsi="Arial"/>
                <w:sz w:val="18"/>
                <w:szCs w:val="18"/>
              </w:rPr>
              <w:t>The application should handle packet reordering.</w:t>
            </w:r>
            <w:bookmarkEnd w:id="5884"/>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885" w:name="_MCCTEMPBM_CRPT86940969___7"/>
            <w:r w:rsidRPr="00567618">
              <w:rPr>
                <w:rFonts w:ascii="Arial" w:hAnsi="Arial"/>
                <w:sz w:val="18"/>
                <w:szCs w:val="18"/>
              </w:rPr>
              <w:t>Maximum SDU size (octets)</w:t>
            </w:r>
            <w:bookmarkEnd w:id="5885"/>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886" w:name="_MCCTEMPBM_CRPT86940970___4"/>
            <w:r w:rsidRPr="00567618">
              <w:rPr>
                <w:rFonts w:ascii="Arial" w:hAnsi="Arial"/>
                <w:sz w:val="18"/>
                <w:szCs w:val="18"/>
              </w:rPr>
              <w:t>1400</w:t>
            </w:r>
            <w:bookmarkEnd w:id="5886"/>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887" w:name="_MCCTEMPBM_CRPT86940971___7"/>
            <w:r w:rsidRPr="00567618">
              <w:rPr>
                <w:rFonts w:ascii="Arial" w:hAnsi="Arial"/>
                <w:sz w:val="18"/>
                <w:szCs w:val="18"/>
              </w:rPr>
              <w:t>Maximum size of IP packets</w:t>
            </w:r>
            <w:bookmarkEnd w:id="5887"/>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888" w:name="_MCCTEMPBM_CRPT86940972___7"/>
            <w:r w:rsidRPr="00567618">
              <w:rPr>
                <w:rFonts w:ascii="Arial" w:hAnsi="Arial"/>
                <w:sz w:val="18"/>
                <w:szCs w:val="18"/>
              </w:rPr>
              <w:t>Delivery of erroneous SDUs</w:t>
            </w:r>
            <w:bookmarkEnd w:id="5888"/>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889" w:name="_MCCTEMPBM_CRPT86940973___4"/>
            <w:r w:rsidRPr="00567618">
              <w:rPr>
                <w:rFonts w:ascii="Arial" w:hAnsi="Arial"/>
                <w:sz w:val="18"/>
                <w:szCs w:val="18"/>
              </w:rPr>
              <w:t>No</w:t>
            </w:r>
            <w:bookmarkEnd w:id="5889"/>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890" w:name="_MCCTEMPBM_CRPT86940974___7"/>
            <w:r w:rsidRPr="00567618">
              <w:rPr>
                <w:rFonts w:ascii="Arial" w:hAnsi="Arial"/>
                <w:sz w:val="18"/>
                <w:szCs w:val="18"/>
              </w:rPr>
              <w:t>Residual BER</w:t>
            </w:r>
            <w:bookmarkEnd w:id="5890"/>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891" w:name="_MCCTEMPBM_CRPT86940975___4"/>
            <w:r w:rsidRPr="00567618">
              <w:rPr>
                <w:rFonts w:ascii="Arial" w:hAnsi="Arial"/>
                <w:sz w:val="18"/>
                <w:szCs w:val="18"/>
              </w:rPr>
              <w:t>10</w:t>
            </w:r>
            <w:r w:rsidRPr="00567618">
              <w:rPr>
                <w:rFonts w:ascii="Arial" w:hAnsi="Arial"/>
                <w:sz w:val="18"/>
                <w:szCs w:val="18"/>
                <w:vertAlign w:val="superscript"/>
              </w:rPr>
              <w:t>-5</w:t>
            </w:r>
            <w:bookmarkEnd w:id="5891"/>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892"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92"/>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893" w:name="_MCCTEMPBM_CRPT86940977___7"/>
            <w:r w:rsidRPr="00567618">
              <w:rPr>
                <w:rFonts w:ascii="Arial" w:hAnsi="Arial"/>
                <w:sz w:val="18"/>
                <w:szCs w:val="18"/>
              </w:rPr>
              <w:t>SDU error ratio</w:t>
            </w:r>
            <w:bookmarkEnd w:id="5893"/>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894"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94"/>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895" w:name="_MCCTEMPBM_CRPT86940979___7"/>
            <w:r w:rsidRPr="00567618">
              <w:rPr>
                <w:rFonts w:ascii="Arial" w:hAnsi="Arial"/>
                <w:sz w:val="18"/>
                <w:szCs w:val="18"/>
              </w:rPr>
              <w:t>A packet loss rate of 0.7 % per wireless link is in general sufficient for video services</w:t>
            </w:r>
            <w:bookmarkEnd w:id="5895"/>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896" w:name="_MCCTEMPBM_CRPT86940980___7"/>
            <w:r w:rsidRPr="00567618">
              <w:rPr>
                <w:rFonts w:ascii="Arial" w:hAnsi="Arial"/>
                <w:sz w:val="18"/>
                <w:szCs w:val="18"/>
              </w:rPr>
              <w:t>Transfer delay (ms)</w:t>
            </w:r>
            <w:bookmarkEnd w:id="5896"/>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897" w:name="_MCCTEMPBM_CRPT86940981___4"/>
            <w:r w:rsidRPr="00567618">
              <w:rPr>
                <w:rFonts w:ascii="Arial" w:hAnsi="Arial"/>
                <w:sz w:val="18"/>
                <w:szCs w:val="18"/>
              </w:rPr>
              <w:t>170 ms</w:t>
            </w:r>
            <w:bookmarkEnd w:id="5897"/>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898"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898"/>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899" w:name="_MCCTEMPBM_CRPT86940983___7"/>
            <w:bookmarkStart w:id="5900" w:name="_MCCTEMPBM_CRPT86940985___7" w:colFirst="2" w:colLast="2"/>
            <w:r w:rsidRPr="00567618">
              <w:rPr>
                <w:rFonts w:ascii="Arial" w:hAnsi="Arial"/>
                <w:sz w:val="18"/>
                <w:szCs w:val="18"/>
              </w:rPr>
              <w:t>Guaranteed bitrate for uplink (kbps)</w:t>
            </w:r>
            <w:bookmarkEnd w:id="5899"/>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901" w:name="_MCCTEMPBM_CRPT86940984___4"/>
            <w:r w:rsidRPr="00567618">
              <w:rPr>
                <w:rFonts w:ascii="Arial" w:hAnsi="Arial"/>
                <w:sz w:val="18"/>
                <w:szCs w:val="18"/>
              </w:rPr>
              <w:t>208</w:t>
            </w:r>
            <w:bookmarkEnd w:id="5901"/>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902" w:name="_MCCTEMPBM_CRPT86940986___7"/>
            <w:bookmarkStart w:id="5903" w:name="_MCCTEMPBM_CRPT86940988___7" w:colFirst="2" w:colLast="2"/>
            <w:bookmarkEnd w:id="5900"/>
            <w:r w:rsidRPr="00567618">
              <w:rPr>
                <w:rFonts w:ascii="Arial" w:hAnsi="Arial"/>
                <w:sz w:val="18"/>
                <w:szCs w:val="18"/>
              </w:rPr>
              <w:t>Maximum bitrate for uplink (kbps)</w:t>
            </w:r>
            <w:bookmarkEnd w:id="5902"/>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904" w:name="_MCCTEMPBM_CRPT86940987___4"/>
            <w:r w:rsidRPr="00567618">
              <w:rPr>
                <w:rFonts w:ascii="Arial" w:hAnsi="Arial"/>
                <w:sz w:val="18"/>
                <w:szCs w:val="18"/>
              </w:rPr>
              <w:t>408</w:t>
            </w:r>
            <w:bookmarkEnd w:id="5904"/>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905" w:name="_MCCTEMPBM_CRPT86940989___7"/>
            <w:bookmarkStart w:id="5906" w:name="_MCCTEMPBM_CRPT86940991___7" w:colFirst="2" w:colLast="2"/>
            <w:bookmarkEnd w:id="5903"/>
            <w:r w:rsidRPr="00567618">
              <w:rPr>
                <w:rFonts w:ascii="Arial" w:hAnsi="Arial"/>
                <w:sz w:val="18"/>
                <w:szCs w:val="18"/>
              </w:rPr>
              <w:t>Guaranteed bitrate for downlink (kbps)</w:t>
            </w:r>
            <w:bookmarkEnd w:id="5905"/>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907" w:name="_MCCTEMPBM_CRPT86940990___4"/>
            <w:r w:rsidRPr="00567618">
              <w:rPr>
                <w:rFonts w:ascii="Arial" w:hAnsi="Arial"/>
                <w:sz w:val="18"/>
                <w:szCs w:val="18"/>
              </w:rPr>
              <w:t>208</w:t>
            </w:r>
            <w:bookmarkEnd w:id="5907"/>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908" w:name="_MCCTEMPBM_CRPT86940992___7"/>
            <w:bookmarkStart w:id="5909" w:name="_MCCTEMPBM_CRPT86940994___7" w:colFirst="2" w:colLast="2"/>
            <w:bookmarkEnd w:id="5906"/>
            <w:r w:rsidRPr="00567618">
              <w:rPr>
                <w:rFonts w:ascii="Arial" w:hAnsi="Arial"/>
                <w:sz w:val="18"/>
                <w:szCs w:val="18"/>
              </w:rPr>
              <w:t>Maximum bitrate for downlink (kbps)</w:t>
            </w:r>
            <w:bookmarkEnd w:id="5908"/>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910" w:name="_MCCTEMPBM_CRPT86940993___4"/>
            <w:r w:rsidRPr="00567618">
              <w:rPr>
                <w:rFonts w:ascii="Arial" w:hAnsi="Arial"/>
                <w:sz w:val="18"/>
                <w:szCs w:val="18"/>
              </w:rPr>
              <w:t>408</w:t>
            </w:r>
            <w:bookmarkEnd w:id="5910"/>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911" w:name="_MCCTEMPBM_CRPT86940995___7"/>
            <w:bookmarkEnd w:id="5909"/>
            <w:r w:rsidRPr="00567618">
              <w:rPr>
                <w:rFonts w:ascii="Arial" w:hAnsi="Arial"/>
                <w:sz w:val="18"/>
                <w:szCs w:val="18"/>
              </w:rPr>
              <w:t>Allocation/Retention priority</w:t>
            </w:r>
            <w:bookmarkEnd w:id="5911"/>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912" w:name="_MCCTEMPBM_CRPT86940996___4"/>
            <w:r w:rsidRPr="00567618">
              <w:rPr>
                <w:rFonts w:ascii="Arial" w:hAnsi="Arial"/>
                <w:sz w:val="18"/>
                <w:szCs w:val="18"/>
              </w:rPr>
              <w:t>subscribed value</w:t>
            </w:r>
            <w:bookmarkEnd w:id="5912"/>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913"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913"/>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914" w:name="_MCCTEMPBM_CRPT86940998___7"/>
            <w:r w:rsidRPr="00567618">
              <w:rPr>
                <w:rFonts w:ascii="Arial" w:hAnsi="Arial"/>
                <w:sz w:val="18"/>
              </w:rPr>
              <w:t>Source statistics descriptor</w:t>
            </w:r>
            <w:bookmarkEnd w:id="5914"/>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915" w:name="_MCCTEMPBM_CRPT86940999___4"/>
            <w:r w:rsidRPr="00567618">
              <w:rPr>
                <w:rFonts w:ascii="Arial" w:hAnsi="Arial"/>
                <w:sz w:val="18"/>
              </w:rPr>
              <w:t>‘unknown'</w:t>
            </w:r>
            <w:bookmarkEnd w:id="5915"/>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916" w:name="_Toc26369664"/>
      <w:bookmarkStart w:id="5917" w:name="_Toc36227546"/>
      <w:bookmarkStart w:id="5918" w:name="_Toc36228561"/>
      <w:bookmarkStart w:id="5919" w:name="_Toc36229188"/>
      <w:bookmarkStart w:id="5920" w:name="_Toc68847508"/>
      <w:bookmarkStart w:id="5921" w:name="_Toc74611443"/>
      <w:bookmarkStart w:id="5922" w:name="_Toc75566722"/>
      <w:bookmarkStart w:id="5923" w:name="_Toc89790274"/>
      <w:bookmarkStart w:id="5924" w:name="_Toc99466912"/>
      <w:bookmarkStart w:id="5925" w:name="_Toc170383057"/>
      <w:r w:rsidRPr="00567618">
        <w:rPr>
          <w:rFonts w:eastAsia="SimSun"/>
        </w:rPr>
        <w:t>E.22</w:t>
      </w:r>
      <w:r w:rsidRPr="00567618">
        <w:rPr>
          <w:rFonts w:eastAsia="SimSun"/>
        </w:rPr>
        <w:tab/>
        <w:t>Bi-directional video (H.264 AVC level 1.2, IPv6, RTCP and MBR&gt;GBR bearer)</w:t>
      </w:r>
      <w:bookmarkEnd w:id="5916"/>
      <w:bookmarkEnd w:id="5917"/>
      <w:bookmarkEnd w:id="5918"/>
      <w:bookmarkEnd w:id="5919"/>
      <w:bookmarkEnd w:id="5920"/>
      <w:bookmarkEnd w:id="5921"/>
      <w:bookmarkEnd w:id="5922"/>
      <w:bookmarkEnd w:id="5923"/>
      <w:bookmarkEnd w:id="5924"/>
      <w:bookmarkEnd w:id="5925"/>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926" w:name="MCCQCTEMPBM_00000185"/>
      <w:r w:rsidRPr="00567618">
        <w:rPr>
          <w:rFonts w:ascii="Courier New" w:hAnsi="Courier New" w:cs="Courier New"/>
          <w:szCs w:val="18"/>
        </w:rPr>
        <w:t xml:space="preserve"> </w:t>
      </w:r>
      <w:bookmarkEnd w:id="5926"/>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927" w:name="_MCCTEMPBM_CRPT86941000___4"/>
            <w:r w:rsidRPr="00567618">
              <w:t>The application should handle packet reordering.</w:t>
            </w:r>
            <w:bookmarkEnd w:id="5927"/>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928" w:name="_MCCTEMPBM_CRPT86941001___4"/>
            <w:r w:rsidRPr="00567618">
              <w:t>Maximum size of IP packets</w:t>
            </w:r>
            <w:bookmarkEnd w:id="5928"/>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929" w:name="_MCCTEMPBM_CRPT86941002___4"/>
            <w:r w:rsidRPr="00567618">
              <w:t>Reflects the desire to have a medium level of protection to achieve an acceptable compromise between packet loss rate and speech transport delay and delay variation.</w:t>
            </w:r>
            <w:bookmarkEnd w:id="5929"/>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930" w:name="_MCCTEMPBM_CRPT86941003___4"/>
            <w:r w:rsidRPr="00567618">
              <w:t>A packet loss rate of 0.7 % per wireless link is in general sufficient for video services</w:t>
            </w:r>
            <w:bookmarkEnd w:id="5930"/>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931"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931"/>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932"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933" w:name="_MCCTEMPBM_CRPT86941006___4" w:colFirst="2" w:colLast="2"/>
            <w:bookmarkEnd w:id="5932"/>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934" w:name="_MCCTEMPBM_CRPT86941007___4" w:colFirst="2" w:colLast="2"/>
            <w:bookmarkEnd w:id="5933"/>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935" w:name="_MCCTEMPBM_CRPT86941008___4" w:colFirst="2" w:colLast="2"/>
            <w:bookmarkEnd w:id="5934"/>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935"/>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936"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936"/>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937" w:name="_Toc26369665"/>
      <w:bookmarkStart w:id="5938" w:name="_Toc36227547"/>
      <w:bookmarkStart w:id="5939" w:name="_Toc36228562"/>
      <w:bookmarkStart w:id="5940" w:name="_Toc36229189"/>
      <w:bookmarkStart w:id="5941" w:name="_Toc68847509"/>
      <w:bookmarkStart w:id="5942" w:name="_Toc74611444"/>
      <w:bookmarkStart w:id="5943" w:name="_Toc75566723"/>
      <w:bookmarkStart w:id="5944" w:name="_Toc89790275"/>
      <w:bookmarkStart w:id="5945" w:name="_Toc99466913"/>
      <w:bookmarkStart w:id="5946" w:name="_Toc170383058"/>
      <w:r w:rsidRPr="00567618">
        <w:rPr>
          <w:rFonts w:eastAsia="SimSun"/>
        </w:rPr>
        <w:t>E.23</w:t>
      </w:r>
      <w:r w:rsidRPr="00567618">
        <w:rPr>
          <w:rFonts w:eastAsia="SimSun"/>
        </w:rPr>
        <w:tab/>
        <w:t>Bi-directional video (H.265 (HEVC) Main profile, Main tier, level 3.1, 500 kbps, IPv6, RTCP and MBR=GBR bearer)</w:t>
      </w:r>
      <w:bookmarkEnd w:id="5937"/>
      <w:bookmarkEnd w:id="5938"/>
      <w:bookmarkEnd w:id="5939"/>
      <w:bookmarkEnd w:id="5940"/>
      <w:bookmarkEnd w:id="5941"/>
      <w:bookmarkEnd w:id="5942"/>
      <w:bookmarkEnd w:id="5943"/>
      <w:bookmarkEnd w:id="5944"/>
      <w:bookmarkEnd w:id="5945"/>
      <w:bookmarkEnd w:id="5946"/>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947" w:name="_Toc26369666"/>
      <w:bookmarkStart w:id="5948" w:name="_Toc36227548"/>
      <w:bookmarkStart w:id="5949" w:name="_Toc36228563"/>
      <w:bookmarkStart w:id="5950" w:name="_Toc36229190"/>
      <w:bookmarkStart w:id="5951" w:name="_Toc68847510"/>
      <w:bookmarkStart w:id="5952" w:name="_Toc74611445"/>
      <w:bookmarkStart w:id="5953" w:name="_Toc75566724"/>
      <w:bookmarkStart w:id="5954" w:name="_Toc89790276"/>
      <w:bookmarkStart w:id="5955" w:name="_Toc99466914"/>
      <w:bookmarkStart w:id="5956" w:name="_Toc170383059"/>
      <w:r w:rsidRPr="00567618">
        <w:rPr>
          <w:rFonts w:eastAsia="SimSun"/>
        </w:rPr>
        <w:t>E.24</w:t>
      </w:r>
      <w:r w:rsidRPr="00567618">
        <w:rPr>
          <w:rFonts w:eastAsia="SimSun"/>
        </w:rPr>
        <w:tab/>
        <w:t>Bi-directional video (H.265 (HEVC) Main profile, Main tier, level 3.1, 500/40 kbps, IPv6, RTCP and MBR&gt;GBR bearer)</w:t>
      </w:r>
      <w:bookmarkEnd w:id="5947"/>
      <w:bookmarkEnd w:id="5948"/>
      <w:bookmarkEnd w:id="5949"/>
      <w:bookmarkEnd w:id="5950"/>
      <w:bookmarkEnd w:id="5951"/>
      <w:bookmarkEnd w:id="5952"/>
      <w:bookmarkEnd w:id="5953"/>
      <w:bookmarkEnd w:id="5954"/>
      <w:bookmarkEnd w:id="5955"/>
      <w:bookmarkEnd w:id="5956"/>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957" w:name="_Toc26369667"/>
      <w:bookmarkStart w:id="5958" w:name="_Toc36227549"/>
      <w:bookmarkStart w:id="5959" w:name="_Toc36228564"/>
      <w:bookmarkStart w:id="5960" w:name="_Toc36229191"/>
      <w:bookmarkStart w:id="5961" w:name="_Toc68847511"/>
      <w:bookmarkStart w:id="5962" w:name="_Toc74611446"/>
      <w:bookmarkStart w:id="5963" w:name="_Toc75566725"/>
      <w:bookmarkStart w:id="5964" w:name="_Toc89790277"/>
      <w:bookmarkStart w:id="5965" w:name="_Toc99466915"/>
      <w:bookmarkStart w:id="5966" w:name="_Toc170383060"/>
      <w:r w:rsidRPr="00567618">
        <w:rPr>
          <w:rFonts w:eastAsia="SimSun"/>
        </w:rPr>
        <w:t>E.25</w:t>
      </w:r>
      <w:r w:rsidRPr="00567618">
        <w:rPr>
          <w:rFonts w:eastAsia="SimSun"/>
        </w:rPr>
        <w:tab/>
        <w:t>Bi-directional video (H.265 (HEVC) Main profile, Main tier, level 3.1, 600 kbps, IPv6, RTCP and MBR=GBR bearer)</w:t>
      </w:r>
      <w:bookmarkEnd w:id="5957"/>
      <w:bookmarkEnd w:id="5958"/>
      <w:bookmarkEnd w:id="5959"/>
      <w:bookmarkEnd w:id="5960"/>
      <w:bookmarkEnd w:id="5961"/>
      <w:bookmarkEnd w:id="5962"/>
      <w:bookmarkEnd w:id="5963"/>
      <w:bookmarkEnd w:id="5964"/>
      <w:bookmarkEnd w:id="5965"/>
      <w:bookmarkEnd w:id="5966"/>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967" w:name="_Toc26369668"/>
      <w:bookmarkStart w:id="5968" w:name="_Toc36227550"/>
      <w:bookmarkStart w:id="5969" w:name="_Toc36228565"/>
      <w:bookmarkStart w:id="5970" w:name="_Toc36229192"/>
      <w:bookmarkStart w:id="5971" w:name="_Toc68847512"/>
      <w:bookmarkStart w:id="5972" w:name="_Toc74611447"/>
      <w:bookmarkStart w:id="5973" w:name="_Toc75566726"/>
      <w:bookmarkStart w:id="5974" w:name="_Toc89790278"/>
      <w:bookmarkStart w:id="5975" w:name="_Toc99466916"/>
      <w:bookmarkStart w:id="5976" w:name="_Toc170383061"/>
      <w:r w:rsidRPr="00567618">
        <w:rPr>
          <w:rFonts w:eastAsia="SimSun"/>
        </w:rPr>
        <w:t>E.26</w:t>
      </w:r>
      <w:r w:rsidRPr="00567618">
        <w:rPr>
          <w:rFonts w:eastAsia="SimSun"/>
        </w:rPr>
        <w:tab/>
        <w:t>Bi-directional video (H.265 (HEVC) Main profile, Main tier, level 3.1, 600/40 kbps, IPv6, RTCP and MBR&gt;GBR bearer)</w:t>
      </w:r>
      <w:bookmarkEnd w:id="5967"/>
      <w:bookmarkEnd w:id="5968"/>
      <w:bookmarkEnd w:id="5969"/>
      <w:bookmarkEnd w:id="5970"/>
      <w:bookmarkEnd w:id="5971"/>
      <w:bookmarkEnd w:id="5972"/>
      <w:bookmarkEnd w:id="5973"/>
      <w:bookmarkEnd w:id="5974"/>
      <w:bookmarkEnd w:id="5975"/>
      <w:bookmarkEnd w:id="5976"/>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977" w:name="_Toc26369669"/>
      <w:bookmarkStart w:id="5978" w:name="_Toc36227551"/>
      <w:bookmarkStart w:id="5979" w:name="_Toc36228566"/>
      <w:bookmarkStart w:id="5980" w:name="_Toc36229193"/>
      <w:bookmarkStart w:id="5981" w:name="_Toc68847513"/>
      <w:bookmarkStart w:id="5982" w:name="_Toc74611448"/>
      <w:bookmarkStart w:id="5983" w:name="_Toc75566727"/>
      <w:bookmarkStart w:id="5984" w:name="_Toc89790279"/>
      <w:bookmarkStart w:id="5985" w:name="_Toc99466917"/>
      <w:bookmarkStart w:id="5986" w:name="_Toc170383062"/>
      <w:r w:rsidRPr="00567618">
        <w:rPr>
          <w:rFonts w:eastAsia="SimSun"/>
        </w:rPr>
        <w:t>E.27</w:t>
      </w:r>
      <w:r w:rsidRPr="00567618">
        <w:rPr>
          <w:rFonts w:eastAsia="SimSun"/>
        </w:rPr>
        <w:tab/>
        <w:t>Bi-directional video (H.265 (HEVC) Main profile, Main tier, level 3.1, 650 kbps, IPv6, RTCP and MBR=GBR bearer)</w:t>
      </w:r>
      <w:bookmarkEnd w:id="5977"/>
      <w:bookmarkEnd w:id="5978"/>
      <w:bookmarkEnd w:id="5979"/>
      <w:bookmarkEnd w:id="5980"/>
      <w:bookmarkEnd w:id="5981"/>
      <w:bookmarkEnd w:id="5982"/>
      <w:bookmarkEnd w:id="5983"/>
      <w:bookmarkEnd w:id="5984"/>
      <w:bookmarkEnd w:id="5985"/>
      <w:bookmarkEnd w:id="5986"/>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987" w:name="_Toc26369670"/>
      <w:bookmarkStart w:id="5988" w:name="_Toc36227552"/>
      <w:bookmarkStart w:id="5989" w:name="_Toc36228567"/>
      <w:bookmarkStart w:id="5990" w:name="_Toc36229194"/>
      <w:bookmarkStart w:id="5991" w:name="_Toc68847514"/>
      <w:bookmarkStart w:id="5992" w:name="_Toc74611449"/>
      <w:bookmarkStart w:id="5993" w:name="_Toc75566728"/>
      <w:bookmarkStart w:id="5994" w:name="_Toc89790280"/>
      <w:bookmarkStart w:id="5995" w:name="_Toc99466918"/>
      <w:bookmarkStart w:id="5996" w:name="_Toc170383063"/>
      <w:r w:rsidRPr="00567618">
        <w:rPr>
          <w:rFonts w:eastAsia="SimSun"/>
        </w:rPr>
        <w:t>E.28</w:t>
      </w:r>
      <w:r w:rsidRPr="00567618">
        <w:rPr>
          <w:rFonts w:eastAsia="SimSun"/>
        </w:rPr>
        <w:tab/>
        <w:t>Bi-directional video (H.265 (HEVC) Main profile, Main tier, level 3.1, 650/40 kbps, IPv6, RTCP and MBR&gt;GBR bearer)</w:t>
      </w:r>
      <w:bookmarkEnd w:id="5987"/>
      <w:bookmarkEnd w:id="5988"/>
      <w:bookmarkEnd w:id="5989"/>
      <w:bookmarkEnd w:id="5990"/>
      <w:bookmarkEnd w:id="5991"/>
      <w:bookmarkEnd w:id="5992"/>
      <w:bookmarkEnd w:id="5993"/>
      <w:bookmarkEnd w:id="5994"/>
      <w:bookmarkEnd w:id="5995"/>
      <w:bookmarkEnd w:id="5996"/>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997" w:name="_Toc26369671"/>
      <w:bookmarkStart w:id="5998" w:name="_Toc36227553"/>
      <w:bookmarkStart w:id="5999" w:name="_Toc36228568"/>
      <w:bookmarkStart w:id="6000" w:name="_Toc36229195"/>
      <w:bookmarkStart w:id="6001" w:name="_Toc68847515"/>
      <w:bookmarkStart w:id="6002" w:name="_Toc74611450"/>
      <w:bookmarkStart w:id="6003" w:name="_Toc75566729"/>
      <w:bookmarkStart w:id="6004" w:name="_Toc89790281"/>
      <w:bookmarkStart w:id="6005" w:name="_Toc99466919"/>
      <w:bookmarkStart w:id="6006" w:name="_Toc170383064"/>
      <w:r w:rsidRPr="00567618">
        <w:rPr>
          <w:rFonts w:eastAsia="SimSun"/>
        </w:rPr>
        <w:t>E.29</w:t>
      </w:r>
      <w:r w:rsidRPr="00567618">
        <w:rPr>
          <w:rFonts w:eastAsia="SimSun"/>
        </w:rPr>
        <w:tab/>
        <w:t>Bi-directional video (H.265 (HEVC) Main profile, Main tier, level 3.1, 750 kbps, IPv6, RTCP and MBR=GBR bearer)</w:t>
      </w:r>
      <w:bookmarkEnd w:id="5997"/>
      <w:bookmarkEnd w:id="5998"/>
      <w:bookmarkEnd w:id="5999"/>
      <w:bookmarkEnd w:id="6000"/>
      <w:bookmarkEnd w:id="6001"/>
      <w:bookmarkEnd w:id="6002"/>
      <w:bookmarkEnd w:id="6003"/>
      <w:bookmarkEnd w:id="6004"/>
      <w:bookmarkEnd w:id="6005"/>
      <w:bookmarkEnd w:id="6006"/>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6007" w:name="_Toc26369672"/>
      <w:bookmarkStart w:id="6008" w:name="_Toc36227554"/>
      <w:bookmarkStart w:id="6009" w:name="_Toc36228569"/>
      <w:bookmarkStart w:id="6010" w:name="_Toc36229196"/>
      <w:bookmarkStart w:id="6011" w:name="_Toc68847516"/>
      <w:bookmarkStart w:id="6012" w:name="_Toc74611451"/>
      <w:bookmarkStart w:id="6013" w:name="_Toc75566730"/>
      <w:bookmarkStart w:id="6014" w:name="_Toc89790282"/>
      <w:bookmarkStart w:id="6015" w:name="_Toc99466920"/>
      <w:bookmarkStart w:id="6016" w:name="_Toc170383065"/>
      <w:r w:rsidRPr="00567618">
        <w:rPr>
          <w:rFonts w:eastAsia="SimSun"/>
        </w:rPr>
        <w:t>E.30</w:t>
      </w:r>
      <w:r w:rsidRPr="00567618">
        <w:rPr>
          <w:rFonts w:eastAsia="SimSun"/>
        </w:rPr>
        <w:tab/>
        <w:t>Bi-directional video (H.265 (HEVC) Main profile, Main tier, level 3.1, 750/40 kbps, IPv6, RTCP and MBR&gt;GBR bearer)</w:t>
      </w:r>
      <w:bookmarkEnd w:id="6007"/>
      <w:bookmarkEnd w:id="6008"/>
      <w:bookmarkEnd w:id="6009"/>
      <w:bookmarkEnd w:id="6010"/>
      <w:bookmarkEnd w:id="6011"/>
      <w:bookmarkEnd w:id="6012"/>
      <w:bookmarkEnd w:id="6013"/>
      <w:bookmarkEnd w:id="6014"/>
      <w:bookmarkEnd w:id="6015"/>
      <w:bookmarkEnd w:id="6016"/>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6017" w:name="_Toc26369673"/>
      <w:bookmarkStart w:id="6018" w:name="_Toc36227555"/>
      <w:bookmarkStart w:id="6019" w:name="_Toc36228570"/>
      <w:bookmarkStart w:id="6020" w:name="_Toc36229197"/>
      <w:bookmarkStart w:id="6021" w:name="_Toc68847517"/>
      <w:bookmarkStart w:id="6022" w:name="_Toc74611452"/>
      <w:bookmarkStart w:id="6023" w:name="_Toc75566731"/>
      <w:bookmarkStart w:id="6024" w:name="_Toc89790283"/>
      <w:bookmarkStart w:id="6025" w:name="_Toc99466921"/>
      <w:bookmarkStart w:id="6026" w:name="_Toc170383066"/>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6017"/>
      <w:bookmarkEnd w:id="6018"/>
      <w:bookmarkEnd w:id="6019"/>
      <w:bookmarkEnd w:id="6020"/>
      <w:bookmarkEnd w:id="6021"/>
      <w:bookmarkEnd w:id="6022"/>
      <w:bookmarkEnd w:id="6023"/>
      <w:bookmarkEnd w:id="6024"/>
      <w:bookmarkEnd w:id="6025"/>
      <w:bookmarkEnd w:id="6026"/>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6027"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6028" w:name="_MCCTEMPBM_CRPT86941011___7"/>
            <w:bookmarkEnd w:id="6027"/>
            <w:r w:rsidRPr="00567618">
              <w:rPr>
                <w:rFonts w:ascii="Arial" w:hAnsi="Arial"/>
                <w:sz w:val="18"/>
              </w:rPr>
              <w:t>Delivery order</w:t>
            </w:r>
            <w:bookmarkEnd w:id="6028"/>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6029" w:name="_MCCTEMPBM_CRPT86941012___4"/>
            <w:r w:rsidRPr="00567618">
              <w:rPr>
                <w:rFonts w:ascii="Arial" w:hAnsi="Arial"/>
                <w:sz w:val="18"/>
              </w:rPr>
              <w:t>No</w:t>
            </w:r>
            <w:bookmarkEnd w:id="6029"/>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6030" w:name="_MCCTEMPBM_CRPT86941013___7"/>
            <w:r w:rsidRPr="00567618">
              <w:rPr>
                <w:rFonts w:ascii="Arial" w:hAnsi="Arial"/>
                <w:sz w:val="18"/>
              </w:rPr>
              <w:t>The application should handle packet reordering.</w:t>
            </w:r>
            <w:bookmarkEnd w:id="6030"/>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6031" w:name="_MCCTEMPBM_CRPT86941014___7"/>
            <w:r w:rsidRPr="00567618">
              <w:rPr>
                <w:rFonts w:ascii="Arial" w:hAnsi="Arial"/>
                <w:sz w:val="18"/>
              </w:rPr>
              <w:t>Maximum SDU size (octets)</w:t>
            </w:r>
            <w:bookmarkEnd w:id="6031"/>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6032" w:name="_MCCTEMPBM_CRPT86941015___4"/>
            <w:r w:rsidRPr="00567618">
              <w:rPr>
                <w:rFonts w:ascii="Arial" w:hAnsi="Arial"/>
                <w:sz w:val="18"/>
              </w:rPr>
              <w:t>1400</w:t>
            </w:r>
            <w:bookmarkEnd w:id="6032"/>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6033" w:name="_MCCTEMPBM_CRPT86941016___7"/>
            <w:r w:rsidRPr="00567618">
              <w:rPr>
                <w:rFonts w:ascii="Arial" w:hAnsi="Arial"/>
                <w:sz w:val="18"/>
              </w:rPr>
              <w:t>Maximum size of IP packets</w:t>
            </w:r>
            <w:r w:rsidRPr="00567618">
              <w:rPr>
                <w:rFonts w:ascii="Arial" w:hAnsi="Arial"/>
                <w:sz w:val="18"/>
                <w:lang w:eastAsia="ko-KR"/>
              </w:rPr>
              <w:t>.</w:t>
            </w:r>
            <w:bookmarkEnd w:id="6033"/>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6034" w:name="_MCCTEMPBM_CRPT86941017___7"/>
            <w:r w:rsidRPr="00567618">
              <w:rPr>
                <w:rFonts w:ascii="Arial" w:hAnsi="Arial"/>
                <w:sz w:val="18"/>
              </w:rPr>
              <w:t>Delivery of erroneous SDUs</w:t>
            </w:r>
            <w:bookmarkEnd w:id="6034"/>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6035" w:name="_MCCTEMPBM_CRPT86941018___4"/>
            <w:r w:rsidRPr="00567618">
              <w:rPr>
                <w:rFonts w:ascii="Arial" w:hAnsi="Arial"/>
                <w:sz w:val="18"/>
              </w:rPr>
              <w:t>No</w:t>
            </w:r>
            <w:bookmarkEnd w:id="6035"/>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6036" w:name="_MCCTEMPBM_CRPT86941019___7"/>
            <w:r w:rsidRPr="00567618">
              <w:rPr>
                <w:rFonts w:ascii="Arial" w:hAnsi="Arial"/>
                <w:sz w:val="18"/>
              </w:rPr>
              <w:t>Residual BER</w:t>
            </w:r>
            <w:bookmarkEnd w:id="6036"/>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6037"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37"/>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6038"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6038"/>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6039" w:name="_MCCTEMPBM_CRPT86941022___7"/>
            <w:r w:rsidRPr="00567618">
              <w:rPr>
                <w:rFonts w:ascii="Arial" w:hAnsi="Arial"/>
                <w:sz w:val="18"/>
              </w:rPr>
              <w:t>SDU error ratio</w:t>
            </w:r>
            <w:bookmarkEnd w:id="6039"/>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6040"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6040"/>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6041"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41"/>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6042" w:name="_MCCTEMPBM_CRPT86941025___7"/>
            <w:r w:rsidRPr="00567618">
              <w:rPr>
                <w:rFonts w:ascii="Arial" w:hAnsi="Arial"/>
                <w:sz w:val="18"/>
              </w:rPr>
              <w:t>Transfer delay (ms)</w:t>
            </w:r>
            <w:bookmarkEnd w:id="6042"/>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6043" w:name="_MCCTEMPBM_CRPT86941026___4"/>
            <w:r w:rsidRPr="00567618">
              <w:rPr>
                <w:rFonts w:ascii="Arial" w:hAnsi="Arial"/>
                <w:sz w:val="18"/>
              </w:rPr>
              <w:t>130 ms</w:t>
            </w:r>
            <w:bookmarkEnd w:id="6043"/>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6044"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44"/>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6045"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45"/>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6046" w:name="_MCCTEMPBM_CRPT86941029___4"/>
            <w:r w:rsidRPr="00567618">
              <w:rPr>
                <w:rFonts w:ascii="Arial" w:hAnsi="Arial"/>
                <w:sz w:val="18"/>
              </w:rPr>
              <w:t>3</w:t>
            </w:r>
            <w:r w:rsidRPr="00567618">
              <w:rPr>
                <w:rFonts w:ascii="Arial" w:hAnsi="Arial"/>
                <w:sz w:val="18"/>
                <w:lang w:eastAsia="ko-KR"/>
              </w:rPr>
              <w:t>2</w:t>
            </w:r>
            <w:bookmarkEnd w:id="6046"/>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6047"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047"/>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6048"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48"/>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6049" w:name="_MCCTEMPBM_CRPT86941032___4"/>
            <w:r w:rsidRPr="00567618">
              <w:rPr>
                <w:rFonts w:ascii="Arial" w:hAnsi="Arial"/>
                <w:sz w:val="18"/>
              </w:rPr>
              <w:t>3</w:t>
            </w:r>
            <w:r w:rsidRPr="00567618">
              <w:rPr>
                <w:rFonts w:ascii="Arial" w:hAnsi="Arial"/>
                <w:sz w:val="18"/>
                <w:lang w:eastAsia="ko-KR"/>
              </w:rPr>
              <w:t>2</w:t>
            </w:r>
            <w:bookmarkEnd w:id="6049"/>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6050"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50"/>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6051"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51"/>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6052" w:name="_MCCTEMPBM_CRPT86941035___4"/>
            <w:r w:rsidRPr="00567618">
              <w:rPr>
                <w:rFonts w:ascii="Arial" w:hAnsi="Arial"/>
                <w:sz w:val="18"/>
              </w:rPr>
              <w:t>3</w:t>
            </w:r>
            <w:r w:rsidRPr="00567618">
              <w:rPr>
                <w:rFonts w:ascii="Arial" w:hAnsi="Arial"/>
                <w:sz w:val="18"/>
                <w:lang w:eastAsia="ko-KR"/>
              </w:rPr>
              <w:t>2</w:t>
            </w:r>
            <w:bookmarkEnd w:id="6052"/>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6053"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053"/>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6054"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54"/>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6055" w:name="_MCCTEMPBM_CRPT86941038___4"/>
            <w:r w:rsidRPr="00567618">
              <w:rPr>
                <w:rFonts w:ascii="Arial" w:hAnsi="Arial"/>
                <w:sz w:val="18"/>
              </w:rPr>
              <w:t>3</w:t>
            </w:r>
            <w:r w:rsidRPr="00567618">
              <w:rPr>
                <w:rFonts w:ascii="Arial" w:hAnsi="Arial"/>
                <w:sz w:val="18"/>
                <w:lang w:eastAsia="ko-KR"/>
              </w:rPr>
              <w:t>2</w:t>
            </w:r>
            <w:bookmarkEnd w:id="6055"/>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6056"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6056"/>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6057" w:name="_MCCTEMPBM_CRPT86941040___7"/>
            <w:r w:rsidRPr="00567618">
              <w:rPr>
                <w:rFonts w:ascii="Arial" w:hAnsi="Arial"/>
                <w:sz w:val="18"/>
              </w:rPr>
              <w:t>Allocation/Retention priority</w:t>
            </w:r>
            <w:bookmarkEnd w:id="6057"/>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6058" w:name="_MCCTEMPBM_CRPT86941041___4"/>
            <w:r w:rsidRPr="00567618">
              <w:rPr>
                <w:rFonts w:ascii="Arial" w:hAnsi="Arial"/>
                <w:sz w:val="18"/>
              </w:rPr>
              <w:t>subscribed value</w:t>
            </w:r>
            <w:bookmarkEnd w:id="6058"/>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6059"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59"/>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6060" w:name="_MCCTEMPBM_CRPT86941043___7"/>
            <w:r w:rsidRPr="00567618">
              <w:rPr>
                <w:rFonts w:ascii="Arial" w:hAnsi="Arial"/>
                <w:sz w:val="18"/>
              </w:rPr>
              <w:t>Source statistics descriptor</w:t>
            </w:r>
            <w:bookmarkEnd w:id="6060"/>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6061" w:name="_MCCTEMPBM_CRPT86941044___4"/>
            <w:r w:rsidRPr="00567618">
              <w:rPr>
                <w:rFonts w:ascii="Arial" w:hAnsi="Arial"/>
                <w:sz w:val="18"/>
              </w:rPr>
              <w:t>‘speech'</w:t>
            </w:r>
            <w:bookmarkEnd w:id="6061"/>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6062" w:name="_MCCTEMPBM_CRPT86941045___5"/>
    </w:p>
    <w:bookmarkEnd w:id="6062"/>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6063" w:name="_Toc26369674"/>
      <w:bookmarkStart w:id="6064" w:name="_Toc36227556"/>
      <w:bookmarkStart w:id="6065" w:name="_Toc36228571"/>
      <w:bookmarkStart w:id="6066" w:name="_Toc36229198"/>
      <w:bookmarkStart w:id="6067" w:name="_Toc68847518"/>
      <w:bookmarkStart w:id="6068" w:name="_Toc74611453"/>
      <w:bookmarkStart w:id="6069" w:name="_Toc75566732"/>
      <w:bookmarkStart w:id="6070" w:name="_Toc89790284"/>
      <w:bookmarkStart w:id="6071" w:name="_Toc99466922"/>
      <w:bookmarkStart w:id="6072" w:name="_Toc170383067"/>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6063"/>
      <w:bookmarkEnd w:id="6064"/>
      <w:bookmarkEnd w:id="6065"/>
      <w:bookmarkEnd w:id="6066"/>
      <w:bookmarkEnd w:id="6067"/>
      <w:bookmarkEnd w:id="6068"/>
      <w:bookmarkEnd w:id="6069"/>
      <w:bookmarkEnd w:id="6070"/>
      <w:bookmarkEnd w:id="6071"/>
      <w:bookmarkEnd w:id="6072"/>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6073"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6074" w:name="_MCCTEMPBM_CRPT86941047___7"/>
            <w:bookmarkEnd w:id="6073"/>
            <w:r w:rsidRPr="00567618">
              <w:rPr>
                <w:rFonts w:ascii="Arial" w:hAnsi="Arial"/>
                <w:sz w:val="18"/>
              </w:rPr>
              <w:t>Delivery order</w:t>
            </w:r>
            <w:bookmarkEnd w:id="6074"/>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6075" w:name="_MCCTEMPBM_CRPT86941048___4"/>
            <w:r w:rsidRPr="00567618">
              <w:rPr>
                <w:rFonts w:ascii="Arial" w:hAnsi="Arial"/>
                <w:sz w:val="18"/>
              </w:rPr>
              <w:t>No</w:t>
            </w:r>
            <w:bookmarkEnd w:id="6075"/>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6076" w:name="_MCCTEMPBM_CRPT86941049___7"/>
            <w:r w:rsidRPr="00567618">
              <w:rPr>
                <w:rFonts w:ascii="Arial" w:hAnsi="Arial"/>
                <w:sz w:val="18"/>
              </w:rPr>
              <w:t>The application should handle packet reordering.</w:t>
            </w:r>
            <w:bookmarkEnd w:id="6076"/>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6077" w:name="_MCCTEMPBM_CRPT86941050___7"/>
            <w:r w:rsidRPr="00567618">
              <w:rPr>
                <w:rFonts w:ascii="Arial" w:hAnsi="Arial"/>
                <w:sz w:val="18"/>
              </w:rPr>
              <w:t>Maximum SDU size (octets)</w:t>
            </w:r>
            <w:bookmarkEnd w:id="6077"/>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6078" w:name="_MCCTEMPBM_CRPT86941051___4"/>
            <w:r w:rsidRPr="00567618">
              <w:rPr>
                <w:rFonts w:ascii="Arial" w:hAnsi="Arial"/>
                <w:sz w:val="18"/>
              </w:rPr>
              <w:t>1400</w:t>
            </w:r>
            <w:bookmarkEnd w:id="6078"/>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6079" w:name="_MCCTEMPBM_CRPT86941052___7"/>
            <w:r w:rsidRPr="00567618">
              <w:rPr>
                <w:rFonts w:ascii="Arial" w:hAnsi="Arial"/>
                <w:sz w:val="18"/>
              </w:rPr>
              <w:t>Maximum size of IP packets</w:t>
            </w:r>
            <w:r w:rsidRPr="00567618">
              <w:rPr>
                <w:rFonts w:ascii="Arial" w:hAnsi="Arial"/>
                <w:sz w:val="18"/>
                <w:lang w:eastAsia="ko-KR"/>
              </w:rPr>
              <w:t>.</w:t>
            </w:r>
            <w:bookmarkEnd w:id="6079"/>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6080" w:name="_MCCTEMPBM_CRPT86941053___7"/>
            <w:r w:rsidRPr="00567618">
              <w:rPr>
                <w:rFonts w:ascii="Arial" w:hAnsi="Arial"/>
                <w:sz w:val="18"/>
              </w:rPr>
              <w:t>Delivery of erroneous SDUs</w:t>
            </w:r>
            <w:bookmarkEnd w:id="6080"/>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6081" w:name="_MCCTEMPBM_CRPT86941054___4"/>
            <w:r w:rsidRPr="00567618">
              <w:rPr>
                <w:rFonts w:ascii="Arial" w:hAnsi="Arial"/>
                <w:sz w:val="18"/>
              </w:rPr>
              <w:t>No</w:t>
            </w:r>
            <w:bookmarkEnd w:id="6081"/>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6082" w:name="_MCCTEMPBM_CRPT86941055___7"/>
            <w:r w:rsidRPr="00567618">
              <w:rPr>
                <w:rFonts w:ascii="Arial" w:hAnsi="Arial"/>
                <w:sz w:val="18"/>
              </w:rPr>
              <w:t>Residual BER</w:t>
            </w:r>
            <w:bookmarkEnd w:id="6082"/>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6083"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83"/>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6084"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6084"/>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6085" w:name="_MCCTEMPBM_CRPT86941058___7"/>
            <w:r w:rsidRPr="00567618">
              <w:rPr>
                <w:rFonts w:ascii="Arial" w:hAnsi="Arial"/>
                <w:sz w:val="18"/>
              </w:rPr>
              <w:t>SDU error ratio</w:t>
            </w:r>
            <w:bookmarkEnd w:id="6085"/>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6086"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6086"/>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6087"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87"/>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6088" w:name="_MCCTEMPBM_CRPT86941061___7"/>
            <w:r w:rsidRPr="00567618">
              <w:rPr>
                <w:rFonts w:ascii="Arial" w:hAnsi="Arial"/>
                <w:sz w:val="18"/>
              </w:rPr>
              <w:t>Transfer delay (ms)</w:t>
            </w:r>
            <w:bookmarkEnd w:id="6088"/>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6089" w:name="_MCCTEMPBM_CRPT86941062___4"/>
            <w:r w:rsidRPr="00567618">
              <w:rPr>
                <w:rFonts w:ascii="Arial" w:hAnsi="Arial"/>
                <w:sz w:val="18"/>
              </w:rPr>
              <w:t>130 ms</w:t>
            </w:r>
            <w:bookmarkEnd w:id="6089"/>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6090"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90"/>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6091"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91"/>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6092" w:name="_MCCTEMPBM_CRPT86941065___4"/>
            <w:r w:rsidRPr="00567618">
              <w:rPr>
                <w:rFonts w:ascii="Arial" w:hAnsi="Arial"/>
                <w:sz w:val="18"/>
              </w:rPr>
              <w:t>4</w:t>
            </w:r>
            <w:r w:rsidRPr="00567618">
              <w:rPr>
                <w:rFonts w:ascii="Arial" w:hAnsi="Arial"/>
                <w:sz w:val="18"/>
                <w:lang w:eastAsia="ko-KR"/>
              </w:rPr>
              <w:t>4</w:t>
            </w:r>
            <w:bookmarkEnd w:id="6092"/>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6093"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93"/>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6094"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94"/>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6095" w:name="_MCCTEMPBM_CRPT86941068___4"/>
            <w:r w:rsidRPr="00567618">
              <w:rPr>
                <w:rFonts w:ascii="Arial" w:hAnsi="Arial"/>
                <w:sz w:val="18"/>
              </w:rPr>
              <w:t>4</w:t>
            </w:r>
            <w:r w:rsidRPr="00567618">
              <w:rPr>
                <w:rFonts w:ascii="Arial" w:hAnsi="Arial"/>
                <w:sz w:val="18"/>
                <w:lang w:eastAsia="ko-KR"/>
              </w:rPr>
              <w:t>4</w:t>
            </w:r>
            <w:bookmarkEnd w:id="6095"/>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6096"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96"/>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6097"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97"/>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6098" w:name="_MCCTEMPBM_CRPT86941071___4"/>
            <w:r w:rsidRPr="00567618">
              <w:rPr>
                <w:rFonts w:ascii="Arial" w:hAnsi="Arial"/>
                <w:sz w:val="18"/>
              </w:rPr>
              <w:t>4</w:t>
            </w:r>
            <w:r w:rsidRPr="00567618">
              <w:rPr>
                <w:rFonts w:ascii="Arial" w:hAnsi="Arial"/>
                <w:sz w:val="18"/>
                <w:lang w:eastAsia="ko-KR"/>
              </w:rPr>
              <w:t>4</w:t>
            </w:r>
            <w:bookmarkEnd w:id="6098"/>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6099"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99"/>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6100"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100"/>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6101" w:name="_MCCTEMPBM_CRPT86941074___4"/>
            <w:r w:rsidRPr="00567618">
              <w:rPr>
                <w:rFonts w:ascii="Arial" w:hAnsi="Arial"/>
                <w:sz w:val="18"/>
              </w:rPr>
              <w:t>4</w:t>
            </w:r>
            <w:r w:rsidRPr="00567618">
              <w:rPr>
                <w:rFonts w:ascii="Arial" w:hAnsi="Arial"/>
                <w:sz w:val="18"/>
                <w:lang w:eastAsia="ko-KR"/>
              </w:rPr>
              <w:t>4</w:t>
            </w:r>
            <w:bookmarkEnd w:id="6101"/>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6102"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02"/>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6103" w:name="_MCCTEMPBM_CRPT86941076___7"/>
            <w:r w:rsidRPr="00567618">
              <w:rPr>
                <w:rFonts w:ascii="Arial" w:hAnsi="Arial"/>
                <w:sz w:val="18"/>
              </w:rPr>
              <w:t>Allocation/Retention priority</w:t>
            </w:r>
            <w:bookmarkEnd w:id="6103"/>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6104" w:name="_MCCTEMPBM_CRPT86941077___4"/>
            <w:r w:rsidRPr="00567618">
              <w:rPr>
                <w:rFonts w:ascii="Arial" w:hAnsi="Arial"/>
                <w:sz w:val="18"/>
              </w:rPr>
              <w:t>subscribed value</w:t>
            </w:r>
            <w:bookmarkEnd w:id="6104"/>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6105"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105"/>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6106" w:name="_MCCTEMPBM_CRPT86941079___7"/>
            <w:r w:rsidRPr="00567618">
              <w:rPr>
                <w:rFonts w:ascii="Arial" w:hAnsi="Arial"/>
                <w:sz w:val="18"/>
              </w:rPr>
              <w:t>Source statistics descriptor</w:t>
            </w:r>
            <w:bookmarkEnd w:id="6106"/>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6107" w:name="_MCCTEMPBM_CRPT86941080___4"/>
            <w:r w:rsidRPr="00567618">
              <w:rPr>
                <w:rFonts w:ascii="Arial" w:hAnsi="Arial"/>
                <w:sz w:val="18"/>
              </w:rPr>
              <w:t>‘speech'</w:t>
            </w:r>
            <w:bookmarkEnd w:id="6107"/>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6108" w:name="_Toc26369675"/>
      <w:bookmarkStart w:id="6109" w:name="_Toc36227557"/>
      <w:bookmarkStart w:id="6110" w:name="_Toc36228572"/>
      <w:bookmarkStart w:id="6111" w:name="_Toc36229199"/>
      <w:bookmarkStart w:id="6112" w:name="_Toc68847519"/>
      <w:bookmarkStart w:id="6113" w:name="_Toc74611454"/>
      <w:bookmarkStart w:id="6114" w:name="_Toc75566733"/>
      <w:bookmarkStart w:id="6115" w:name="_Toc89790285"/>
      <w:bookmarkStart w:id="6116" w:name="_Toc99466923"/>
      <w:bookmarkStart w:id="6117" w:name="_Toc170383068"/>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6108"/>
      <w:bookmarkEnd w:id="6109"/>
      <w:bookmarkEnd w:id="6110"/>
      <w:bookmarkEnd w:id="6111"/>
      <w:bookmarkEnd w:id="6112"/>
      <w:bookmarkEnd w:id="6113"/>
      <w:bookmarkEnd w:id="6114"/>
      <w:bookmarkEnd w:id="6115"/>
      <w:bookmarkEnd w:id="6116"/>
      <w:bookmarkEnd w:id="6117"/>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6118"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6119" w:name="_MCCTEMPBM_CRPT86941082___7"/>
            <w:bookmarkEnd w:id="6118"/>
            <w:r w:rsidRPr="00567618">
              <w:rPr>
                <w:rFonts w:ascii="Arial" w:hAnsi="Arial" w:cs="Arial"/>
                <w:sz w:val="18"/>
                <w:szCs w:val="18"/>
              </w:rPr>
              <w:t>Delivery order</w:t>
            </w:r>
            <w:bookmarkEnd w:id="6119"/>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6120" w:name="_MCCTEMPBM_CRPT86941083___4"/>
            <w:r w:rsidRPr="00567618">
              <w:rPr>
                <w:rFonts w:ascii="Arial" w:hAnsi="Arial" w:cs="Arial"/>
                <w:sz w:val="18"/>
                <w:szCs w:val="18"/>
              </w:rPr>
              <w:t>No</w:t>
            </w:r>
            <w:bookmarkEnd w:id="6120"/>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6121" w:name="_MCCTEMPBM_CRPT86941084___7"/>
            <w:r w:rsidRPr="00567618">
              <w:rPr>
                <w:rFonts w:ascii="Arial" w:hAnsi="Arial" w:cs="Arial"/>
                <w:sz w:val="18"/>
                <w:szCs w:val="18"/>
              </w:rPr>
              <w:t>The application should handle packet reordering.</w:t>
            </w:r>
            <w:bookmarkEnd w:id="6121"/>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6122" w:name="_MCCTEMPBM_CRPT86941085___7"/>
            <w:r w:rsidRPr="00567618">
              <w:rPr>
                <w:rFonts w:ascii="Arial" w:hAnsi="Arial" w:cs="Arial"/>
                <w:sz w:val="18"/>
                <w:szCs w:val="18"/>
              </w:rPr>
              <w:t>Maximum SDU size (octets)</w:t>
            </w:r>
            <w:bookmarkEnd w:id="6122"/>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6123" w:name="_MCCTEMPBM_CRPT86941086___4"/>
            <w:r w:rsidRPr="00567618">
              <w:rPr>
                <w:rFonts w:ascii="Arial" w:hAnsi="Arial" w:cs="Arial"/>
                <w:sz w:val="18"/>
                <w:szCs w:val="18"/>
              </w:rPr>
              <w:t>1400</w:t>
            </w:r>
            <w:bookmarkEnd w:id="6123"/>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6124"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6124"/>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6125" w:name="_MCCTEMPBM_CRPT86941088___7"/>
            <w:r w:rsidRPr="00567618">
              <w:rPr>
                <w:rFonts w:ascii="Arial" w:hAnsi="Arial" w:cs="Arial"/>
                <w:sz w:val="18"/>
                <w:szCs w:val="18"/>
              </w:rPr>
              <w:t>Delivery of erroneous SDUs</w:t>
            </w:r>
            <w:bookmarkEnd w:id="6125"/>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6126" w:name="_MCCTEMPBM_CRPT86941089___4"/>
            <w:r w:rsidRPr="00567618">
              <w:rPr>
                <w:rFonts w:ascii="Arial" w:hAnsi="Arial" w:cs="Arial"/>
                <w:sz w:val="18"/>
                <w:szCs w:val="18"/>
              </w:rPr>
              <w:t>No</w:t>
            </w:r>
            <w:bookmarkEnd w:id="6126"/>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6127" w:name="_MCCTEMPBM_CRPT86941090___7"/>
            <w:r w:rsidRPr="00567618">
              <w:rPr>
                <w:rFonts w:ascii="Arial" w:hAnsi="Arial" w:cs="Arial"/>
                <w:sz w:val="18"/>
                <w:szCs w:val="18"/>
              </w:rPr>
              <w:t>Residual BER</w:t>
            </w:r>
            <w:bookmarkEnd w:id="6127"/>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6128"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6128"/>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6129"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129"/>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6130" w:name="_MCCTEMPBM_CRPT86941093___7"/>
            <w:r w:rsidRPr="00567618">
              <w:rPr>
                <w:rFonts w:ascii="Arial" w:hAnsi="Arial" w:cs="Arial"/>
                <w:sz w:val="18"/>
                <w:szCs w:val="18"/>
              </w:rPr>
              <w:t>SDU error ratio</w:t>
            </w:r>
            <w:bookmarkEnd w:id="6130"/>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6131"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6131"/>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6132"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6132"/>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6133" w:name="_MCCTEMPBM_CRPT86941096___7"/>
            <w:r w:rsidRPr="00567618">
              <w:rPr>
                <w:rFonts w:ascii="Arial" w:hAnsi="Arial" w:cs="Arial"/>
                <w:sz w:val="18"/>
                <w:szCs w:val="18"/>
              </w:rPr>
              <w:t>Transfer delay (ms)</w:t>
            </w:r>
            <w:bookmarkEnd w:id="6133"/>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6134" w:name="_MCCTEMPBM_CRPT86941097___4"/>
            <w:r w:rsidRPr="00567618">
              <w:rPr>
                <w:rFonts w:ascii="Arial" w:hAnsi="Arial" w:cs="Arial"/>
                <w:sz w:val="18"/>
                <w:szCs w:val="18"/>
              </w:rPr>
              <w:t>130 ms</w:t>
            </w:r>
            <w:bookmarkEnd w:id="6134"/>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6135"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135"/>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6136"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6136"/>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6137" w:name="_MCCTEMPBM_CRPT86941100___4"/>
            <w:r w:rsidRPr="00567618">
              <w:rPr>
                <w:rFonts w:ascii="Arial" w:hAnsi="Arial" w:cs="Arial"/>
                <w:sz w:val="18"/>
                <w:szCs w:val="18"/>
                <w:lang w:eastAsia="ko-KR"/>
              </w:rPr>
              <w:t>40</w:t>
            </w:r>
            <w:bookmarkEnd w:id="6137"/>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6138"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138"/>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6139"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6139"/>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6140" w:name="_MCCTEMPBM_CRPT86941103___4"/>
            <w:r w:rsidRPr="00567618">
              <w:rPr>
                <w:rFonts w:ascii="Arial" w:hAnsi="Arial" w:cs="Arial"/>
                <w:sz w:val="18"/>
                <w:szCs w:val="18"/>
                <w:lang w:eastAsia="ko-KR"/>
              </w:rPr>
              <w:t>40</w:t>
            </w:r>
            <w:bookmarkEnd w:id="6140"/>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6141"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6141"/>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6142"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6142"/>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6143" w:name="_MCCTEMPBM_CRPT86941106___4"/>
            <w:r w:rsidRPr="00567618">
              <w:rPr>
                <w:rFonts w:ascii="Arial" w:hAnsi="Arial" w:cs="Arial"/>
                <w:sz w:val="18"/>
                <w:szCs w:val="18"/>
                <w:lang w:eastAsia="ko-KR"/>
              </w:rPr>
              <w:t>40</w:t>
            </w:r>
            <w:bookmarkEnd w:id="6143"/>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6144"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144"/>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6145"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6145"/>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6146" w:name="_MCCTEMPBM_CRPT86941109___4"/>
            <w:r w:rsidRPr="00567618">
              <w:rPr>
                <w:rFonts w:ascii="Arial" w:hAnsi="Arial" w:cs="Arial"/>
                <w:sz w:val="18"/>
                <w:szCs w:val="18"/>
                <w:lang w:eastAsia="ko-KR"/>
              </w:rPr>
              <w:t>40</w:t>
            </w:r>
            <w:bookmarkEnd w:id="6146"/>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6147"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6147"/>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6148" w:name="_MCCTEMPBM_CRPT86941111___7"/>
            <w:r w:rsidRPr="00567618">
              <w:rPr>
                <w:rFonts w:ascii="Arial" w:hAnsi="Arial" w:cs="Arial"/>
                <w:sz w:val="18"/>
                <w:szCs w:val="18"/>
              </w:rPr>
              <w:t>Allocation/Retention priority</w:t>
            </w:r>
            <w:bookmarkEnd w:id="6148"/>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6149" w:name="_MCCTEMPBM_CRPT86941112___4"/>
            <w:r w:rsidRPr="00567618">
              <w:rPr>
                <w:rFonts w:ascii="Arial" w:hAnsi="Arial" w:cs="Arial"/>
                <w:sz w:val="18"/>
                <w:szCs w:val="18"/>
              </w:rPr>
              <w:t>subscribed value</w:t>
            </w:r>
            <w:bookmarkEnd w:id="6149"/>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6150"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150"/>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6151" w:name="_MCCTEMPBM_CRPT86941114___7"/>
            <w:r w:rsidRPr="00567618">
              <w:rPr>
                <w:rFonts w:ascii="Arial" w:hAnsi="Arial" w:cs="Arial"/>
                <w:sz w:val="18"/>
                <w:szCs w:val="18"/>
              </w:rPr>
              <w:t>Source statistics descriptor</w:t>
            </w:r>
            <w:bookmarkEnd w:id="6151"/>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6152" w:name="_MCCTEMPBM_CRPT86941115___4"/>
            <w:r w:rsidRPr="00567618">
              <w:rPr>
                <w:rFonts w:ascii="Arial" w:hAnsi="Arial" w:cs="Arial"/>
                <w:sz w:val="18"/>
                <w:szCs w:val="18"/>
              </w:rPr>
              <w:t>‘speech'</w:t>
            </w:r>
            <w:bookmarkEnd w:id="6152"/>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153" w:name="_Toc26369676"/>
      <w:bookmarkStart w:id="6154" w:name="_Toc36227558"/>
      <w:bookmarkStart w:id="6155" w:name="_Toc36228573"/>
      <w:bookmarkStart w:id="6156" w:name="_Toc36229200"/>
      <w:bookmarkStart w:id="6157" w:name="_Toc68847520"/>
      <w:bookmarkStart w:id="6158" w:name="_Toc74611455"/>
      <w:bookmarkStart w:id="6159" w:name="_Toc75566734"/>
      <w:bookmarkStart w:id="6160" w:name="_Toc89790286"/>
      <w:bookmarkStart w:id="6161" w:name="_Toc99466924"/>
      <w:bookmarkStart w:id="6162" w:name="_Toc170383069"/>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153"/>
      <w:bookmarkEnd w:id="6154"/>
      <w:bookmarkEnd w:id="6155"/>
      <w:bookmarkEnd w:id="6156"/>
      <w:bookmarkEnd w:id="6157"/>
      <w:bookmarkEnd w:id="6158"/>
      <w:bookmarkEnd w:id="6159"/>
      <w:bookmarkEnd w:id="6160"/>
      <w:bookmarkEnd w:id="6161"/>
      <w:bookmarkEnd w:id="6162"/>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163"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164" w:name="_MCCTEMPBM_CRPT86941117___7"/>
            <w:bookmarkEnd w:id="6163"/>
            <w:r w:rsidRPr="00567618">
              <w:rPr>
                <w:rFonts w:ascii="Arial" w:hAnsi="Arial"/>
                <w:sz w:val="18"/>
              </w:rPr>
              <w:t>Delivery order</w:t>
            </w:r>
            <w:bookmarkEnd w:id="6164"/>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165" w:name="_MCCTEMPBM_CRPT86941118___4"/>
            <w:r w:rsidRPr="00567618">
              <w:rPr>
                <w:rFonts w:ascii="Arial" w:hAnsi="Arial"/>
                <w:sz w:val="18"/>
              </w:rPr>
              <w:t>No</w:t>
            </w:r>
            <w:bookmarkEnd w:id="6165"/>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166" w:name="_MCCTEMPBM_CRPT86941119___7"/>
            <w:r w:rsidRPr="00567618">
              <w:rPr>
                <w:rFonts w:ascii="Arial" w:hAnsi="Arial"/>
                <w:sz w:val="18"/>
              </w:rPr>
              <w:t>The application should handle packet reordering.</w:t>
            </w:r>
            <w:bookmarkEnd w:id="6166"/>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167" w:name="_MCCTEMPBM_CRPT86941120___7"/>
            <w:r w:rsidRPr="00567618">
              <w:rPr>
                <w:rFonts w:ascii="Arial" w:hAnsi="Arial"/>
                <w:sz w:val="18"/>
              </w:rPr>
              <w:t>Maximum SDU size (octets)</w:t>
            </w:r>
            <w:bookmarkEnd w:id="6167"/>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168" w:name="_MCCTEMPBM_CRPT86941121___4"/>
            <w:r w:rsidRPr="00567618">
              <w:rPr>
                <w:rFonts w:ascii="Arial" w:hAnsi="Arial"/>
                <w:sz w:val="18"/>
              </w:rPr>
              <w:t>1400</w:t>
            </w:r>
            <w:bookmarkEnd w:id="6168"/>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169" w:name="_MCCTEMPBM_CRPT86941122___7"/>
            <w:r w:rsidRPr="00567618">
              <w:rPr>
                <w:rFonts w:ascii="Arial" w:hAnsi="Arial"/>
                <w:sz w:val="18"/>
              </w:rPr>
              <w:t>Maximum size of IP packets</w:t>
            </w:r>
            <w:r w:rsidRPr="00567618">
              <w:rPr>
                <w:rFonts w:ascii="Arial" w:hAnsi="Arial"/>
                <w:sz w:val="18"/>
                <w:lang w:eastAsia="ko-KR"/>
              </w:rPr>
              <w:t>.</w:t>
            </w:r>
            <w:bookmarkEnd w:id="6169"/>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170" w:name="_MCCTEMPBM_CRPT86941123___7"/>
            <w:r w:rsidRPr="00567618">
              <w:rPr>
                <w:rFonts w:ascii="Arial" w:hAnsi="Arial"/>
                <w:sz w:val="18"/>
              </w:rPr>
              <w:t>Delivery of erroneous SDUs</w:t>
            </w:r>
            <w:bookmarkEnd w:id="6170"/>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171" w:name="_MCCTEMPBM_CRPT86941124___4"/>
            <w:r w:rsidRPr="00567618">
              <w:rPr>
                <w:rFonts w:ascii="Arial" w:hAnsi="Arial"/>
                <w:sz w:val="18"/>
              </w:rPr>
              <w:t>No</w:t>
            </w:r>
            <w:bookmarkEnd w:id="6171"/>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172" w:name="_MCCTEMPBM_CRPT86941125___7"/>
            <w:r w:rsidRPr="00567618">
              <w:rPr>
                <w:rFonts w:ascii="Arial" w:hAnsi="Arial"/>
                <w:sz w:val="18"/>
              </w:rPr>
              <w:t>Residual BER</w:t>
            </w:r>
            <w:bookmarkEnd w:id="6172"/>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173"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173"/>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174"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174"/>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175" w:name="_MCCTEMPBM_CRPT86941128___7"/>
            <w:r w:rsidRPr="00567618">
              <w:rPr>
                <w:rFonts w:ascii="Arial" w:hAnsi="Arial"/>
                <w:sz w:val="18"/>
              </w:rPr>
              <w:t>SDU error ratio</w:t>
            </w:r>
            <w:bookmarkEnd w:id="6175"/>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176"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176"/>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177"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177"/>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178" w:name="_MCCTEMPBM_CRPT86941131___7"/>
            <w:r w:rsidRPr="00567618">
              <w:rPr>
                <w:rFonts w:ascii="Arial" w:hAnsi="Arial"/>
                <w:sz w:val="18"/>
              </w:rPr>
              <w:t>Transfer delay (ms)</w:t>
            </w:r>
            <w:bookmarkEnd w:id="6178"/>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179" w:name="_MCCTEMPBM_CRPT86941132___4"/>
            <w:r w:rsidRPr="00567618">
              <w:rPr>
                <w:rFonts w:ascii="Arial" w:hAnsi="Arial"/>
                <w:sz w:val="18"/>
              </w:rPr>
              <w:t>130 ms</w:t>
            </w:r>
            <w:bookmarkEnd w:id="6179"/>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180"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180"/>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181"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181"/>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182" w:name="_MCCTEMPBM_CRPT86941135___4"/>
            <w:r w:rsidRPr="00567618">
              <w:rPr>
                <w:rFonts w:ascii="Arial" w:hAnsi="Arial"/>
                <w:sz w:val="18"/>
              </w:rPr>
              <w:t>5</w:t>
            </w:r>
            <w:r w:rsidRPr="00567618">
              <w:rPr>
                <w:rFonts w:ascii="Arial" w:hAnsi="Arial"/>
                <w:sz w:val="18"/>
                <w:lang w:eastAsia="ko-KR"/>
              </w:rPr>
              <w:t>2</w:t>
            </w:r>
            <w:bookmarkEnd w:id="6182"/>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183"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83"/>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184"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184"/>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185" w:name="_MCCTEMPBM_CRPT86941138___4"/>
            <w:r w:rsidRPr="00567618">
              <w:rPr>
                <w:rFonts w:ascii="Arial" w:hAnsi="Arial"/>
                <w:sz w:val="18"/>
              </w:rPr>
              <w:t>5</w:t>
            </w:r>
            <w:r w:rsidRPr="00567618">
              <w:rPr>
                <w:rFonts w:ascii="Arial" w:hAnsi="Arial"/>
                <w:sz w:val="18"/>
                <w:lang w:eastAsia="ko-KR"/>
              </w:rPr>
              <w:t>2</w:t>
            </w:r>
            <w:bookmarkEnd w:id="6185"/>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186"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86"/>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187"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187"/>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188" w:name="_MCCTEMPBM_CRPT86941141___4"/>
            <w:r w:rsidRPr="00567618">
              <w:rPr>
                <w:rFonts w:ascii="Arial" w:hAnsi="Arial"/>
                <w:sz w:val="18"/>
              </w:rPr>
              <w:t>5</w:t>
            </w:r>
            <w:r w:rsidRPr="00567618">
              <w:rPr>
                <w:rFonts w:ascii="Arial" w:hAnsi="Arial"/>
                <w:sz w:val="18"/>
                <w:lang w:eastAsia="ko-KR"/>
              </w:rPr>
              <w:t>2</w:t>
            </w:r>
            <w:bookmarkEnd w:id="6188"/>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189"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89"/>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190"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190"/>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191" w:name="_MCCTEMPBM_CRPT86941144___4"/>
            <w:r w:rsidRPr="00567618">
              <w:rPr>
                <w:rFonts w:ascii="Arial" w:hAnsi="Arial"/>
                <w:sz w:val="18"/>
              </w:rPr>
              <w:t>5</w:t>
            </w:r>
            <w:r w:rsidRPr="00567618">
              <w:rPr>
                <w:rFonts w:ascii="Arial" w:hAnsi="Arial"/>
                <w:sz w:val="18"/>
                <w:lang w:eastAsia="ko-KR"/>
              </w:rPr>
              <w:t>2</w:t>
            </w:r>
            <w:bookmarkEnd w:id="6191"/>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192"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92"/>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193" w:name="_MCCTEMPBM_CRPT86941146___7"/>
            <w:r w:rsidRPr="00567618">
              <w:rPr>
                <w:rFonts w:ascii="Arial" w:hAnsi="Arial"/>
                <w:sz w:val="18"/>
              </w:rPr>
              <w:t>Allocation/Retention priority</w:t>
            </w:r>
            <w:bookmarkEnd w:id="6193"/>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194" w:name="_MCCTEMPBM_CRPT86941147___4"/>
            <w:r w:rsidRPr="00567618">
              <w:rPr>
                <w:rFonts w:ascii="Arial" w:hAnsi="Arial"/>
                <w:sz w:val="18"/>
              </w:rPr>
              <w:t>subscribed value</w:t>
            </w:r>
            <w:bookmarkEnd w:id="6194"/>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195"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195"/>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196" w:name="_MCCTEMPBM_CRPT86941149___7"/>
            <w:r w:rsidRPr="00567618">
              <w:rPr>
                <w:rFonts w:ascii="Arial" w:hAnsi="Arial"/>
                <w:sz w:val="18"/>
              </w:rPr>
              <w:t>Source statistics descriptor</w:t>
            </w:r>
            <w:bookmarkEnd w:id="6196"/>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197" w:name="_MCCTEMPBM_CRPT86941150___4"/>
            <w:r w:rsidRPr="00567618">
              <w:rPr>
                <w:rFonts w:ascii="Arial" w:hAnsi="Arial"/>
                <w:sz w:val="18"/>
              </w:rPr>
              <w:t>‘speech'</w:t>
            </w:r>
            <w:bookmarkEnd w:id="6197"/>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198" w:name="_Toc26369677"/>
      <w:bookmarkStart w:id="6199" w:name="_Toc36227559"/>
      <w:bookmarkStart w:id="6200" w:name="_Toc36228574"/>
      <w:bookmarkStart w:id="6201" w:name="_Toc36229201"/>
      <w:bookmarkStart w:id="6202" w:name="_Toc68847521"/>
      <w:bookmarkStart w:id="6203" w:name="_Toc74611456"/>
      <w:bookmarkStart w:id="6204" w:name="_Toc75566735"/>
      <w:bookmarkStart w:id="6205" w:name="_Toc89790287"/>
      <w:bookmarkStart w:id="6206" w:name="_Toc99466925"/>
      <w:bookmarkStart w:id="6207" w:name="_Toc170383070"/>
      <w:r w:rsidRPr="00567618">
        <w:t>Annex F (Normative):</w:t>
      </w:r>
      <w:r w:rsidRPr="00567618">
        <w:br/>
        <w:t>Void</w:t>
      </w:r>
      <w:bookmarkEnd w:id="6198"/>
      <w:bookmarkEnd w:id="6199"/>
      <w:bookmarkEnd w:id="6200"/>
      <w:bookmarkEnd w:id="6201"/>
      <w:bookmarkEnd w:id="6202"/>
      <w:bookmarkEnd w:id="6203"/>
      <w:bookmarkEnd w:id="6204"/>
      <w:bookmarkEnd w:id="6205"/>
      <w:bookmarkEnd w:id="6206"/>
      <w:bookmarkEnd w:id="6207"/>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208" w:name="_Toc26369678"/>
      <w:bookmarkStart w:id="6209" w:name="_Toc36227560"/>
      <w:bookmarkStart w:id="6210" w:name="_Toc36228575"/>
      <w:bookmarkStart w:id="6211" w:name="_Toc36229202"/>
      <w:bookmarkStart w:id="6212" w:name="_Toc68847522"/>
      <w:bookmarkStart w:id="6213" w:name="_Toc74611457"/>
      <w:bookmarkStart w:id="6214" w:name="_Toc75566736"/>
      <w:bookmarkStart w:id="6215" w:name="_Toc89790288"/>
      <w:bookmarkStart w:id="6216" w:name="_Toc99466926"/>
      <w:bookmarkStart w:id="6217" w:name="_Toc170383071"/>
      <w:r w:rsidRPr="00567618">
        <w:t>Annex G (Normative):</w:t>
      </w:r>
      <w:r w:rsidRPr="00567618">
        <w:br/>
        <w:t>DTMF events</w:t>
      </w:r>
      <w:bookmarkEnd w:id="6208"/>
      <w:bookmarkEnd w:id="6209"/>
      <w:bookmarkEnd w:id="6210"/>
      <w:bookmarkEnd w:id="6211"/>
      <w:bookmarkEnd w:id="6212"/>
      <w:bookmarkEnd w:id="6213"/>
      <w:bookmarkEnd w:id="6214"/>
      <w:bookmarkEnd w:id="6215"/>
      <w:bookmarkEnd w:id="6216"/>
      <w:bookmarkEnd w:id="6217"/>
    </w:p>
    <w:p w14:paraId="03DBAAA6" w14:textId="77777777" w:rsidR="00FC7E52" w:rsidRPr="00567618" w:rsidRDefault="00FC7E52" w:rsidP="00FC7E52">
      <w:pPr>
        <w:pStyle w:val="Heading1"/>
      </w:pPr>
      <w:bookmarkStart w:id="6218" w:name="_Toc26369679"/>
      <w:bookmarkStart w:id="6219" w:name="_Toc36227561"/>
      <w:bookmarkStart w:id="6220" w:name="_Toc36228576"/>
      <w:bookmarkStart w:id="6221" w:name="_Toc36229203"/>
      <w:bookmarkStart w:id="6222" w:name="_Toc68847523"/>
      <w:bookmarkStart w:id="6223" w:name="_Toc74611458"/>
      <w:bookmarkStart w:id="6224" w:name="_Toc75566737"/>
      <w:bookmarkStart w:id="6225" w:name="_Toc89790289"/>
      <w:bookmarkStart w:id="6226" w:name="_Toc99466927"/>
      <w:bookmarkStart w:id="6227" w:name="_Toc170383072"/>
      <w:r w:rsidRPr="00567618">
        <w:t>G.1</w:t>
      </w:r>
      <w:r w:rsidRPr="00567618">
        <w:tab/>
        <w:t>General</w:t>
      </w:r>
      <w:bookmarkEnd w:id="6218"/>
      <w:bookmarkEnd w:id="6219"/>
      <w:bookmarkEnd w:id="6220"/>
      <w:bookmarkEnd w:id="6221"/>
      <w:bookmarkEnd w:id="6222"/>
      <w:bookmarkEnd w:id="6223"/>
      <w:bookmarkEnd w:id="6224"/>
      <w:bookmarkEnd w:id="6225"/>
      <w:bookmarkEnd w:id="6226"/>
      <w:bookmarkEnd w:id="6227"/>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228" w:name="_Toc26369680"/>
      <w:bookmarkStart w:id="6229" w:name="_Toc36227562"/>
      <w:bookmarkStart w:id="6230" w:name="_Toc36228577"/>
      <w:bookmarkStart w:id="6231" w:name="_Toc36229204"/>
      <w:bookmarkStart w:id="6232" w:name="_Toc68847524"/>
      <w:bookmarkStart w:id="6233" w:name="_Toc74611459"/>
      <w:bookmarkStart w:id="6234" w:name="_Toc75566738"/>
      <w:bookmarkStart w:id="6235" w:name="_Toc89790290"/>
      <w:bookmarkStart w:id="6236" w:name="_Toc99466928"/>
      <w:bookmarkStart w:id="6237" w:name="_Toc170383073"/>
      <w:r w:rsidRPr="00567618">
        <w:t>G.2</w:t>
      </w:r>
      <w:r w:rsidRPr="00567618">
        <w:tab/>
        <w:t>Encoding of DTMF events</w:t>
      </w:r>
      <w:bookmarkEnd w:id="6228"/>
      <w:bookmarkEnd w:id="6229"/>
      <w:bookmarkEnd w:id="6230"/>
      <w:bookmarkEnd w:id="6231"/>
      <w:bookmarkEnd w:id="6232"/>
      <w:bookmarkEnd w:id="6233"/>
      <w:bookmarkEnd w:id="6234"/>
      <w:bookmarkEnd w:id="6235"/>
      <w:bookmarkEnd w:id="6236"/>
      <w:bookmarkEnd w:id="6237"/>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238" w:name="_Toc26369681"/>
      <w:bookmarkStart w:id="6239" w:name="_Toc36227563"/>
      <w:bookmarkStart w:id="6240" w:name="_Toc36228578"/>
      <w:bookmarkStart w:id="6241" w:name="_Toc36229205"/>
      <w:bookmarkStart w:id="6242" w:name="_Toc68847525"/>
      <w:bookmarkStart w:id="6243" w:name="_Toc74611460"/>
      <w:bookmarkStart w:id="6244" w:name="_Toc75566739"/>
      <w:bookmarkStart w:id="6245" w:name="_Toc89790291"/>
      <w:bookmarkStart w:id="6246" w:name="_Toc99466929"/>
      <w:bookmarkStart w:id="6247" w:name="_Toc170383074"/>
      <w:r w:rsidRPr="00567618">
        <w:t>G.3</w:t>
      </w:r>
      <w:r w:rsidRPr="00567618">
        <w:tab/>
        <w:t>Session setup</w:t>
      </w:r>
      <w:bookmarkEnd w:id="6238"/>
      <w:bookmarkEnd w:id="6239"/>
      <w:bookmarkEnd w:id="6240"/>
      <w:bookmarkEnd w:id="6241"/>
      <w:bookmarkEnd w:id="6242"/>
      <w:bookmarkEnd w:id="6243"/>
      <w:bookmarkEnd w:id="6244"/>
      <w:bookmarkEnd w:id="6245"/>
      <w:bookmarkEnd w:id="6246"/>
      <w:bookmarkEnd w:id="6247"/>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48" w:name="_MCCTEMPBM_CRPT86941151___7" w:colFirst="0" w:colLast="0"/>
            <w:bookmarkStart w:id="6249" w:name="MCCQCTEMPBM_00000186"/>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249"/>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250" w:name="_MCCTEMPBM_CRPT86941152___4"/>
            <w:bookmarkEnd w:id="6248"/>
            <w:r w:rsidRPr="00567618">
              <w:rPr>
                <w:b/>
              </w:rPr>
              <w:t>SDP answer example</w:t>
            </w:r>
            <w:bookmarkEnd w:id="6250"/>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1"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251"/>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2" w:name="_MCCTEMPBM_CRPT86941154___7" w:colFirst="0" w:colLast="0"/>
            <w:bookmarkStart w:id="6253" w:name="MCCQCTEMPBM_00000187"/>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253"/>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254" w:name="_MCCTEMPBM_CRPT86941155___4"/>
            <w:bookmarkEnd w:id="6252"/>
            <w:r w:rsidRPr="00567618">
              <w:rPr>
                <w:b/>
              </w:rPr>
              <w:t>SDP answer example</w:t>
            </w:r>
            <w:bookmarkEnd w:id="6254"/>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5"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255"/>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256" w:name="_Toc26369682"/>
      <w:bookmarkStart w:id="6257" w:name="_Toc36227564"/>
      <w:bookmarkStart w:id="6258" w:name="_Toc36228579"/>
      <w:bookmarkStart w:id="6259" w:name="_Toc36229206"/>
      <w:bookmarkStart w:id="6260" w:name="_Toc68847526"/>
      <w:bookmarkStart w:id="6261" w:name="_Toc74611461"/>
      <w:bookmarkStart w:id="6262" w:name="_Toc75566740"/>
      <w:bookmarkStart w:id="6263" w:name="_Toc89790292"/>
      <w:bookmarkStart w:id="6264" w:name="_Toc99466930"/>
      <w:bookmarkStart w:id="6265" w:name="_Toc170383075"/>
      <w:r w:rsidRPr="00567618">
        <w:t>G.4</w:t>
      </w:r>
      <w:r w:rsidRPr="00567618">
        <w:tab/>
        <w:t>Data transport for DTMF events</w:t>
      </w:r>
      <w:bookmarkEnd w:id="6256"/>
      <w:bookmarkEnd w:id="6257"/>
      <w:bookmarkEnd w:id="6258"/>
      <w:bookmarkEnd w:id="6259"/>
      <w:bookmarkEnd w:id="6260"/>
      <w:bookmarkEnd w:id="6261"/>
      <w:bookmarkEnd w:id="6262"/>
      <w:bookmarkEnd w:id="6263"/>
      <w:bookmarkEnd w:id="6264"/>
      <w:bookmarkEnd w:id="6265"/>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266" w:name="_Toc26369683"/>
      <w:bookmarkStart w:id="6267" w:name="_Toc36227565"/>
      <w:bookmarkStart w:id="6268" w:name="_Toc36228580"/>
      <w:bookmarkStart w:id="6269" w:name="_Toc36229207"/>
      <w:bookmarkStart w:id="6270" w:name="_Toc68847527"/>
      <w:bookmarkStart w:id="6271" w:name="_Toc74611462"/>
      <w:bookmarkStart w:id="6272" w:name="_Toc75566741"/>
      <w:bookmarkStart w:id="6273" w:name="_Toc89790293"/>
      <w:bookmarkStart w:id="6274" w:name="_Toc99466931"/>
      <w:bookmarkStart w:id="6275" w:name="_Toc170383076"/>
      <w:r w:rsidRPr="00567618">
        <w:t>Annex H (informative):</w:t>
      </w:r>
      <w:r w:rsidRPr="00567618">
        <w:br/>
        <w:t>Network Preference Management Object Device Description Framework</w:t>
      </w:r>
      <w:bookmarkEnd w:id="6266"/>
      <w:bookmarkEnd w:id="6267"/>
      <w:bookmarkEnd w:id="6268"/>
      <w:bookmarkEnd w:id="6269"/>
      <w:bookmarkEnd w:id="6270"/>
      <w:bookmarkEnd w:id="6271"/>
      <w:bookmarkEnd w:id="6272"/>
      <w:bookmarkEnd w:id="6273"/>
      <w:bookmarkEnd w:id="6274"/>
      <w:bookmarkEnd w:id="6275"/>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276" w:name="_Toc26369684"/>
      <w:bookmarkStart w:id="6277" w:name="_Toc36227566"/>
      <w:bookmarkStart w:id="6278" w:name="_Toc36228581"/>
      <w:bookmarkStart w:id="6279" w:name="_Toc36229208"/>
      <w:bookmarkStart w:id="6280" w:name="_Toc68847528"/>
      <w:bookmarkStart w:id="6281" w:name="_Toc74611463"/>
      <w:bookmarkStart w:id="6282" w:name="_Toc75566742"/>
      <w:bookmarkStart w:id="6283" w:name="_Toc89790294"/>
      <w:bookmarkStart w:id="6284" w:name="_Toc99466932"/>
      <w:bookmarkStart w:id="6285" w:name="_Toc170383077"/>
      <w:r w:rsidRPr="00567618">
        <w:t>Annex I (informative):</w:t>
      </w:r>
      <w:r w:rsidRPr="00567618">
        <w:br/>
        <w:t>QoE Reporting Management Object Device Description Framework</w:t>
      </w:r>
      <w:bookmarkEnd w:id="6276"/>
      <w:bookmarkEnd w:id="6277"/>
      <w:bookmarkEnd w:id="6278"/>
      <w:bookmarkEnd w:id="6279"/>
      <w:bookmarkEnd w:id="6280"/>
      <w:bookmarkEnd w:id="6281"/>
      <w:bookmarkEnd w:id="6282"/>
      <w:bookmarkEnd w:id="6283"/>
      <w:bookmarkEnd w:id="6284"/>
      <w:bookmarkEnd w:id="6285"/>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286" w:name="_Toc26369685"/>
      <w:bookmarkStart w:id="6287" w:name="_Toc36227567"/>
      <w:bookmarkStart w:id="6288" w:name="_Toc36228582"/>
      <w:bookmarkStart w:id="6289" w:name="_Toc36229209"/>
      <w:bookmarkStart w:id="6290" w:name="_Toc68847529"/>
      <w:bookmarkStart w:id="6291" w:name="_Toc74611464"/>
      <w:bookmarkStart w:id="6292" w:name="_Toc75566743"/>
      <w:bookmarkStart w:id="6293" w:name="_Toc89790295"/>
      <w:bookmarkStart w:id="6294" w:name="_Toc99466933"/>
      <w:bookmarkStart w:id="6295" w:name="_Toc170383078"/>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286"/>
      <w:bookmarkEnd w:id="6287"/>
      <w:bookmarkEnd w:id="6288"/>
      <w:bookmarkEnd w:id="6289"/>
      <w:bookmarkEnd w:id="6290"/>
      <w:bookmarkEnd w:id="6291"/>
      <w:bookmarkEnd w:id="6292"/>
      <w:bookmarkEnd w:id="6293"/>
      <w:bookmarkEnd w:id="6294"/>
      <w:bookmarkEnd w:id="6295"/>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296" w:name="_Toc26369686"/>
      <w:bookmarkStart w:id="6297" w:name="_Toc36227568"/>
      <w:bookmarkStart w:id="6298" w:name="_Toc36228583"/>
      <w:bookmarkStart w:id="6299" w:name="_Toc36229210"/>
      <w:bookmarkStart w:id="6300" w:name="_Toc68847530"/>
      <w:bookmarkStart w:id="6301" w:name="_Toc74611465"/>
      <w:bookmarkStart w:id="6302" w:name="_Toc75566744"/>
      <w:bookmarkStart w:id="6303" w:name="_Toc89790296"/>
      <w:bookmarkStart w:id="6304" w:name="_Toc99466934"/>
      <w:bookmarkStart w:id="6305" w:name="_Toc170383079"/>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296"/>
      <w:bookmarkEnd w:id="6297"/>
      <w:bookmarkEnd w:id="6298"/>
      <w:bookmarkEnd w:id="6299"/>
      <w:bookmarkEnd w:id="6300"/>
      <w:bookmarkEnd w:id="6301"/>
      <w:bookmarkEnd w:id="6302"/>
      <w:bookmarkEnd w:id="6303"/>
      <w:bookmarkEnd w:id="6304"/>
      <w:bookmarkEnd w:id="6305"/>
    </w:p>
    <w:p w14:paraId="64831E39" w14:textId="77777777" w:rsidR="00FC7E52" w:rsidRPr="00567618" w:rsidRDefault="00FC7E52" w:rsidP="00FC7E52">
      <w:pPr>
        <w:pStyle w:val="Heading1"/>
        <w:rPr>
          <w:lang w:eastAsia="ko-KR"/>
        </w:rPr>
      </w:pPr>
      <w:bookmarkStart w:id="6306" w:name="_Toc26369687"/>
      <w:bookmarkStart w:id="6307" w:name="_Toc36227569"/>
      <w:bookmarkStart w:id="6308" w:name="_Toc36228584"/>
      <w:bookmarkStart w:id="6309" w:name="_Toc36229211"/>
      <w:bookmarkStart w:id="6310" w:name="_Toc68847531"/>
      <w:bookmarkStart w:id="6311" w:name="_Toc74611466"/>
      <w:bookmarkStart w:id="6312" w:name="_Toc75566745"/>
      <w:bookmarkStart w:id="6313" w:name="_Toc89790297"/>
      <w:bookmarkStart w:id="6314" w:name="_Toc99466935"/>
      <w:bookmarkStart w:id="6315" w:name="_Toc170383080"/>
      <w:r w:rsidRPr="00567618">
        <w:rPr>
          <w:lang w:eastAsia="ko-KR"/>
        </w:rPr>
        <w:t>K.1</w:t>
      </w:r>
      <w:r w:rsidRPr="00567618">
        <w:rPr>
          <w:lang w:eastAsia="ko-KR"/>
        </w:rPr>
        <w:tab/>
        <w:t>General</w:t>
      </w:r>
      <w:bookmarkEnd w:id="6306"/>
      <w:bookmarkEnd w:id="6307"/>
      <w:bookmarkEnd w:id="6308"/>
      <w:bookmarkEnd w:id="6309"/>
      <w:bookmarkEnd w:id="6310"/>
      <w:bookmarkEnd w:id="6311"/>
      <w:bookmarkEnd w:id="6312"/>
      <w:bookmarkEnd w:id="6313"/>
      <w:bookmarkEnd w:id="6314"/>
      <w:bookmarkEnd w:id="6315"/>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316" w:name="_Toc26369688"/>
      <w:bookmarkStart w:id="6317" w:name="_Toc36227570"/>
      <w:bookmarkStart w:id="6318" w:name="_Toc36228585"/>
      <w:bookmarkStart w:id="6319" w:name="_Toc36229212"/>
      <w:bookmarkStart w:id="6320" w:name="_Toc68847532"/>
      <w:bookmarkStart w:id="6321" w:name="_Toc74611467"/>
      <w:bookmarkStart w:id="6322" w:name="_Toc75566746"/>
      <w:bookmarkStart w:id="6323" w:name="_Toc89790298"/>
      <w:bookmarkStart w:id="6324" w:name="_Toc99466936"/>
      <w:bookmarkStart w:id="6325" w:name="_Toc170383081"/>
      <w:r w:rsidRPr="00567618">
        <w:rPr>
          <w:lang w:eastAsia="ko-KR"/>
        </w:rPr>
        <w:t>K.2</w:t>
      </w:r>
      <w:r w:rsidRPr="00567618">
        <w:rPr>
          <w:lang w:eastAsia="ko-KR"/>
        </w:rPr>
        <w:tab/>
        <w:t>Procedure for computing the bandwidth</w:t>
      </w:r>
      <w:bookmarkEnd w:id="6316"/>
      <w:bookmarkEnd w:id="6317"/>
      <w:bookmarkEnd w:id="6318"/>
      <w:bookmarkEnd w:id="6319"/>
      <w:bookmarkEnd w:id="6320"/>
      <w:bookmarkEnd w:id="6321"/>
      <w:bookmarkEnd w:id="6322"/>
      <w:bookmarkEnd w:id="6323"/>
      <w:bookmarkEnd w:id="6324"/>
      <w:bookmarkEnd w:id="6325"/>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326" w:name="_Toc26369689"/>
      <w:bookmarkStart w:id="6327" w:name="_Toc36227571"/>
      <w:bookmarkStart w:id="6328" w:name="_Toc36228586"/>
      <w:bookmarkStart w:id="6329" w:name="_Toc36229213"/>
      <w:bookmarkStart w:id="6330" w:name="_Toc68847533"/>
      <w:bookmarkStart w:id="6331" w:name="_Toc74611468"/>
      <w:bookmarkStart w:id="6332" w:name="_Toc75566747"/>
      <w:bookmarkStart w:id="6333" w:name="_Toc89790299"/>
      <w:bookmarkStart w:id="6334" w:name="_Toc99466937"/>
      <w:bookmarkStart w:id="6335" w:name="_Toc170383082"/>
      <w:r w:rsidRPr="00567618">
        <w:rPr>
          <w:lang w:eastAsia="ko-KR"/>
        </w:rPr>
        <w:t>K.3</w:t>
      </w:r>
      <w:r w:rsidRPr="00567618">
        <w:rPr>
          <w:lang w:eastAsia="ko-KR"/>
        </w:rPr>
        <w:tab/>
        <w:t>Computation of RTP payload size</w:t>
      </w:r>
      <w:bookmarkEnd w:id="6326"/>
      <w:bookmarkEnd w:id="6327"/>
      <w:bookmarkEnd w:id="6328"/>
      <w:bookmarkEnd w:id="6329"/>
      <w:bookmarkEnd w:id="6330"/>
      <w:bookmarkEnd w:id="6331"/>
      <w:bookmarkEnd w:id="6332"/>
      <w:bookmarkEnd w:id="6333"/>
      <w:bookmarkEnd w:id="6334"/>
      <w:bookmarkEnd w:id="6335"/>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336" w:name="_Toc26369690"/>
      <w:bookmarkStart w:id="6337" w:name="_Toc36227572"/>
      <w:bookmarkStart w:id="6338" w:name="_Toc36228587"/>
      <w:bookmarkStart w:id="6339" w:name="_Toc36229214"/>
      <w:bookmarkStart w:id="6340" w:name="_Toc68847534"/>
      <w:bookmarkStart w:id="6341" w:name="_Toc74611469"/>
      <w:bookmarkStart w:id="6342" w:name="_Toc75566748"/>
      <w:bookmarkStart w:id="6343" w:name="_Toc89790300"/>
      <w:bookmarkStart w:id="6344" w:name="_Toc99466938"/>
      <w:bookmarkStart w:id="6345" w:name="_Toc170383083"/>
      <w:r w:rsidRPr="00567618">
        <w:rPr>
          <w:lang w:eastAsia="ko-KR"/>
        </w:rPr>
        <w:t>K.4</w:t>
      </w:r>
      <w:r w:rsidRPr="00567618">
        <w:rPr>
          <w:lang w:eastAsia="ko-KR"/>
        </w:rPr>
        <w:tab/>
        <w:t>Detailed computation</w:t>
      </w:r>
      <w:bookmarkEnd w:id="6336"/>
      <w:bookmarkEnd w:id="6337"/>
      <w:bookmarkEnd w:id="6338"/>
      <w:bookmarkEnd w:id="6339"/>
      <w:bookmarkEnd w:id="6340"/>
      <w:bookmarkEnd w:id="6341"/>
      <w:bookmarkEnd w:id="6342"/>
      <w:bookmarkEnd w:id="6343"/>
      <w:bookmarkEnd w:id="6344"/>
      <w:bookmarkEnd w:id="6345"/>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346" w:name="_MCCTEMPBM_CRPT86941158___7"/>
            <w:bookmarkStart w:id="6347" w:name="_MCCTEMPBM_CRPT86941159___4" w:colFirst="1" w:colLast="8"/>
            <w:r w:rsidRPr="00567618">
              <w:rPr>
                <w:rFonts w:ascii="Arial" w:hAnsi="Arial" w:cs="Arial"/>
                <w:b/>
                <w:bCs/>
                <w:color w:val="000000"/>
                <w:sz w:val="16"/>
                <w:szCs w:val="16"/>
              </w:rPr>
              <w:t>Mode</w:t>
            </w:r>
            <w:bookmarkEnd w:id="6346"/>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348" w:name="_MCCTEMPBM_CRPT86941160___7"/>
            <w:bookmarkStart w:id="6349" w:name="_MCCTEMPBM_CRPT86941161___4" w:colFirst="1" w:colLast="8"/>
            <w:bookmarkEnd w:id="6347"/>
            <w:r w:rsidRPr="00567618">
              <w:rPr>
                <w:rFonts w:ascii="Arial" w:hAnsi="Arial" w:cs="Arial"/>
                <w:color w:val="000000"/>
                <w:sz w:val="16"/>
                <w:szCs w:val="16"/>
              </w:rPr>
              <w:t>Bits per speech frame</w:t>
            </w:r>
            <w:bookmarkEnd w:id="6348"/>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350" w:name="_MCCTEMPBM_CRPT86941162___7"/>
            <w:bookmarkStart w:id="6351" w:name="_MCCTEMPBM_CRPT86941163___4" w:colFirst="1" w:colLast="8"/>
            <w:bookmarkEnd w:id="6349"/>
            <w:r w:rsidRPr="00567618">
              <w:rPr>
                <w:rFonts w:ascii="Arial" w:hAnsi="Arial" w:cs="Arial"/>
                <w:color w:val="000000"/>
                <w:sz w:val="16"/>
                <w:szCs w:val="16"/>
              </w:rPr>
              <w:t>Payload header and ToC</w:t>
            </w:r>
            <w:bookmarkEnd w:id="6350"/>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352" w:name="_MCCTEMPBM_CRPT86941164___7"/>
            <w:bookmarkStart w:id="6353" w:name="_MCCTEMPBM_CRPT86941165___4" w:colFirst="1" w:colLast="8"/>
            <w:bookmarkEnd w:id="6351"/>
            <w:r w:rsidRPr="00567618">
              <w:rPr>
                <w:rFonts w:ascii="Arial" w:hAnsi="Arial" w:cs="Arial"/>
                <w:color w:val="000000"/>
                <w:sz w:val="16"/>
                <w:szCs w:val="16"/>
              </w:rPr>
              <w:t>RTP payload (bits)</w:t>
            </w:r>
            <w:bookmarkEnd w:id="6352"/>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354" w:name="_MCCTEMPBM_CRPT86941166___7"/>
            <w:bookmarkStart w:id="6355" w:name="_MCCTEMPBM_CRPT86941167___4" w:colFirst="1" w:colLast="8"/>
            <w:bookmarkEnd w:id="6353"/>
            <w:r w:rsidRPr="00567618">
              <w:rPr>
                <w:rFonts w:ascii="Arial" w:hAnsi="Arial" w:cs="Arial"/>
                <w:color w:val="000000"/>
                <w:sz w:val="16"/>
                <w:szCs w:val="16"/>
              </w:rPr>
              <w:t>RTP payload (bytes)</w:t>
            </w:r>
            <w:bookmarkEnd w:id="6354"/>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356" w:name="_MCCTEMPBM_CRPT86941168___7"/>
            <w:bookmarkStart w:id="6357" w:name="_MCCTEMPBM_CRPT86941169___4" w:colFirst="1" w:colLast="8"/>
            <w:bookmarkEnd w:id="6355"/>
            <w:r w:rsidRPr="00567618">
              <w:rPr>
                <w:rFonts w:ascii="Arial" w:hAnsi="Arial" w:cs="Arial"/>
                <w:color w:val="000000"/>
                <w:sz w:val="16"/>
                <w:szCs w:val="16"/>
              </w:rPr>
              <w:t>Rounded-up RTP payload (bytes)</w:t>
            </w:r>
            <w:bookmarkEnd w:id="6356"/>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358" w:name="_MCCTEMPBM_CRPT86941170___7"/>
            <w:bookmarkStart w:id="6359" w:name="_MCCTEMPBM_CRPT86941171___4" w:colFirst="1" w:colLast="8"/>
            <w:bookmarkEnd w:id="6357"/>
            <w:r w:rsidRPr="00567618">
              <w:rPr>
                <w:rFonts w:ascii="Arial" w:hAnsi="Arial" w:cs="Arial"/>
                <w:color w:val="000000"/>
                <w:sz w:val="16"/>
                <w:szCs w:val="16"/>
              </w:rPr>
              <w:t>Rounded-up RTP payload (bits)</w:t>
            </w:r>
            <w:bookmarkEnd w:id="6358"/>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360" w:name="_MCCTEMPBM_CRPT86941172___7"/>
            <w:bookmarkStart w:id="6361" w:name="_MCCTEMPBM_CRPT86941173___4" w:colFirst="1" w:colLast="8"/>
            <w:bookmarkEnd w:id="6359"/>
            <w:r w:rsidRPr="00567618">
              <w:rPr>
                <w:rFonts w:ascii="Arial" w:hAnsi="Arial" w:cs="Arial"/>
                <w:color w:val="000000"/>
                <w:sz w:val="16"/>
                <w:szCs w:val="16"/>
              </w:rPr>
              <w:t>RTP header</w:t>
            </w:r>
            <w:bookmarkEnd w:id="6360"/>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362" w:name="_MCCTEMPBM_CRPT86941174___7"/>
            <w:bookmarkStart w:id="6363" w:name="_MCCTEMPBM_CRPT86941175___4" w:colFirst="1" w:colLast="8"/>
            <w:bookmarkEnd w:id="6361"/>
            <w:r w:rsidRPr="00567618">
              <w:rPr>
                <w:rFonts w:ascii="Arial" w:hAnsi="Arial" w:cs="Arial"/>
                <w:color w:val="000000"/>
                <w:sz w:val="16"/>
                <w:szCs w:val="16"/>
              </w:rPr>
              <w:t>UDP header</w:t>
            </w:r>
            <w:bookmarkEnd w:id="6362"/>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364" w:name="_MCCTEMPBM_CRPT86941176___7"/>
            <w:bookmarkStart w:id="6365" w:name="_MCCTEMPBM_CRPT86941177___4" w:colFirst="1" w:colLast="8"/>
            <w:bookmarkEnd w:id="6363"/>
            <w:r w:rsidRPr="00567618">
              <w:rPr>
                <w:rFonts w:ascii="Arial" w:hAnsi="Arial" w:cs="Arial"/>
                <w:color w:val="000000"/>
                <w:sz w:val="16"/>
                <w:szCs w:val="16"/>
              </w:rPr>
              <w:t>IPv4 header</w:t>
            </w:r>
            <w:bookmarkEnd w:id="6364"/>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366" w:name="_MCCTEMPBM_CRPT86941178___7"/>
            <w:bookmarkStart w:id="6367" w:name="_MCCTEMPBM_CRPT86941179___4" w:colFirst="1" w:colLast="8"/>
            <w:bookmarkEnd w:id="6365"/>
            <w:r w:rsidRPr="00567618">
              <w:rPr>
                <w:rFonts w:ascii="Arial" w:hAnsi="Arial" w:cs="Arial"/>
                <w:color w:val="000000"/>
                <w:sz w:val="16"/>
                <w:szCs w:val="16"/>
              </w:rPr>
              <w:t>Total bits per 20 ms</w:t>
            </w:r>
            <w:bookmarkEnd w:id="6366"/>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368" w:name="_MCCTEMPBM_CRPT86941180___7"/>
            <w:bookmarkStart w:id="6369" w:name="_MCCTEMPBM_CRPT86941181___4" w:colFirst="1" w:colLast="8"/>
            <w:bookmarkEnd w:id="6367"/>
            <w:r w:rsidRPr="00567618">
              <w:rPr>
                <w:rFonts w:ascii="Arial" w:hAnsi="Arial" w:cs="Arial"/>
                <w:color w:val="000000"/>
                <w:sz w:val="16"/>
                <w:szCs w:val="16"/>
              </w:rPr>
              <w:t>Total bit-rate (kbps)</w:t>
            </w:r>
            <w:bookmarkEnd w:id="6368"/>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370" w:name="_MCCTEMPBM_CRPT86941182___7"/>
            <w:bookmarkStart w:id="6371" w:name="_MCCTEMPBM_CRPT86941183___4" w:colFirst="1" w:colLast="8"/>
            <w:bookmarkEnd w:id="6369"/>
            <w:r w:rsidRPr="00567618">
              <w:rPr>
                <w:rFonts w:ascii="Arial" w:hAnsi="Arial" w:cs="Arial"/>
                <w:color w:val="000000"/>
                <w:sz w:val="16"/>
                <w:szCs w:val="16"/>
              </w:rPr>
              <w:t>AS</w:t>
            </w:r>
            <w:bookmarkEnd w:id="6370"/>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372" w:name="_MCCTEMPBM_CRPT86941184___4"/>
      <w:bookmarkEnd w:id="6371"/>
    </w:p>
    <w:bookmarkEnd w:id="6372"/>
    <w:p w14:paraId="534FB4FC" w14:textId="77777777" w:rsidR="00FC7E52" w:rsidRPr="00567618" w:rsidRDefault="00FC7E52" w:rsidP="00FC7E52">
      <w:pPr>
        <w:pStyle w:val="TH"/>
      </w:pPr>
      <w:r w:rsidRPr="00567618">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373" w:name="_MCCTEMPBM_CRPT86941185___7"/>
            <w:bookmarkStart w:id="6374" w:name="_MCCTEMPBM_CRPT86941186___4" w:colFirst="1" w:colLast="8"/>
            <w:r w:rsidRPr="00567618">
              <w:rPr>
                <w:rFonts w:ascii="Arial" w:hAnsi="Arial" w:cs="Arial"/>
                <w:b/>
                <w:bCs/>
                <w:color w:val="000000"/>
                <w:sz w:val="16"/>
                <w:szCs w:val="16"/>
              </w:rPr>
              <w:t>Mode</w:t>
            </w:r>
            <w:bookmarkEnd w:id="6373"/>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375" w:name="_MCCTEMPBM_CRPT86941187___7"/>
            <w:bookmarkStart w:id="6376" w:name="_MCCTEMPBM_CRPT86941188___4" w:colFirst="1" w:colLast="8"/>
            <w:bookmarkEnd w:id="6374"/>
            <w:r w:rsidRPr="00567618">
              <w:rPr>
                <w:rFonts w:ascii="Arial" w:hAnsi="Arial" w:cs="Arial"/>
                <w:color w:val="000000"/>
                <w:sz w:val="16"/>
                <w:szCs w:val="16"/>
              </w:rPr>
              <w:t>Bits per speech frame</w:t>
            </w:r>
            <w:bookmarkEnd w:id="6375"/>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377" w:name="_MCCTEMPBM_CRPT86941189___7"/>
            <w:bookmarkStart w:id="6378" w:name="_MCCTEMPBM_CRPT86941190___4" w:colFirst="1" w:colLast="8"/>
            <w:bookmarkEnd w:id="6376"/>
            <w:r w:rsidRPr="00567618">
              <w:rPr>
                <w:rFonts w:ascii="Arial" w:hAnsi="Arial" w:cs="Arial"/>
                <w:color w:val="000000"/>
                <w:sz w:val="16"/>
                <w:szCs w:val="16"/>
              </w:rPr>
              <w:t>Payload header and ToC</w:t>
            </w:r>
            <w:bookmarkEnd w:id="6377"/>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379" w:name="_MCCTEMPBM_CRPT86941191___7"/>
            <w:bookmarkStart w:id="6380" w:name="_MCCTEMPBM_CRPT86941192___4" w:colFirst="1" w:colLast="8"/>
            <w:bookmarkEnd w:id="6378"/>
            <w:r w:rsidRPr="00567618">
              <w:rPr>
                <w:rFonts w:ascii="Arial" w:hAnsi="Arial" w:cs="Arial"/>
                <w:color w:val="000000"/>
                <w:sz w:val="16"/>
                <w:szCs w:val="16"/>
              </w:rPr>
              <w:t>RTP payload (bits)</w:t>
            </w:r>
            <w:bookmarkEnd w:id="6379"/>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381" w:name="_MCCTEMPBM_CRPT86941193___7"/>
            <w:bookmarkStart w:id="6382" w:name="_MCCTEMPBM_CRPT86941194___4" w:colFirst="1" w:colLast="8"/>
            <w:bookmarkEnd w:id="6380"/>
            <w:r w:rsidRPr="00567618">
              <w:rPr>
                <w:rFonts w:ascii="Arial" w:hAnsi="Arial" w:cs="Arial"/>
                <w:color w:val="000000"/>
                <w:sz w:val="16"/>
                <w:szCs w:val="16"/>
              </w:rPr>
              <w:t>RTP payload (bytes)</w:t>
            </w:r>
            <w:bookmarkEnd w:id="6381"/>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383" w:name="_MCCTEMPBM_CRPT86941195___7"/>
            <w:bookmarkStart w:id="6384" w:name="_MCCTEMPBM_CRPT86941196___4" w:colFirst="1" w:colLast="8"/>
            <w:bookmarkEnd w:id="6382"/>
            <w:r w:rsidRPr="00567618">
              <w:rPr>
                <w:rFonts w:ascii="Arial" w:hAnsi="Arial" w:cs="Arial"/>
                <w:color w:val="000000"/>
                <w:sz w:val="16"/>
                <w:szCs w:val="16"/>
              </w:rPr>
              <w:t>Rounded-up RTP payload (bytes)</w:t>
            </w:r>
            <w:bookmarkEnd w:id="6383"/>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385" w:name="_MCCTEMPBM_CRPT86941197___7"/>
            <w:bookmarkStart w:id="6386" w:name="_MCCTEMPBM_CRPT86941198___4" w:colFirst="1" w:colLast="8"/>
            <w:bookmarkEnd w:id="6384"/>
            <w:r w:rsidRPr="00567618">
              <w:rPr>
                <w:rFonts w:ascii="Arial" w:hAnsi="Arial" w:cs="Arial"/>
                <w:color w:val="000000"/>
                <w:sz w:val="16"/>
                <w:szCs w:val="16"/>
              </w:rPr>
              <w:t>Rounded-up RTP payload (bits)</w:t>
            </w:r>
            <w:bookmarkEnd w:id="6385"/>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387" w:name="_MCCTEMPBM_CRPT86941199___7"/>
            <w:bookmarkStart w:id="6388" w:name="_MCCTEMPBM_CRPT86941200___4" w:colFirst="1" w:colLast="8"/>
            <w:bookmarkEnd w:id="6386"/>
            <w:r w:rsidRPr="00567618">
              <w:rPr>
                <w:rFonts w:ascii="Arial" w:hAnsi="Arial" w:cs="Arial"/>
                <w:color w:val="000000"/>
                <w:sz w:val="16"/>
                <w:szCs w:val="16"/>
              </w:rPr>
              <w:t>RTP header</w:t>
            </w:r>
            <w:bookmarkEnd w:id="6387"/>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389" w:name="_MCCTEMPBM_CRPT86941201___7"/>
            <w:bookmarkStart w:id="6390" w:name="_MCCTEMPBM_CRPT86941202___4" w:colFirst="1" w:colLast="8"/>
            <w:bookmarkEnd w:id="6388"/>
            <w:r w:rsidRPr="00567618">
              <w:rPr>
                <w:rFonts w:ascii="Arial" w:hAnsi="Arial" w:cs="Arial"/>
                <w:color w:val="000000"/>
                <w:sz w:val="16"/>
                <w:szCs w:val="16"/>
              </w:rPr>
              <w:t>UDP header</w:t>
            </w:r>
            <w:bookmarkEnd w:id="6389"/>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391" w:name="_MCCTEMPBM_CRPT86941203___7"/>
            <w:bookmarkStart w:id="6392" w:name="_MCCTEMPBM_CRPT86941204___4" w:colFirst="1" w:colLast="8"/>
            <w:bookmarkEnd w:id="6390"/>
            <w:r w:rsidRPr="00567618">
              <w:rPr>
                <w:rFonts w:ascii="Arial" w:hAnsi="Arial" w:cs="Arial"/>
                <w:color w:val="000000"/>
                <w:sz w:val="16"/>
                <w:szCs w:val="16"/>
              </w:rPr>
              <w:t>IPv6 header</w:t>
            </w:r>
            <w:bookmarkEnd w:id="6391"/>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393" w:name="_MCCTEMPBM_CRPT86941205___7"/>
            <w:bookmarkStart w:id="6394" w:name="_MCCTEMPBM_CRPT86941206___4" w:colFirst="1" w:colLast="8"/>
            <w:bookmarkEnd w:id="6392"/>
            <w:r w:rsidRPr="00567618">
              <w:rPr>
                <w:rFonts w:ascii="Arial" w:hAnsi="Arial" w:cs="Arial"/>
                <w:color w:val="000000"/>
                <w:sz w:val="16"/>
                <w:szCs w:val="16"/>
              </w:rPr>
              <w:t>Total bits per 20 ms</w:t>
            </w:r>
            <w:bookmarkEnd w:id="6393"/>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395" w:name="_MCCTEMPBM_CRPT86941207___7"/>
            <w:bookmarkStart w:id="6396" w:name="_MCCTEMPBM_CRPT86941208___4" w:colFirst="1" w:colLast="8"/>
            <w:bookmarkEnd w:id="6394"/>
            <w:r w:rsidRPr="00567618">
              <w:rPr>
                <w:rFonts w:ascii="Arial" w:hAnsi="Arial" w:cs="Arial"/>
                <w:color w:val="000000"/>
                <w:sz w:val="16"/>
                <w:szCs w:val="16"/>
              </w:rPr>
              <w:t>Total bit-rate (kbps)</w:t>
            </w:r>
            <w:bookmarkEnd w:id="6395"/>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397" w:name="_MCCTEMPBM_CRPT86941209___7"/>
            <w:bookmarkStart w:id="6398" w:name="_MCCTEMPBM_CRPT86941210___4" w:colFirst="1" w:colLast="8"/>
            <w:bookmarkEnd w:id="6396"/>
            <w:r w:rsidRPr="00567618">
              <w:rPr>
                <w:rFonts w:ascii="Arial" w:hAnsi="Arial" w:cs="Arial"/>
                <w:color w:val="000000"/>
                <w:sz w:val="16"/>
                <w:szCs w:val="16"/>
              </w:rPr>
              <w:t>AS</w:t>
            </w:r>
            <w:bookmarkEnd w:id="6397"/>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399" w:name="_MCCTEMPBM_CRPT86941211___4"/>
      <w:bookmarkEnd w:id="6398"/>
    </w:p>
    <w:bookmarkEnd w:id="6399"/>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400" w:name="_MCCTEMPBM_CRPT86941212___7"/>
            <w:bookmarkStart w:id="6401" w:name="_MCCTEMPBM_CRPT86941213___4" w:colFirst="1" w:colLast="8"/>
            <w:r w:rsidRPr="00567618">
              <w:rPr>
                <w:rFonts w:ascii="Arial" w:hAnsi="Arial" w:cs="Arial"/>
                <w:b/>
                <w:bCs/>
                <w:color w:val="000000"/>
                <w:sz w:val="16"/>
                <w:szCs w:val="16"/>
              </w:rPr>
              <w:t>Mode</w:t>
            </w:r>
            <w:bookmarkEnd w:id="6400"/>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402" w:name="_MCCTEMPBM_CRPT86941214___7"/>
            <w:bookmarkStart w:id="6403" w:name="_MCCTEMPBM_CRPT86941215___4" w:colFirst="1" w:colLast="8"/>
            <w:bookmarkEnd w:id="6401"/>
            <w:r w:rsidRPr="00567618">
              <w:rPr>
                <w:rFonts w:ascii="Arial" w:hAnsi="Arial" w:cs="Arial"/>
                <w:color w:val="000000"/>
                <w:sz w:val="16"/>
                <w:szCs w:val="16"/>
              </w:rPr>
              <w:t>Bits per speech frame</w:t>
            </w:r>
            <w:bookmarkEnd w:id="6402"/>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404" w:name="_MCCTEMPBM_CRPT86941216___7"/>
            <w:bookmarkStart w:id="6405" w:name="_MCCTEMPBM_CRPT86941217___4" w:colFirst="1" w:colLast="8"/>
            <w:bookmarkEnd w:id="6403"/>
            <w:r w:rsidRPr="00567618">
              <w:rPr>
                <w:rFonts w:ascii="Arial" w:hAnsi="Arial" w:cs="Arial"/>
                <w:color w:val="000000"/>
                <w:sz w:val="16"/>
                <w:szCs w:val="16"/>
              </w:rPr>
              <w:t>Speech frame size (bytes)</w:t>
            </w:r>
            <w:bookmarkEnd w:id="6404"/>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406" w:name="_MCCTEMPBM_CRPT86941218___7"/>
            <w:bookmarkStart w:id="6407" w:name="_MCCTEMPBM_CRPT86941219___4" w:colFirst="1" w:colLast="8"/>
            <w:bookmarkEnd w:id="6405"/>
            <w:r w:rsidRPr="00567618">
              <w:rPr>
                <w:rFonts w:ascii="Arial" w:hAnsi="Arial" w:cs="Arial"/>
                <w:color w:val="000000"/>
                <w:sz w:val="16"/>
                <w:szCs w:val="16"/>
              </w:rPr>
              <w:t>Rounded-up speech frame size (bytes)</w:t>
            </w:r>
            <w:bookmarkEnd w:id="6406"/>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408" w:name="_MCCTEMPBM_CRPT86941220___7"/>
            <w:bookmarkStart w:id="6409" w:name="_MCCTEMPBM_CRPT86941221___4" w:colFirst="1" w:colLast="8"/>
            <w:bookmarkEnd w:id="6407"/>
            <w:r w:rsidRPr="00567618">
              <w:rPr>
                <w:rFonts w:ascii="Arial" w:hAnsi="Arial" w:cs="Arial"/>
                <w:color w:val="000000"/>
                <w:sz w:val="16"/>
                <w:szCs w:val="16"/>
              </w:rPr>
              <w:t>Rounded-up speech frame size (bits)</w:t>
            </w:r>
            <w:bookmarkEnd w:id="6408"/>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410" w:name="_MCCTEMPBM_CRPT86941222___7"/>
            <w:bookmarkStart w:id="6411" w:name="_MCCTEMPBM_CRPT86941223___4" w:colFirst="1" w:colLast="8"/>
            <w:bookmarkEnd w:id="6409"/>
            <w:r w:rsidRPr="00567618">
              <w:rPr>
                <w:rFonts w:ascii="Arial" w:hAnsi="Arial" w:cs="Arial"/>
                <w:color w:val="000000"/>
                <w:sz w:val="16"/>
                <w:szCs w:val="16"/>
              </w:rPr>
              <w:t>Payload header and ToC</w:t>
            </w:r>
            <w:bookmarkEnd w:id="6410"/>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412" w:name="_MCCTEMPBM_CRPT86941224___7"/>
            <w:bookmarkStart w:id="6413" w:name="_MCCTEMPBM_CRPT86941225___4" w:colFirst="1" w:colLast="8"/>
            <w:bookmarkEnd w:id="6411"/>
            <w:r w:rsidRPr="00567618">
              <w:rPr>
                <w:rFonts w:ascii="Arial" w:hAnsi="Arial" w:cs="Arial"/>
                <w:color w:val="000000"/>
                <w:sz w:val="16"/>
                <w:szCs w:val="16"/>
              </w:rPr>
              <w:t>RTP payload (bits)</w:t>
            </w:r>
            <w:bookmarkEnd w:id="6412"/>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414" w:name="_MCCTEMPBM_CRPT86941226___7"/>
            <w:bookmarkStart w:id="6415" w:name="_MCCTEMPBM_CRPT86941227___4" w:colFirst="1" w:colLast="8"/>
            <w:bookmarkEnd w:id="6413"/>
            <w:r w:rsidRPr="00567618">
              <w:rPr>
                <w:rFonts w:ascii="Arial" w:hAnsi="Arial" w:cs="Arial"/>
                <w:color w:val="000000"/>
                <w:sz w:val="16"/>
                <w:szCs w:val="16"/>
              </w:rPr>
              <w:t>RTP header</w:t>
            </w:r>
            <w:bookmarkEnd w:id="6414"/>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416" w:name="_MCCTEMPBM_CRPT86941228___7"/>
            <w:bookmarkStart w:id="6417" w:name="_MCCTEMPBM_CRPT86941229___4" w:colFirst="1" w:colLast="8"/>
            <w:bookmarkEnd w:id="6415"/>
            <w:r w:rsidRPr="00567618">
              <w:rPr>
                <w:rFonts w:ascii="Arial" w:hAnsi="Arial" w:cs="Arial"/>
                <w:color w:val="000000"/>
                <w:sz w:val="16"/>
                <w:szCs w:val="16"/>
              </w:rPr>
              <w:t>UDP header</w:t>
            </w:r>
            <w:bookmarkEnd w:id="6416"/>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418" w:name="_MCCTEMPBM_CRPT86941230___7"/>
            <w:bookmarkStart w:id="6419" w:name="_MCCTEMPBM_CRPT86941231___4" w:colFirst="1" w:colLast="8"/>
            <w:bookmarkEnd w:id="6417"/>
            <w:r w:rsidRPr="00567618">
              <w:rPr>
                <w:rFonts w:ascii="Arial" w:hAnsi="Arial" w:cs="Arial"/>
                <w:color w:val="000000"/>
                <w:sz w:val="16"/>
                <w:szCs w:val="16"/>
              </w:rPr>
              <w:t>IPv4 header</w:t>
            </w:r>
            <w:bookmarkEnd w:id="6418"/>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420" w:name="_MCCTEMPBM_CRPT86941232___7"/>
            <w:bookmarkStart w:id="6421" w:name="_MCCTEMPBM_CRPT86941233___4" w:colFirst="1" w:colLast="8"/>
            <w:bookmarkEnd w:id="6419"/>
            <w:r w:rsidRPr="00567618">
              <w:rPr>
                <w:rFonts w:ascii="Arial" w:hAnsi="Arial" w:cs="Arial"/>
                <w:color w:val="000000"/>
                <w:sz w:val="16"/>
                <w:szCs w:val="16"/>
              </w:rPr>
              <w:t>Total bits per 20 ms</w:t>
            </w:r>
            <w:bookmarkEnd w:id="6420"/>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422" w:name="_MCCTEMPBM_CRPT86941234___7"/>
            <w:bookmarkStart w:id="6423" w:name="_MCCTEMPBM_CRPT86941235___4" w:colFirst="1" w:colLast="8"/>
            <w:bookmarkEnd w:id="6421"/>
            <w:r w:rsidRPr="00567618">
              <w:rPr>
                <w:rFonts w:ascii="Arial" w:hAnsi="Arial" w:cs="Arial"/>
                <w:color w:val="000000"/>
                <w:sz w:val="16"/>
                <w:szCs w:val="16"/>
              </w:rPr>
              <w:t>Total bit-rate (kbps)</w:t>
            </w:r>
            <w:bookmarkEnd w:id="6422"/>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424" w:name="_MCCTEMPBM_CRPT86941236___7"/>
            <w:bookmarkStart w:id="6425" w:name="_MCCTEMPBM_CRPT86941237___4" w:colFirst="1" w:colLast="8"/>
            <w:bookmarkEnd w:id="6423"/>
            <w:r w:rsidRPr="00567618">
              <w:rPr>
                <w:rFonts w:ascii="Arial" w:hAnsi="Arial" w:cs="Arial"/>
                <w:color w:val="000000"/>
                <w:sz w:val="16"/>
                <w:szCs w:val="16"/>
              </w:rPr>
              <w:t>AS</w:t>
            </w:r>
            <w:bookmarkEnd w:id="6424"/>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426" w:name="_MCCTEMPBM_CRPT86941238___4"/>
      <w:bookmarkEnd w:id="6425"/>
    </w:p>
    <w:bookmarkEnd w:id="6426"/>
    <w:p w14:paraId="7BF54E5E" w14:textId="77777777" w:rsidR="00FC7E52" w:rsidRPr="00567618" w:rsidRDefault="00FC7E52" w:rsidP="00FC7E52">
      <w:pPr>
        <w:pStyle w:val="TH"/>
      </w:pPr>
      <w:r w:rsidRPr="00567618">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427" w:name="_MCCTEMPBM_CRPT86941239___7"/>
            <w:bookmarkStart w:id="6428" w:name="_MCCTEMPBM_CRPT86941240___4" w:colFirst="1" w:colLast="8"/>
            <w:r w:rsidRPr="00567618">
              <w:rPr>
                <w:rFonts w:ascii="Arial" w:hAnsi="Arial" w:cs="Arial"/>
                <w:b/>
                <w:bCs/>
                <w:color w:val="000000"/>
                <w:sz w:val="16"/>
                <w:szCs w:val="16"/>
              </w:rPr>
              <w:t>Mode</w:t>
            </w:r>
            <w:bookmarkEnd w:id="6427"/>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429" w:name="_MCCTEMPBM_CRPT86941241___7"/>
            <w:bookmarkStart w:id="6430" w:name="_MCCTEMPBM_CRPT86941242___4" w:colFirst="1" w:colLast="8"/>
            <w:bookmarkEnd w:id="6428"/>
            <w:r w:rsidRPr="00567618">
              <w:rPr>
                <w:rFonts w:ascii="Arial" w:hAnsi="Arial" w:cs="Arial"/>
                <w:color w:val="000000"/>
                <w:sz w:val="16"/>
                <w:szCs w:val="16"/>
              </w:rPr>
              <w:t>Bits per speech frame</w:t>
            </w:r>
            <w:bookmarkEnd w:id="6429"/>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431" w:name="_MCCTEMPBM_CRPT86941243___7"/>
            <w:bookmarkStart w:id="6432" w:name="_MCCTEMPBM_CRPT86941244___4" w:colFirst="1" w:colLast="8"/>
            <w:bookmarkEnd w:id="6430"/>
            <w:r w:rsidRPr="00567618">
              <w:rPr>
                <w:rFonts w:ascii="Arial" w:hAnsi="Arial" w:cs="Arial"/>
                <w:color w:val="000000"/>
                <w:sz w:val="16"/>
                <w:szCs w:val="16"/>
              </w:rPr>
              <w:t>Speech frame size (bytes)</w:t>
            </w:r>
            <w:bookmarkEnd w:id="6431"/>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433" w:name="_MCCTEMPBM_CRPT86941245___7"/>
            <w:bookmarkStart w:id="6434" w:name="_MCCTEMPBM_CRPT86941246___4" w:colFirst="1" w:colLast="8"/>
            <w:bookmarkEnd w:id="6432"/>
            <w:r w:rsidRPr="00567618">
              <w:rPr>
                <w:rFonts w:ascii="Arial" w:hAnsi="Arial" w:cs="Arial"/>
                <w:color w:val="000000"/>
                <w:sz w:val="16"/>
                <w:szCs w:val="16"/>
              </w:rPr>
              <w:t>Rounded-up speech frame size (bytes)</w:t>
            </w:r>
            <w:bookmarkEnd w:id="6433"/>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435" w:name="_MCCTEMPBM_CRPT86941247___7"/>
            <w:bookmarkStart w:id="6436" w:name="_MCCTEMPBM_CRPT86941248___4" w:colFirst="1" w:colLast="8"/>
            <w:bookmarkEnd w:id="6434"/>
            <w:r w:rsidRPr="00567618">
              <w:rPr>
                <w:rFonts w:ascii="Arial" w:hAnsi="Arial" w:cs="Arial"/>
                <w:color w:val="000000"/>
                <w:sz w:val="16"/>
                <w:szCs w:val="16"/>
              </w:rPr>
              <w:t>Rounded-up speech frame size (bits)</w:t>
            </w:r>
            <w:bookmarkEnd w:id="6435"/>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437" w:name="_MCCTEMPBM_CRPT86941249___7"/>
            <w:bookmarkStart w:id="6438" w:name="_MCCTEMPBM_CRPT86941250___4" w:colFirst="1" w:colLast="8"/>
            <w:bookmarkEnd w:id="6436"/>
            <w:r w:rsidRPr="00567618">
              <w:rPr>
                <w:rFonts w:ascii="Arial" w:hAnsi="Arial" w:cs="Arial"/>
                <w:color w:val="000000"/>
                <w:sz w:val="16"/>
                <w:szCs w:val="16"/>
              </w:rPr>
              <w:t>Payload header and ToC</w:t>
            </w:r>
            <w:bookmarkEnd w:id="6437"/>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439" w:name="_MCCTEMPBM_CRPT86941251___7"/>
            <w:bookmarkStart w:id="6440" w:name="_MCCTEMPBM_CRPT86941252___4" w:colFirst="1" w:colLast="8"/>
            <w:bookmarkEnd w:id="6438"/>
            <w:r w:rsidRPr="00567618">
              <w:rPr>
                <w:rFonts w:ascii="Arial" w:hAnsi="Arial" w:cs="Arial"/>
                <w:color w:val="000000"/>
                <w:sz w:val="16"/>
                <w:szCs w:val="16"/>
              </w:rPr>
              <w:t>RTP payload (bits)</w:t>
            </w:r>
            <w:bookmarkEnd w:id="6439"/>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441" w:name="_MCCTEMPBM_CRPT86941253___7"/>
            <w:bookmarkStart w:id="6442" w:name="_MCCTEMPBM_CRPT86941254___4" w:colFirst="1" w:colLast="8"/>
            <w:bookmarkEnd w:id="6440"/>
            <w:r w:rsidRPr="00567618">
              <w:rPr>
                <w:rFonts w:ascii="Arial" w:hAnsi="Arial" w:cs="Arial"/>
                <w:color w:val="000000"/>
                <w:sz w:val="16"/>
                <w:szCs w:val="16"/>
              </w:rPr>
              <w:t>RTP header</w:t>
            </w:r>
            <w:bookmarkEnd w:id="6441"/>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443" w:name="_MCCTEMPBM_CRPT86941255___7"/>
            <w:bookmarkStart w:id="6444" w:name="_MCCTEMPBM_CRPT86941256___4" w:colFirst="1" w:colLast="8"/>
            <w:bookmarkEnd w:id="6442"/>
            <w:r w:rsidRPr="00567618">
              <w:rPr>
                <w:rFonts w:ascii="Arial" w:hAnsi="Arial" w:cs="Arial"/>
                <w:color w:val="000000"/>
                <w:sz w:val="16"/>
                <w:szCs w:val="16"/>
              </w:rPr>
              <w:t>UDP header</w:t>
            </w:r>
            <w:bookmarkEnd w:id="6443"/>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445" w:name="_MCCTEMPBM_CRPT86941257___7"/>
            <w:bookmarkStart w:id="6446" w:name="_MCCTEMPBM_CRPT86941258___4" w:colFirst="1" w:colLast="8"/>
            <w:bookmarkEnd w:id="6444"/>
            <w:r w:rsidRPr="00567618">
              <w:rPr>
                <w:rFonts w:ascii="Arial" w:hAnsi="Arial" w:cs="Arial"/>
                <w:color w:val="000000"/>
                <w:sz w:val="16"/>
                <w:szCs w:val="16"/>
              </w:rPr>
              <w:t>IPv6 header</w:t>
            </w:r>
            <w:bookmarkEnd w:id="6445"/>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447" w:name="_MCCTEMPBM_CRPT86941259___7"/>
            <w:bookmarkStart w:id="6448" w:name="_MCCTEMPBM_CRPT86941260___4" w:colFirst="1" w:colLast="8"/>
            <w:bookmarkEnd w:id="6446"/>
            <w:r w:rsidRPr="00567618">
              <w:rPr>
                <w:rFonts w:ascii="Arial" w:hAnsi="Arial" w:cs="Arial"/>
                <w:color w:val="000000"/>
                <w:sz w:val="16"/>
                <w:szCs w:val="16"/>
              </w:rPr>
              <w:t>Total bits per 20 ms</w:t>
            </w:r>
            <w:bookmarkEnd w:id="6447"/>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449" w:name="_MCCTEMPBM_CRPT86941261___7"/>
            <w:bookmarkStart w:id="6450" w:name="_MCCTEMPBM_CRPT86941262___4" w:colFirst="1" w:colLast="8"/>
            <w:bookmarkEnd w:id="6448"/>
            <w:r w:rsidRPr="00567618">
              <w:rPr>
                <w:rFonts w:ascii="Arial" w:hAnsi="Arial" w:cs="Arial"/>
                <w:color w:val="000000"/>
                <w:sz w:val="16"/>
                <w:szCs w:val="16"/>
              </w:rPr>
              <w:t>Total bit-rate (kbps)</w:t>
            </w:r>
            <w:bookmarkEnd w:id="6449"/>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451" w:name="_MCCTEMPBM_CRPT86941263___7"/>
            <w:bookmarkStart w:id="6452" w:name="_MCCTEMPBM_CRPT86941264___4" w:colFirst="1" w:colLast="8"/>
            <w:bookmarkEnd w:id="6450"/>
            <w:r w:rsidRPr="00567618">
              <w:rPr>
                <w:rFonts w:ascii="Arial" w:hAnsi="Arial" w:cs="Arial"/>
                <w:color w:val="000000"/>
                <w:sz w:val="16"/>
                <w:szCs w:val="16"/>
              </w:rPr>
              <w:t>AS</w:t>
            </w:r>
            <w:bookmarkEnd w:id="6451"/>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453" w:name="_MCCTEMPBM_CRPT86941265___4"/>
      <w:bookmarkEnd w:id="6452"/>
    </w:p>
    <w:bookmarkEnd w:id="6453"/>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454" w:name="_MCCTEMPBM_CRPT86941266___7"/>
            <w:bookmarkStart w:id="6455" w:name="_MCCTEMPBM_CRPT86941267___4" w:colFirst="1" w:colLast="9"/>
            <w:r w:rsidRPr="00567618">
              <w:rPr>
                <w:rFonts w:ascii="Arial" w:hAnsi="Arial" w:cs="Arial"/>
                <w:b/>
                <w:bCs/>
                <w:color w:val="000000"/>
                <w:sz w:val="16"/>
                <w:szCs w:val="16"/>
              </w:rPr>
              <w:t>Mode</w:t>
            </w:r>
            <w:bookmarkEnd w:id="6454"/>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456" w:name="_MCCTEMPBM_CRPT86941268___7"/>
            <w:bookmarkStart w:id="6457" w:name="_MCCTEMPBM_CRPT86941269___4" w:colFirst="1" w:colLast="9"/>
            <w:bookmarkEnd w:id="6455"/>
            <w:r w:rsidRPr="00567618">
              <w:rPr>
                <w:rFonts w:ascii="Arial" w:hAnsi="Arial" w:cs="Arial"/>
                <w:color w:val="000000"/>
                <w:sz w:val="16"/>
                <w:szCs w:val="16"/>
              </w:rPr>
              <w:t>Bits per speech frame</w:t>
            </w:r>
            <w:bookmarkEnd w:id="6456"/>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458" w:name="_MCCTEMPBM_CRPT86941270___7"/>
            <w:bookmarkStart w:id="6459" w:name="_MCCTEMPBM_CRPT86941271___4" w:colFirst="1" w:colLast="9"/>
            <w:bookmarkEnd w:id="6457"/>
            <w:r w:rsidRPr="00567618">
              <w:rPr>
                <w:rFonts w:ascii="Arial" w:hAnsi="Arial" w:cs="Arial"/>
                <w:color w:val="000000"/>
                <w:sz w:val="16"/>
                <w:szCs w:val="16"/>
              </w:rPr>
              <w:t>Payload header and ToC</w:t>
            </w:r>
            <w:bookmarkEnd w:id="6458"/>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460" w:name="_MCCTEMPBM_CRPT86941272___7"/>
            <w:bookmarkStart w:id="6461" w:name="_MCCTEMPBM_CRPT86941273___4" w:colFirst="1" w:colLast="9"/>
            <w:bookmarkEnd w:id="6459"/>
            <w:r w:rsidRPr="00567618">
              <w:rPr>
                <w:rFonts w:ascii="Arial" w:hAnsi="Arial" w:cs="Arial"/>
                <w:color w:val="000000"/>
                <w:sz w:val="16"/>
                <w:szCs w:val="16"/>
              </w:rPr>
              <w:t>RTP payload (bits)</w:t>
            </w:r>
            <w:bookmarkEnd w:id="6460"/>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462" w:name="_MCCTEMPBM_CRPT86941274___7"/>
            <w:bookmarkStart w:id="6463" w:name="_MCCTEMPBM_CRPT86941275___4" w:colFirst="1" w:colLast="9"/>
            <w:bookmarkEnd w:id="6461"/>
            <w:r w:rsidRPr="00567618">
              <w:rPr>
                <w:rFonts w:ascii="Arial" w:hAnsi="Arial" w:cs="Arial"/>
                <w:color w:val="000000"/>
                <w:sz w:val="16"/>
                <w:szCs w:val="16"/>
              </w:rPr>
              <w:t>RTP payload (bytes)</w:t>
            </w:r>
            <w:bookmarkEnd w:id="6462"/>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464" w:name="_MCCTEMPBM_CRPT86941276___7"/>
            <w:bookmarkStart w:id="6465" w:name="_MCCTEMPBM_CRPT86941277___4" w:colFirst="1" w:colLast="9"/>
            <w:bookmarkEnd w:id="6463"/>
            <w:r w:rsidRPr="00567618">
              <w:rPr>
                <w:rFonts w:ascii="Arial" w:hAnsi="Arial" w:cs="Arial"/>
                <w:color w:val="000000"/>
                <w:sz w:val="16"/>
                <w:szCs w:val="16"/>
              </w:rPr>
              <w:t>Rounded-up RTP payload (bytes)</w:t>
            </w:r>
            <w:bookmarkEnd w:id="6464"/>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466" w:name="_MCCTEMPBM_CRPT86941278___7"/>
            <w:bookmarkStart w:id="6467" w:name="_MCCTEMPBM_CRPT86941279___4" w:colFirst="1" w:colLast="9"/>
            <w:bookmarkEnd w:id="6465"/>
            <w:r w:rsidRPr="00567618">
              <w:rPr>
                <w:rFonts w:ascii="Arial" w:hAnsi="Arial" w:cs="Arial"/>
                <w:color w:val="000000"/>
                <w:sz w:val="16"/>
                <w:szCs w:val="16"/>
              </w:rPr>
              <w:t>Rounded-up RTP payload (bits)</w:t>
            </w:r>
            <w:bookmarkEnd w:id="6466"/>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468" w:name="_MCCTEMPBM_CRPT86941280___7"/>
            <w:bookmarkStart w:id="6469" w:name="_MCCTEMPBM_CRPT86941281___4" w:colFirst="1" w:colLast="9"/>
            <w:bookmarkEnd w:id="6467"/>
            <w:r w:rsidRPr="00567618">
              <w:rPr>
                <w:rFonts w:ascii="Arial" w:hAnsi="Arial" w:cs="Arial"/>
                <w:color w:val="000000"/>
                <w:sz w:val="16"/>
                <w:szCs w:val="16"/>
              </w:rPr>
              <w:t>RTP header</w:t>
            </w:r>
            <w:bookmarkEnd w:id="6468"/>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470" w:name="_MCCTEMPBM_CRPT86941282___7"/>
            <w:bookmarkStart w:id="6471" w:name="_MCCTEMPBM_CRPT86941283___4" w:colFirst="1" w:colLast="9"/>
            <w:bookmarkEnd w:id="6469"/>
            <w:r w:rsidRPr="00567618">
              <w:rPr>
                <w:rFonts w:ascii="Arial" w:hAnsi="Arial" w:cs="Arial"/>
                <w:color w:val="000000"/>
                <w:sz w:val="16"/>
                <w:szCs w:val="16"/>
              </w:rPr>
              <w:t>UDP header</w:t>
            </w:r>
            <w:bookmarkEnd w:id="6470"/>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472" w:name="_MCCTEMPBM_CRPT86941284___7"/>
            <w:bookmarkStart w:id="6473" w:name="_MCCTEMPBM_CRPT86941285___4" w:colFirst="1" w:colLast="9"/>
            <w:bookmarkEnd w:id="6471"/>
            <w:r w:rsidRPr="00567618">
              <w:rPr>
                <w:rFonts w:ascii="Arial" w:hAnsi="Arial" w:cs="Arial"/>
                <w:color w:val="000000"/>
                <w:sz w:val="16"/>
                <w:szCs w:val="16"/>
              </w:rPr>
              <w:t>IPv4 header</w:t>
            </w:r>
            <w:bookmarkEnd w:id="6472"/>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474" w:name="_MCCTEMPBM_CRPT86941286___7"/>
            <w:bookmarkStart w:id="6475" w:name="_MCCTEMPBM_CRPT86941287___4" w:colFirst="1" w:colLast="9"/>
            <w:bookmarkEnd w:id="6473"/>
            <w:r w:rsidRPr="00567618">
              <w:rPr>
                <w:rFonts w:ascii="Arial" w:hAnsi="Arial" w:cs="Arial"/>
                <w:color w:val="000000"/>
                <w:sz w:val="16"/>
                <w:szCs w:val="16"/>
              </w:rPr>
              <w:t>Total bits per 20 ms</w:t>
            </w:r>
            <w:bookmarkEnd w:id="6474"/>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476" w:name="_MCCTEMPBM_CRPT86941288___7"/>
            <w:bookmarkStart w:id="6477" w:name="_MCCTEMPBM_CRPT86941289___4" w:colFirst="1" w:colLast="9"/>
            <w:bookmarkEnd w:id="6475"/>
            <w:r w:rsidRPr="00567618">
              <w:rPr>
                <w:rFonts w:ascii="Arial" w:hAnsi="Arial" w:cs="Arial"/>
                <w:color w:val="000000"/>
                <w:sz w:val="16"/>
                <w:szCs w:val="16"/>
              </w:rPr>
              <w:t>Total bit-rate (kbps)</w:t>
            </w:r>
            <w:bookmarkEnd w:id="6476"/>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478" w:name="_MCCTEMPBM_CRPT86941290___7"/>
            <w:bookmarkStart w:id="6479" w:name="_MCCTEMPBM_CRPT86941291___4" w:colFirst="1" w:colLast="9"/>
            <w:bookmarkEnd w:id="6477"/>
            <w:r w:rsidRPr="00567618">
              <w:rPr>
                <w:rFonts w:ascii="Arial" w:hAnsi="Arial" w:cs="Arial"/>
                <w:color w:val="000000"/>
                <w:sz w:val="16"/>
                <w:szCs w:val="16"/>
              </w:rPr>
              <w:t>AS</w:t>
            </w:r>
            <w:bookmarkEnd w:id="6478"/>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480" w:name="_MCCTEMPBM_CRPT86941292___4"/>
      <w:bookmarkEnd w:id="6479"/>
    </w:p>
    <w:bookmarkEnd w:id="6480"/>
    <w:p w14:paraId="223D563D" w14:textId="77777777" w:rsidR="00FC7E52" w:rsidRPr="00567618" w:rsidRDefault="00FC7E52" w:rsidP="00FC7E52">
      <w:pPr>
        <w:pStyle w:val="TH"/>
      </w:pPr>
      <w:r w:rsidRPr="00567618">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481" w:name="_MCCTEMPBM_CRPT86941293___7"/>
            <w:bookmarkStart w:id="6482" w:name="_MCCTEMPBM_CRPT86941294___4" w:colFirst="1" w:colLast="9"/>
            <w:r w:rsidRPr="00567618">
              <w:rPr>
                <w:rFonts w:ascii="Arial" w:hAnsi="Arial" w:cs="Arial"/>
                <w:b/>
                <w:bCs/>
                <w:color w:val="000000"/>
                <w:sz w:val="16"/>
                <w:szCs w:val="16"/>
              </w:rPr>
              <w:t>Mode</w:t>
            </w:r>
            <w:bookmarkEnd w:id="6481"/>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483" w:name="_MCCTEMPBM_CRPT86941295___7"/>
            <w:bookmarkStart w:id="6484" w:name="_MCCTEMPBM_CRPT86941296___4" w:colFirst="1" w:colLast="9"/>
            <w:bookmarkEnd w:id="6482"/>
            <w:r w:rsidRPr="00567618">
              <w:rPr>
                <w:rFonts w:ascii="Arial" w:hAnsi="Arial" w:cs="Arial"/>
                <w:color w:val="000000"/>
                <w:sz w:val="16"/>
                <w:szCs w:val="16"/>
              </w:rPr>
              <w:t>Bits per speech frame</w:t>
            </w:r>
            <w:bookmarkEnd w:id="6483"/>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485" w:name="_MCCTEMPBM_CRPT86941297___7"/>
            <w:bookmarkStart w:id="6486" w:name="_MCCTEMPBM_CRPT86941298___4" w:colFirst="1" w:colLast="9"/>
            <w:bookmarkEnd w:id="6484"/>
            <w:r w:rsidRPr="00567618">
              <w:rPr>
                <w:rFonts w:ascii="Arial" w:hAnsi="Arial" w:cs="Arial"/>
                <w:color w:val="000000"/>
                <w:sz w:val="16"/>
                <w:szCs w:val="16"/>
              </w:rPr>
              <w:t>Payload header and ToC</w:t>
            </w:r>
            <w:bookmarkEnd w:id="6485"/>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487" w:name="_MCCTEMPBM_CRPT86941299___7"/>
            <w:bookmarkStart w:id="6488" w:name="_MCCTEMPBM_CRPT86941300___4" w:colFirst="1" w:colLast="9"/>
            <w:bookmarkEnd w:id="6486"/>
            <w:r w:rsidRPr="00567618">
              <w:rPr>
                <w:rFonts w:ascii="Arial" w:hAnsi="Arial" w:cs="Arial"/>
                <w:color w:val="000000"/>
                <w:sz w:val="16"/>
                <w:szCs w:val="16"/>
              </w:rPr>
              <w:t>RTP payload (bits)</w:t>
            </w:r>
            <w:bookmarkEnd w:id="6487"/>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489" w:name="_MCCTEMPBM_CRPT86941301___7"/>
            <w:bookmarkStart w:id="6490" w:name="_MCCTEMPBM_CRPT86941302___4" w:colFirst="1" w:colLast="9"/>
            <w:bookmarkEnd w:id="6488"/>
            <w:r w:rsidRPr="00567618">
              <w:rPr>
                <w:rFonts w:ascii="Arial" w:hAnsi="Arial" w:cs="Arial"/>
                <w:color w:val="000000"/>
                <w:sz w:val="16"/>
                <w:szCs w:val="16"/>
              </w:rPr>
              <w:t>RTP payload (bytes)</w:t>
            </w:r>
            <w:bookmarkEnd w:id="6489"/>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491" w:name="_MCCTEMPBM_CRPT86941303___7"/>
            <w:bookmarkStart w:id="6492" w:name="_MCCTEMPBM_CRPT86941304___4" w:colFirst="1" w:colLast="9"/>
            <w:bookmarkEnd w:id="6490"/>
            <w:r w:rsidRPr="00567618">
              <w:rPr>
                <w:rFonts w:ascii="Arial" w:hAnsi="Arial" w:cs="Arial"/>
                <w:color w:val="000000"/>
                <w:sz w:val="16"/>
                <w:szCs w:val="16"/>
              </w:rPr>
              <w:t>Rounded-up RTP payload (bytes)</w:t>
            </w:r>
            <w:bookmarkEnd w:id="6491"/>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493" w:name="_MCCTEMPBM_CRPT86941305___7"/>
            <w:bookmarkStart w:id="6494" w:name="_MCCTEMPBM_CRPT86941306___4" w:colFirst="1" w:colLast="9"/>
            <w:bookmarkEnd w:id="6492"/>
            <w:r w:rsidRPr="00567618">
              <w:rPr>
                <w:rFonts w:ascii="Arial" w:hAnsi="Arial" w:cs="Arial"/>
                <w:color w:val="000000"/>
                <w:sz w:val="16"/>
                <w:szCs w:val="16"/>
              </w:rPr>
              <w:t>Rounded-up RTP payload (bits)</w:t>
            </w:r>
            <w:bookmarkEnd w:id="6493"/>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495" w:name="_MCCTEMPBM_CRPT86941307___7"/>
            <w:bookmarkStart w:id="6496" w:name="_MCCTEMPBM_CRPT86941308___4" w:colFirst="1" w:colLast="9"/>
            <w:bookmarkEnd w:id="6494"/>
            <w:r w:rsidRPr="00567618">
              <w:rPr>
                <w:rFonts w:ascii="Arial" w:hAnsi="Arial" w:cs="Arial"/>
                <w:color w:val="000000"/>
                <w:sz w:val="16"/>
                <w:szCs w:val="16"/>
              </w:rPr>
              <w:t>RTP header</w:t>
            </w:r>
            <w:bookmarkEnd w:id="6495"/>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497" w:name="_MCCTEMPBM_CRPT86941309___7"/>
            <w:bookmarkStart w:id="6498" w:name="_MCCTEMPBM_CRPT86941310___4" w:colFirst="1" w:colLast="9"/>
            <w:bookmarkEnd w:id="6496"/>
            <w:r w:rsidRPr="00567618">
              <w:rPr>
                <w:rFonts w:ascii="Arial" w:hAnsi="Arial" w:cs="Arial"/>
                <w:color w:val="000000"/>
                <w:sz w:val="16"/>
                <w:szCs w:val="16"/>
              </w:rPr>
              <w:t>UDP header</w:t>
            </w:r>
            <w:bookmarkEnd w:id="6497"/>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499" w:name="_MCCTEMPBM_CRPT86941311___7"/>
            <w:bookmarkStart w:id="6500" w:name="_MCCTEMPBM_CRPT86941312___4" w:colFirst="1" w:colLast="9"/>
            <w:bookmarkEnd w:id="6498"/>
            <w:r w:rsidRPr="00567618">
              <w:rPr>
                <w:rFonts w:ascii="Arial" w:hAnsi="Arial" w:cs="Arial"/>
                <w:color w:val="000000"/>
                <w:sz w:val="16"/>
                <w:szCs w:val="16"/>
              </w:rPr>
              <w:t>IPv6 header</w:t>
            </w:r>
            <w:bookmarkEnd w:id="6499"/>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501" w:name="_MCCTEMPBM_CRPT86941313___7"/>
            <w:bookmarkStart w:id="6502" w:name="_MCCTEMPBM_CRPT86941314___4" w:colFirst="1" w:colLast="9"/>
            <w:bookmarkEnd w:id="6500"/>
            <w:r w:rsidRPr="00567618">
              <w:rPr>
                <w:rFonts w:ascii="Arial" w:hAnsi="Arial" w:cs="Arial"/>
                <w:color w:val="000000"/>
                <w:sz w:val="16"/>
                <w:szCs w:val="16"/>
              </w:rPr>
              <w:t>Total bits per 20 ms</w:t>
            </w:r>
            <w:bookmarkEnd w:id="6501"/>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503" w:name="_MCCTEMPBM_CRPT86941315___7"/>
            <w:bookmarkStart w:id="6504" w:name="_MCCTEMPBM_CRPT86941316___4" w:colFirst="1" w:colLast="9"/>
            <w:bookmarkEnd w:id="6502"/>
            <w:r w:rsidRPr="00567618">
              <w:rPr>
                <w:rFonts w:ascii="Arial" w:hAnsi="Arial" w:cs="Arial"/>
                <w:color w:val="000000"/>
                <w:sz w:val="16"/>
                <w:szCs w:val="16"/>
              </w:rPr>
              <w:t>Total bit-rate (kbps)</w:t>
            </w:r>
            <w:bookmarkEnd w:id="6503"/>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505" w:name="_MCCTEMPBM_CRPT86941317___7"/>
            <w:bookmarkStart w:id="6506" w:name="_MCCTEMPBM_CRPT86941318___4" w:colFirst="1" w:colLast="9"/>
            <w:bookmarkEnd w:id="6504"/>
            <w:r w:rsidRPr="00567618">
              <w:rPr>
                <w:rFonts w:ascii="Arial" w:hAnsi="Arial" w:cs="Arial"/>
                <w:color w:val="000000"/>
                <w:sz w:val="16"/>
                <w:szCs w:val="16"/>
              </w:rPr>
              <w:t>AS</w:t>
            </w:r>
            <w:bookmarkEnd w:id="6505"/>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507" w:name="_MCCTEMPBM_CRPT86941319___4"/>
      <w:bookmarkEnd w:id="6506"/>
    </w:p>
    <w:bookmarkEnd w:id="6507"/>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508" w:name="_MCCTEMPBM_CRPT86941320___7"/>
            <w:bookmarkStart w:id="6509" w:name="_MCCTEMPBM_CRPT86941321___4" w:colFirst="1" w:colLast="9"/>
            <w:r w:rsidRPr="00567618">
              <w:rPr>
                <w:rFonts w:ascii="Arial" w:hAnsi="Arial" w:cs="Arial"/>
                <w:b/>
                <w:bCs/>
                <w:color w:val="000000"/>
                <w:sz w:val="16"/>
                <w:szCs w:val="16"/>
              </w:rPr>
              <w:t>Mode</w:t>
            </w:r>
            <w:bookmarkEnd w:id="6508"/>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510" w:name="_MCCTEMPBM_CRPT86941322___7"/>
            <w:bookmarkStart w:id="6511" w:name="_MCCTEMPBM_CRPT86941323___4" w:colFirst="1" w:colLast="9"/>
            <w:bookmarkEnd w:id="6509"/>
            <w:r w:rsidRPr="00567618">
              <w:rPr>
                <w:rFonts w:ascii="Arial" w:hAnsi="Arial" w:cs="Arial"/>
                <w:color w:val="000000"/>
                <w:sz w:val="16"/>
                <w:szCs w:val="16"/>
              </w:rPr>
              <w:t>Bits per speech frame</w:t>
            </w:r>
            <w:bookmarkEnd w:id="6510"/>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512" w:name="_MCCTEMPBM_CRPT86941324___7"/>
            <w:bookmarkStart w:id="6513" w:name="_MCCTEMPBM_CRPT86941325___4" w:colFirst="1" w:colLast="9"/>
            <w:bookmarkEnd w:id="6511"/>
            <w:r w:rsidRPr="00567618">
              <w:rPr>
                <w:rFonts w:ascii="Arial" w:hAnsi="Arial" w:cs="Arial"/>
                <w:color w:val="000000"/>
                <w:sz w:val="16"/>
                <w:szCs w:val="16"/>
              </w:rPr>
              <w:t>Speech frame size (bytes)</w:t>
            </w:r>
            <w:bookmarkEnd w:id="6512"/>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514" w:name="_MCCTEMPBM_CRPT86941326___7"/>
            <w:bookmarkStart w:id="6515" w:name="_MCCTEMPBM_CRPT86941327___4" w:colFirst="1" w:colLast="9"/>
            <w:bookmarkEnd w:id="6513"/>
            <w:r w:rsidRPr="00567618">
              <w:rPr>
                <w:rFonts w:ascii="Arial" w:hAnsi="Arial" w:cs="Arial"/>
                <w:color w:val="000000"/>
                <w:sz w:val="16"/>
                <w:szCs w:val="16"/>
              </w:rPr>
              <w:t>Rounded-up speech frame size (bytes)</w:t>
            </w:r>
            <w:bookmarkEnd w:id="6514"/>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516" w:name="_MCCTEMPBM_CRPT86941328___7"/>
            <w:bookmarkStart w:id="6517" w:name="_MCCTEMPBM_CRPT86941329___4" w:colFirst="1" w:colLast="9"/>
            <w:bookmarkEnd w:id="6515"/>
            <w:r w:rsidRPr="00567618">
              <w:rPr>
                <w:rFonts w:ascii="Arial" w:hAnsi="Arial" w:cs="Arial"/>
                <w:color w:val="000000"/>
                <w:sz w:val="16"/>
                <w:szCs w:val="16"/>
              </w:rPr>
              <w:t>Rounded-up speech frame size (bits)</w:t>
            </w:r>
            <w:bookmarkEnd w:id="6516"/>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518" w:name="_MCCTEMPBM_CRPT86941330___7"/>
            <w:bookmarkStart w:id="6519" w:name="_MCCTEMPBM_CRPT86941331___4" w:colFirst="1" w:colLast="9"/>
            <w:bookmarkEnd w:id="6517"/>
            <w:r w:rsidRPr="00567618">
              <w:rPr>
                <w:rFonts w:ascii="Arial" w:hAnsi="Arial" w:cs="Arial"/>
                <w:color w:val="000000"/>
                <w:sz w:val="16"/>
                <w:szCs w:val="16"/>
              </w:rPr>
              <w:t>Payload header and ToC</w:t>
            </w:r>
            <w:bookmarkEnd w:id="6518"/>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520" w:name="_MCCTEMPBM_CRPT86941332___7"/>
            <w:bookmarkStart w:id="6521" w:name="_MCCTEMPBM_CRPT86941333___4" w:colFirst="1" w:colLast="9"/>
            <w:bookmarkEnd w:id="6519"/>
            <w:r w:rsidRPr="00567618">
              <w:rPr>
                <w:rFonts w:ascii="Arial" w:hAnsi="Arial" w:cs="Arial"/>
                <w:color w:val="000000"/>
                <w:sz w:val="16"/>
                <w:szCs w:val="16"/>
              </w:rPr>
              <w:t>RTP payload (bits)</w:t>
            </w:r>
            <w:bookmarkEnd w:id="6520"/>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522" w:name="_MCCTEMPBM_CRPT86941334___7"/>
            <w:bookmarkStart w:id="6523" w:name="_MCCTEMPBM_CRPT86941335___4" w:colFirst="1" w:colLast="9"/>
            <w:bookmarkEnd w:id="6521"/>
            <w:r w:rsidRPr="00567618">
              <w:rPr>
                <w:rFonts w:ascii="Arial" w:hAnsi="Arial" w:cs="Arial"/>
                <w:color w:val="000000"/>
                <w:sz w:val="16"/>
                <w:szCs w:val="16"/>
              </w:rPr>
              <w:t>RTP header</w:t>
            </w:r>
            <w:bookmarkEnd w:id="6522"/>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524" w:name="_MCCTEMPBM_CRPT86941336___7"/>
            <w:bookmarkStart w:id="6525" w:name="_MCCTEMPBM_CRPT86941337___4" w:colFirst="1" w:colLast="9"/>
            <w:bookmarkEnd w:id="6523"/>
            <w:r w:rsidRPr="00567618">
              <w:rPr>
                <w:rFonts w:ascii="Arial" w:hAnsi="Arial" w:cs="Arial"/>
                <w:color w:val="000000"/>
                <w:sz w:val="16"/>
                <w:szCs w:val="16"/>
              </w:rPr>
              <w:t>UDP header</w:t>
            </w:r>
            <w:bookmarkEnd w:id="6524"/>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526" w:name="_MCCTEMPBM_CRPT86941338___7"/>
            <w:bookmarkStart w:id="6527" w:name="_MCCTEMPBM_CRPT86941339___4" w:colFirst="1" w:colLast="9"/>
            <w:bookmarkEnd w:id="6525"/>
            <w:r w:rsidRPr="00567618">
              <w:rPr>
                <w:rFonts w:ascii="Arial" w:hAnsi="Arial" w:cs="Arial"/>
                <w:color w:val="000000"/>
                <w:sz w:val="16"/>
                <w:szCs w:val="16"/>
              </w:rPr>
              <w:t>IPv4 header</w:t>
            </w:r>
            <w:bookmarkEnd w:id="6526"/>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528" w:name="_MCCTEMPBM_CRPT86941340___7"/>
            <w:bookmarkStart w:id="6529" w:name="_MCCTEMPBM_CRPT86941341___4" w:colFirst="1" w:colLast="9"/>
            <w:bookmarkEnd w:id="6527"/>
            <w:r w:rsidRPr="00567618">
              <w:rPr>
                <w:rFonts w:ascii="Arial" w:hAnsi="Arial" w:cs="Arial"/>
                <w:color w:val="000000"/>
                <w:sz w:val="16"/>
                <w:szCs w:val="16"/>
              </w:rPr>
              <w:t>Total bits per 20 ms</w:t>
            </w:r>
            <w:bookmarkEnd w:id="6528"/>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530" w:name="_MCCTEMPBM_CRPT86941342___7"/>
            <w:bookmarkStart w:id="6531" w:name="_MCCTEMPBM_CRPT86941343___4" w:colFirst="1" w:colLast="9"/>
            <w:bookmarkEnd w:id="6529"/>
            <w:r w:rsidRPr="00567618">
              <w:rPr>
                <w:rFonts w:ascii="Arial" w:hAnsi="Arial" w:cs="Arial"/>
                <w:color w:val="000000"/>
                <w:sz w:val="16"/>
                <w:szCs w:val="16"/>
              </w:rPr>
              <w:t>Total bit-rate (kbps)</w:t>
            </w:r>
            <w:bookmarkEnd w:id="6530"/>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532" w:name="_MCCTEMPBM_CRPT86941344___7"/>
            <w:bookmarkStart w:id="6533" w:name="_MCCTEMPBM_CRPT86941345___4" w:colFirst="1" w:colLast="9"/>
            <w:bookmarkEnd w:id="6531"/>
            <w:r w:rsidRPr="00567618">
              <w:rPr>
                <w:rFonts w:ascii="Arial" w:hAnsi="Arial" w:cs="Arial"/>
                <w:color w:val="000000"/>
                <w:sz w:val="16"/>
                <w:szCs w:val="16"/>
              </w:rPr>
              <w:t>AS</w:t>
            </w:r>
            <w:bookmarkEnd w:id="6532"/>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534" w:name="_MCCTEMPBM_CRPT86941346___4"/>
      <w:bookmarkEnd w:id="6533"/>
    </w:p>
    <w:bookmarkEnd w:id="6534"/>
    <w:p w14:paraId="3774AD51" w14:textId="77777777" w:rsidR="00FC7E52" w:rsidRPr="00567618" w:rsidRDefault="00FC7E52" w:rsidP="00FC7E52">
      <w:pPr>
        <w:pStyle w:val="TH"/>
      </w:pPr>
      <w:r w:rsidRPr="00567618">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535" w:name="_MCCTEMPBM_CRPT86941347___7"/>
            <w:bookmarkStart w:id="6536" w:name="_MCCTEMPBM_CRPT86941348___4" w:colFirst="1" w:colLast="9"/>
            <w:r w:rsidRPr="00567618">
              <w:rPr>
                <w:rFonts w:ascii="Arial" w:hAnsi="Arial" w:cs="Arial"/>
                <w:b/>
                <w:bCs/>
                <w:color w:val="000000"/>
                <w:sz w:val="16"/>
                <w:szCs w:val="16"/>
              </w:rPr>
              <w:t>Mode</w:t>
            </w:r>
            <w:bookmarkEnd w:id="6535"/>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537" w:name="_MCCTEMPBM_CRPT86941349___7"/>
            <w:bookmarkStart w:id="6538" w:name="_MCCTEMPBM_CRPT86941350___4" w:colFirst="1" w:colLast="9"/>
            <w:bookmarkEnd w:id="6536"/>
            <w:r w:rsidRPr="00567618">
              <w:rPr>
                <w:rFonts w:ascii="Arial" w:hAnsi="Arial" w:cs="Arial"/>
                <w:color w:val="000000"/>
                <w:sz w:val="16"/>
                <w:szCs w:val="16"/>
              </w:rPr>
              <w:t>Bits per speech frame</w:t>
            </w:r>
            <w:bookmarkEnd w:id="6537"/>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539" w:name="_MCCTEMPBM_CRPT86941351___7"/>
            <w:bookmarkStart w:id="6540" w:name="_MCCTEMPBM_CRPT86941352___4" w:colFirst="1" w:colLast="9"/>
            <w:bookmarkEnd w:id="6538"/>
            <w:r w:rsidRPr="00567618">
              <w:rPr>
                <w:rFonts w:ascii="Arial" w:hAnsi="Arial" w:cs="Arial"/>
                <w:color w:val="000000"/>
                <w:sz w:val="16"/>
                <w:szCs w:val="16"/>
              </w:rPr>
              <w:t>Speech frame size (bytes)</w:t>
            </w:r>
            <w:bookmarkEnd w:id="6539"/>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541" w:name="_MCCTEMPBM_CRPT86941353___7"/>
            <w:bookmarkStart w:id="6542" w:name="_MCCTEMPBM_CRPT86941354___4" w:colFirst="1" w:colLast="9"/>
            <w:bookmarkEnd w:id="6540"/>
            <w:r w:rsidRPr="00567618">
              <w:rPr>
                <w:rFonts w:ascii="Arial" w:hAnsi="Arial" w:cs="Arial"/>
                <w:color w:val="000000"/>
                <w:sz w:val="16"/>
                <w:szCs w:val="16"/>
              </w:rPr>
              <w:t>Rounded-up speech frame size (bytes)</w:t>
            </w:r>
            <w:bookmarkEnd w:id="6541"/>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543" w:name="_MCCTEMPBM_CRPT86941355___7"/>
            <w:bookmarkStart w:id="6544" w:name="_MCCTEMPBM_CRPT86941356___4" w:colFirst="1" w:colLast="9"/>
            <w:bookmarkEnd w:id="6542"/>
            <w:r w:rsidRPr="00567618">
              <w:rPr>
                <w:rFonts w:ascii="Arial" w:hAnsi="Arial" w:cs="Arial"/>
                <w:color w:val="000000"/>
                <w:sz w:val="16"/>
                <w:szCs w:val="16"/>
              </w:rPr>
              <w:t>Rounded-up speech frame size (bits)</w:t>
            </w:r>
            <w:bookmarkEnd w:id="6543"/>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545" w:name="_MCCTEMPBM_CRPT86941357___7"/>
            <w:bookmarkStart w:id="6546" w:name="_MCCTEMPBM_CRPT86941358___4" w:colFirst="1" w:colLast="9"/>
            <w:bookmarkEnd w:id="6544"/>
            <w:r w:rsidRPr="00567618">
              <w:rPr>
                <w:rFonts w:ascii="Arial" w:hAnsi="Arial" w:cs="Arial"/>
                <w:color w:val="000000"/>
                <w:sz w:val="16"/>
                <w:szCs w:val="16"/>
              </w:rPr>
              <w:t>Payload header and ToC</w:t>
            </w:r>
            <w:bookmarkEnd w:id="6545"/>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547" w:name="_MCCTEMPBM_CRPT86941359___7"/>
            <w:bookmarkStart w:id="6548" w:name="_MCCTEMPBM_CRPT86941360___4" w:colFirst="1" w:colLast="9"/>
            <w:bookmarkEnd w:id="6546"/>
            <w:r w:rsidRPr="00567618">
              <w:rPr>
                <w:rFonts w:ascii="Arial" w:hAnsi="Arial" w:cs="Arial"/>
                <w:color w:val="000000"/>
                <w:sz w:val="16"/>
                <w:szCs w:val="16"/>
              </w:rPr>
              <w:t>RTP payload (bits)</w:t>
            </w:r>
            <w:bookmarkEnd w:id="6547"/>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549" w:name="_MCCTEMPBM_CRPT86941361___7"/>
            <w:bookmarkStart w:id="6550" w:name="_MCCTEMPBM_CRPT86941362___4" w:colFirst="1" w:colLast="9"/>
            <w:bookmarkEnd w:id="6548"/>
            <w:r w:rsidRPr="00567618">
              <w:rPr>
                <w:rFonts w:ascii="Arial" w:hAnsi="Arial" w:cs="Arial"/>
                <w:color w:val="000000"/>
                <w:sz w:val="16"/>
                <w:szCs w:val="16"/>
              </w:rPr>
              <w:t>RTP header</w:t>
            </w:r>
            <w:bookmarkEnd w:id="6549"/>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551" w:name="_MCCTEMPBM_CRPT86941363___7"/>
            <w:bookmarkStart w:id="6552" w:name="_MCCTEMPBM_CRPT86941364___4" w:colFirst="1" w:colLast="9"/>
            <w:bookmarkEnd w:id="6550"/>
            <w:r w:rsidRPr="00567618">
              <w:rPr>
                <w:rFonts w:ascii="Arial" w:hAnsi="Arial" w:cs="Arial"/>
                <w:color w:val="000000"/>
                <w:sz w:val="16"/>
                <w:szCs w:val="16"/>
              </w:rPr>
              <w:t>UDP header</w:t>
            </w:r>
            <w:bookmarkEnd w:id="6551"/>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553" w:name="_MCCTEMPBM_CRPT86941365___7"/>
            <w:bookmarkStart w:id="6554" w:name="_MCCTEMPBM_CRPT86941366___4" w:colFirst="1" w:colLast="9"/>
            <w:bookmarkEnd w:id="6552"/>
            <w:r w:rsidRPr="00567618">
              <w:rPr>
                <w:rFonts w:ascii="Arial" w:hAnsi="Arial" w:cs="Arial"/>
                <w:color w:val="000000"/>
                <w:sz w:val="16"/>
                <w:szCs w:val="16"/>
              </w:rPr>
              <w:t>IPv6 header</w:t>
            </w:r>
            <w:bookmarkEnd w:id="6553"/>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555" w:name="_MCCTEMPBM_CRPT86941367___7"/>
            <w:bookmarkStart w:id="6556" w:name="_MCCTEMPBM_CRPT86941368___4" w:colFirst="1" w:colLast="9"/>
            <w:bookmarkEnd w:id="6554"/>
            <w:r w:rsidRPr="00567618">
              <w:rPr>
                <w:rFonts w:ascii="Arial" w:hAnsi="Arial" w:cs="Arial"/>
                <w:color w:val="000000"/>
                <w:sz w:val="16"/>
                <w:szCs w:val="16"/>
              </w:rPr>
              <w:t>Total bits per 20 ms</w:t>
            </w:r>
            <w:bookmarkEnd w:id="6555"/>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557" w:name="_MCCTEMPBM_CRPT86941369___7"/>
            <w:bookmarkStart w:id="6558" w:name="_MCCTEMPBM_CRPT86941370___4" w:colFirst="1" w:colLast="9"/>
            <w:bookmarkEnd w:id="6556"/>
            <w:r w:rsidRPr="00567618">
              <w:rPr>
                <w:rFonts w:ascii="Arial" w:hAnsi="Arial" w:cs="Arial"/>
                <w:color w:val="000000"/>
                <w:sz w:val="16"/>
                <w:szCs w:val="16"/>
              </w:rPr>
              <w:t>Total bit-rate (kbps)</w:t>
            </w:r>
            <w:bookmarkEnd w:id="6557"/>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559" w:name="_MCCTEMPBM_CRPT86941371___7"/>
            <w:bookmarkStart w:id="6560" w:name="_MCCTEMPBM_CRPT86941372___4" w:colFirst="1" w:colLast="9"/>
            <w:bookmarkEnd w:id="6558"/>
            <w:r w:rsidRPr="00567618">
              <w:rPr>
                <w:rFonts w:ascii="Arial" w:hAnsi="Arial" w:cs="Arial"/>
                <w:color w:val="000000"/>
                <w:sz w:val="16"/>
                <w:szCs w:val="16"/>
              </w:rPr>
              <w:t>AS</w:t>
            </w:r>
            <w:bookmarkEnd w:id="6559"/>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560"/>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561" w:name="_MCCTEMPBM_CRPT86941373___7"/>
            <w:bookmarkStart w:id="6562" w:name="_MCCTEMPBM_CRPT86941374___4" w:colFirst="1" w:colLast="7"/>
            <w:r w:rsidRPr="00567618">
              <w:rPr>
                <w:rFonts w:ascii="Arial" w:hAnsi="Arial" w:cs="Arial"/>
                <w:b/>
                <w:bCs/>
                <w:color w:val="000000"/>
                <w:sz w:val="16"/>
                <w:szCs w:val="16"/>
              </w:rPr>
              <w:t>Mode</w:t>
            </w:r>
            <w:bookmarkEnd w:id="656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563" w:name="_MCCTEMPBM_CRPT86941375___7"/>
            <w:bookmarkStart w:id="6564" w:name="_MCCTEMPBM_CRPT86941376___4" w:colFirst="1" w:colLast="7"/>
            <w:bookmarkEnd w:id="6562"/>
            <w:r w:rsidRPr="00567618">
              <w:rPr>
                <w:rFonts w:ascii="Arial" w:hAnsi="Arial" w:cs="Arial"/>
                <w:color w:val="000000"/>
                <w:sz w:val="16"/>
                <w:szCs w:val="16"/>
              </w:rPr>
              <w:t>Bits per speech frame</w:t>
            </w:r>
            <w:bookmarkEnd w:id="6563"/>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565" w:name="_MCCTEMPBM_CRPT86941377___7"/>
            <w:bookmarkStart w:id="6566" w:name="_MCCTEMPBM_CRPT86941378___4" w:colFirst="1" w:colLast="7"/>
            <w:bookmarkEnd w:id="6564"/>
            <w:r w:rsidRPr="00567618">
              <w:rPr>
                <w:rFonts w:ascii="Arial" w:hAnsi="Arial" w:cs="Arial"/>
                <w:color w:val="000000"/>
                <w:sz w:val="16"/>
                <w:szCs w:val="16"/>
              </w:rPr>
              <w:t>Payload header and ToC</w:t>
            </w:r>
            <w:bookmarkEnd w:id="6565"/>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567" w:name="_MCCTEMPBM_CRPT86941379___7"/>
            <w:bookmarkStart w:id="6568" w:name="_MCCTEMPBM_CRPT86941380___4" w:colFirst="1" w:colLast="7"/>
            <w:bookmarkEnd w:id="6566"/>
            <w:r w:rsidRPr="00567618">
              <w:rPr>
                <w:rFonts w:ascii="Arial" w:hAnsi="Arial" w:cs="Arial"/>
                <w:color w:val="000000"/>
                <w:sz w:val="16"/>
                <w:szCs w:val="16"/>
              </w:rPr>
              <w:t>RTP payload (bits)</w:t>
            </w:r>
            <w:bookmarkEnd w:id="6567"/>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569" w:name="_MCCTEMPBM_CRPT86941381___7"/>
            <w:bookmarkStart w:id="6570" w:name="_MCCTEMPBM_CRPT86941382___4" w:colFirst="1" w:colLast="7"/>
            <w:bookmarkEnd w:id="6568"/>
            <w:r w:rsidRPr="00567618">
              <w:rPr>
                <w:rFonts w:ascii="Arial" w:hAnsi="Arial" w:cs="Arial"/>
                <w:color w:val="000000"/>
                <w:sz w:val="16"/>
                <w:szCs w:val="16"/>
              </w:rPr>
              <w:t>RTP payload (bytes)</w:t>
            </w:r>
            <w:bookmarkEnd w:id="6569"/>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571" w:name="_MCCTEMPBM_CRPT86941383___7"/>
            <w:bookmarkStart w:id="6572" w:name="_MCCTEMPBM_CRPT86941384___4" w:colFirst="1" w:colLast="7"/>
            <w:bookmarkEnd w:id="6570"/>
            <w:r w:rsidRPr="00567618">
              <w:rPr>
                <w:rFonts w:ascii="Arial" w:hAnsi="Arial" w:cs="Arial"/>
                <w:color w:val="000000"/>
                <w:sz w:val="16"/>
                <w:szCs w:val="16"/>
              </w:rPr>
              <w:t>Rounded-up RTP payload (bytes)</w:t>
            </w:r>
            <w:bookmarkEnd w:id="6571"/>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573" w:name="_MCCTEMPBM_CRPT86941385___7"/>
            <w:bookmarkStart w:id="6574" w:name="_MCCTEMPBM_CRPT86941386___4" w:colFirst="1" w:colLast="7"/>
            <w:bookmarkEnd w:id="6572"/>
            <w:r w:rsidRPr="00567618">
              <w:rPr>
                <w:rFonts w:ascii="Arial" w:hAnsi="Arial" w:cs="Arial"/>
                <w:color w:val="000000"/>
                <w:sz w:val="16"/>
                <w:szCs w:val="16"/>
              </w:rPr>
              <w:t>Rounded-up RTP payload (bits)</w:t>
            </w:r>
            <w:bookmarkEnd w:id="6573"/>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575" w:name="_MCCTEMPBM_CRPT86941387___7"/>
            <w:bookmarkStart w:id="6576" w:name="_MCCTEMPBM_CRPT86941388___4" w:colFirst="1" w:colLast="7"/>
            <w:bookmarkEnd w:id="6574"/>
            <w:r w:rsidRPr="00567618">
              <w:rPr>
                <w:rFonts w:ascii="Arial" w:hAnsi="Arial" w:cs="Arial"/>
                <w:color w:val="000000"/>
                <w:sz w:val="16"/>
                <w:szCs w:val="16"/>
              </w:rPr>
              <w:t>RTP header</w:t>
            </w:r>
            <w:bookmarkEnd w:id="6575"/>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577" w:name="_MCCTEMPBM_CRPT86941389___7"/>
            <w:bookmarkStart w:id="6578" w:name="_MCCTEMPBM_CRPT86941390___4" w:colFirst="1" w:colLast="7"/>
            <w:bookmarkEnd w:id="6576"/>
            <w:r w:rsidRPr="00567618">
              <w:rPr>
                <w:rFonts w:ascii="Arial" w:hAnsi="Arial" w:cs="Arial"/>
                <w:color w:val="000000"/>
                <w:sz w:val="16"/>
                <w:szCs w:val="16"/>
              </w:rPr>
              <w:t>UDP header</w:t>
            </w:r>
            <w:bookmarkEnd w:id="6577"/>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579" w:name="_MCCTEMPBM_CRPT86941391___7"/>
            <w:bookmarkStart w:id="6580" w:name="_MCCTEMPBM_CRPT86941392___4" w:colFirst="1" w:colLast="7"/>
            <w:bookmarkEnd w:id="6578"/>
            <w:r w:rsidRPr="00567618">
              <w:rPr>
                <w:rFonts w:ascii="Arial" w:hAnsi="Arial" w:cs="Arial"/>
                <w:color w:val="000000"/>
                <w:sz w:val="16"/>
                <w:szCs w:val="16"/>
              </w:rPr>
              <w:t>IPv4 header</w:t>
            </w:r>
            <w:bookmarkEnd w:id="6579"/>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581" w:name="_MCCTEMPBM_CRPT86941393___7"/>
            <w:bookmarkStart w:id="6582" w:name="_MCCTEMPBM_CRPT86941394___4" w:colFirst="1" w:colLast="7"/>
            <w:bookmarkEnd w:id="6580"/>
            <w:r w:rsidRPr="00567618">
              <w:rPr>
                <w:rFonts w:ascii="Arial" w:hAnsi="Arial" w:cs="Arial"/>
                <w:color w:val="000000"/>
                <w:sz w:val="16"/>
                <w:szCs w:val="16"/>
              </w:rPr>
              <w:t>Total bits per 40 ms</w:t>
            </w:r>
            <w:bookmarkEnd w:id="6581"/>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583" w:name="_MCCTEMPBM_CRPT86941395___7"/>
            <w:bookmarkStart w:id="6584" w:name="_MCCTEMPBM_CRPT86941396___4" w:colFirst="1" w:colLast="7"/>
            <w:bookmarkEnd w:id="6582"/>
            <w:r w:rsidRPr="00567618">
              <w:rPr>
                <w:rFonts w:ascii="Arial" w:hAnsi="Arial" w:cs="Arial"/>
                <w:color w:val="000000"/>
                <w:sz w:val="16"/>
                <w:szCs w:val="16"/>
              </w:rPr>
              <w:t>Total bit-rate (kbps)</w:t>
            </w:r>
            <w:bookmarkEnd w:id="6583"/>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585" w:name="_MCCTEMPBM_CRPT86941397___7"/>
            <w:bookmarkStart w:id="6586" w:name="_MCCTEMPBM_CRPT86941398___4" w:colFirst="1" w:colLast="7"/>
            <w:bookmarkEnd w:id="6584"/>
            <w:r w:rsidRPr="00567618">
              <w:rPr>
                <w:rFonts w:ascii="Arial" w:hAnsi="Arial" w:cs="Arial"/>
                <w:color w:val="000000"/>
                <w:sz w:val="16"/>
                <w:szCs w:val="16"/>
              </w:rPr>
              <w:t>AS</w:t>
            </w:r>
            <w:bookmarkEnd w:id="6585"/>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587" w:name="_MCCTEMPBM_CRPT86941399___4"/>
      <w:bookmarkEnd w:id="6586"/>
    </w:p>
    <w:bookmarkEnd w:id="6587"/>
    <w:p w14:paraId="431BFE67" w14:textId="77777777" w:rsidR="00FC7E52" w:rsidRPr="00567618" w:rsidRDefault="00FC7E52" w:rsidP="00FC7E52">
      <w:pPr>
        <w:pStyle w:val="TH"/>
      </w:pPr>
      <w:r w:rsidRPr="00567618">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588" w:name="_MCCTEMPBM_CRPT86941400___7"/>
            <w:bookmarkStart w:id="6589" w:name="_MCCTEMPBM_CRPT86941401___4" w:colFirst="1" w:colLast="7"/>
            <w:r w:rsidRPr="00567618">
              <w:rPr>
                <w:rFonts w:ascii="Arial" w:hAnsi="Arial" w:cs="Arial"/>
                <w:b/>
                <w:bCs/>
                <w:color w:val="000000"/>
                <w:sz w:val="16"/>
                <w:szCs w:val="16"/>
              </w:rPr>
              <w:t>Mode</w:t>
            </w:r>
            <w:bookmarkEnd w:id="658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590" w:name="_MCCTEMPBM_CRPT86941402___7"/>
            <w:bookmarkStart w:id="6591" w:name="_MCCTEMPBM_CRPT86941403___4" w:colFirst="1" w:colLast="7"/>
            <w:bookmarkEnd w:id="6589"/>
            <w:r w:rsidRPr="00567618">
              <w:rPr>
                <w:rFonts w:ascii="Arial" w:hAnsi="Arial" w:cs="Arial"/>
                <w:color w:val="000000"/>
                <w:sz w:val="16"/>
                <w:szCs w:val="16"/>
              </w:rPr>
              <w:t>Bits per speech frame</w:t>
            </w:r>
            <w:bookmarkEnd w:id="6590"/>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592" w:name="_MCCTEMPBM_CRPT86941404___7"/>
            <w:bookmarkStart w:id="6593" w:name="_MCCTEMPBM_CRPT86941405___4" w:colFirst="1" w:colLast="7"/>
            <w:bookmarkEnd w:id="6591"/>
            <w:r w:rsidRPr="00567618">
              <w:rPr>
                <w:rFonts w:ascii="Arial" w:hAnsi="Arial" w:cs="Arial"/>
                <w:color w:val="000000"/>
                <w:sz w:val="16"/>
                <w:szCs w:val="16"/>
              </w:rPr>
              <w:t>Payload header and ToC</w:t>
            </w:r>
            <w:bookmarkEnd w:id="6592"/>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594" w:name="_MCCTEMPBM_CRPT86941406___7"/>
            <w:bookmarkStart w:id="6595" w:name="_MCCTEMPBM_CRPT86941407___4" w:colFirst="1" w:colLast="7"/>
            <w:bookmarkEnd w:id="6593"/>
            <w:r w:rsidRPr="00567618">
              <w:rPr>
                <w:rFonts w:ascii="Arial" w:hAnsi="Arial" w:cs="Arial"/>
                <w:color w:val="000000"/>
                <w:sz w:val="16"/>
                <w:szCs w:val="16"/>
              </w:rPr>
              <w:t>RTP payload (bits)</w:t>
            </w:r>
            <w:bookmarkEnd w:id="6594"/>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596" w:name="_MCCTEMPBM_CRPT86941408___7"/>
            <w:bookmarkStart w:id="6597" w:name="_MCCTEMPBM_CRPT86941409___4" w:colFirst="1" w:colLast="7"/>
            <w:bookmarkEnd w:id="6595"/>
            <w:r w:rsidRPr="00567618">
              <w:rPr>
                <w:rFonts w:ascii="Arial" w:hAnsi="Arial" w:cs="Arial"/>
                <w:color w:val="000000"/>
                <w:sz w:val="16"/>
                <w:szCs w:val="16"/>
              </w:rPr>
              <w:t>RTP payload (bytes)</w:t>
            </w:r>
            <w:bookmarkEnd w:id="6596"/>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598" w:name="_MCCTEMPBM_CRPT86941410___7"/>
            <w:bookmarkStart w:id="6599" w:name="_MCCTEMPBM_CRPT86941411___4" w:colFirst="1" w:colLast="7"/>
            <w:bookmarkEnd w:id="6597"/>
            <w:r w:rsidRPr="00567618">
              <w:rPr>
                <w:rFonts w:ascii="Arial" w:hAnsi="Arial" w:cs="Arial"/>
                <w:color w:val="000000"/>
                <w:sz w:val="16"/>
                <w:szCs w:val="16"/>
              </w:rPr>
              <w:t>Rounded-up RTP payload (bytes)</w:t>
            </w:r>
            <w:bookmarkEnd w:id="6598"/>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600" w:name="_MCCTEMPBM_CRPT86941412___7"/>
            <w:bookmarkStart w:id="6601" w:name="_MCCTEMPBM_CRPT86941413___4" w:colFirst="1" w:colLast="7"/>
            <w:bookmarkEnd w:id="6599"/>
            <w:r w:rsidRPr="00567618">
              <w:rPr>
                <w:rFonts w:ascii="Arial" w:hAnsi="Arial" w:cs="Arial"/>
                <w:color w:val="000000"/>
                <w:sz w:val="16"/>
                <w:szCs w:val="16"/>
              </w:rPr>
              <w:t>Rounded-up RTP payload (bits)</w:t>
            </w:r>
            <w:bookmarkEnd w:id="6600"/>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602" w:name="_MCCTEMPBM_CRPT86941414___7"/>
            <w:bookmarkStart w:id="6603" w:name="_MCCTEMPBM_CRPT86941415___4" w:colFirst="1" w:colLast="7"/>
            <w:bookmarkEnd w:id="6601"/>
            <w:r w:rsidRPr="00567618">
              <w:rPr>
                <w:rFonts w:ascii="Arial" w:hAnsi="Arial" w:cs="Arial"/>
                <w:color w:val="000000"/>
                <w:sz w:val="16"/>
                <w:szCs w:val="16"/>
              </w:rPr>
              <w:t>RTP header</w:t>
            </w:r>
            <w:bookmarkEnd w:id="6602"/>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604" w:name="_MCCTEMPBM_CRPT86941416___7"/>
            <w:bookmarkStart w:id="6605" w:name="_MCCTEMPBM_CRPT86941417___4" w:colFirst="1" w:colLast="7"/>
            <w:bookmarkEnd w:id="6603"/>
            <w:r w:rsidRPr="00567618">
              <w:rPr>
                <w:rFonts w:ascii="Arial" w:hAnsi="Arial" w:cs="Arial"/>
                <w:color w:val="000000"/>
                <w:sz w:val="16"/>
                <w:szCs w:val="16"/>
              </w:rPr>
              <w:t>UDP header</w:t>
            </w:r>
            <w:bookmarkEnd w:id="6604"/>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606" w:name="_MCCTEMPBM_CRPT86941418___7"/>
            <w:bookmarkStart w:id="6607" w:name="_MCCTEMPBM_CRPT86941419___4" w:colFirst="1" w:colLast="7"/>
            <w:bookmarkEnd w:id="6605"/>
            <w:r w:rsidRPr="00567618">
              <w:rPr>
                <w:rFonts w:ascii="Arial" w:hAnsi="Arial" w:cs="Arial"/>
                <w:color w:val="000000"/>
                <w:sz w:val="16"/>
                <w:szCs w:val="16"/>
              </w:rPr>
              <w:t>IPv6 header</w:t>
            </w:r>
            <w:bookmarkEnd w:id="6606"/>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608" w:name="_MCCTEMPBM_CRPT86941420___7"/>
            <w:bookmarkStart w:id="6609" w:name="_MCCTEMPBM_CRPT86941421___4" w:colFirst="1" w:colLast="7"/>
            <w:bookmarkEnd w:id="6607"/>
            <w:r w:rsidRPr="00567618">
              <w:rPr>
                <w:rFonts w:ascii="Arial" w:hAnsi="Arial" w:cs="Arial"/>
                <w:color w:val="000000"/>
                <w:sz w:val="16"/>
                <w:szCs w:val="16"/>
              </w:rPr>
              <w:t>Total bits per 40 ms</w:t>
            </w:r>
            <w:bookmarkEnd w:id="6608"/>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610" w:name="_MCCTEMPBM_CRPT86941422___7"/>
            <w:bookmarkStart w:id="6611" w:name="_MCCTEMPBM_CRPT86941423___4" w:colFirst="1" w:colLast="7"/>
            <w:bookmarkEnd w:id="6609"/>
            <w:r w:rsidRPr="00567618">
              <w:rPr>
                <w:rFonts w:ascii="Arial" w:hAnsi="Arial" w:cs="Arial"/>
                <w:color w:val="000000"/>
                <w:sz w:val="16"/>
                <w:szCs w:val="16"/>
              </w:rPr>
              <w:t>Total bit-rate (kbps)</w:t>
            </w:r>
            <w:bookmarkEnd w:id="6610"/>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612" w:name="_MCCTEMPBM_CRPT86941424___7"/>
            <w:bookmarkStart w:id="6613" w:name="_MCCTEMPBM_CRPT86941425___4" w:colFirst="1" w:colLast="7"/>
            <w:bookmarkEnd w:id="6611"/>
            <w:r w:rsidRPr="00567618">
              <w:rPr>
                <w:rFonts w:ascii="Arial" w:hAnsi="Arial" w:cs="Arial"/>
                <w:color w:val="000000"/>
                <w:sz w:val="16"/>
                <w:szCs w:val="16"/>
              </w:rPr>
              <w:t>AS</w:t>
            </w:r>
            <w:bookmarkEnd w:id="6612"/>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614" w:name="_MCCTEMPBM_CRPT86941426___4"/>
      <w:bookmarkEnd w:id="6613"/>
    </w:p>
    <w:bookmarkEnd w:id="6614"/>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615" w:name="_MCCTEMPBM_CRPT86941427___7"/>
            <w:bookmarkStart w:id="6616" w:name="_MCCTEMPBM_CRPT86941428___4" w:colFirst="1" w:colLast="7"/>
            <w:r w:rsidRPr="00567618">
              <w:rPr>
                <w:rFonts w:ascii="Arial" w:hAnsi="Arial" w:cs="Arial"/>
                <w:b/>
                <w:bCs/>
                <w:color w:val="000000"/>
                <w:sz w:val="16"/>
                <w:szCs w:val="16"/>
              </w:rPr>
              <w:t>Mode</w:t>
            </w:r>
            <w:bookmarkEnd w:id="661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617" w:name="_MCCTEMPBM_CRPT86941429___7"/>
            <w:bookmarkStart w:id="6618" w:name="_MCCTEMPBM_CRPT86941430___4" w:colFirst="1" w:colLast="7"/>
            <w:bookmarkEnd w:id="6616"/>
            <w:r w:rsidRPr="00567618">
              <w:rPr>
                <w:rFonts w:ascii="Arial" w:hAnsi="Arial" w:cs="Arial"/>
                <w:color w:val="000000"/>
                <w:sz w:val="16"/>
                <w:szCs w:val="16"/>
              </w:rPr>
              <w:t>Bits per speech frame</w:t>
            </w:r>
            <w:bookmarkEnd w:id="6617"/>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619" w:name="_MCCTEMPBM_CRPT86941431___7"/>
            <w:bookmarkStart w:id="6620" w:name="_MCCTEMPBM_CRPT86941432___4" w:colFirst="1" w:colLast="7"/>
            <w:bookmarkEnd w:id="6618"/>
            <w:r w:rsidRPr="00567618">
              <w:rPr>
                <w:rFonts w:ascii="Arial" w:hAnsi="Arial" w:cs="Arial"/>
                <w:color w:val="000000"/>
                <w:sz w:val="16"/>
                <w:szCs w:val="16"/>
              </w:rPr>
              <w:t>Speech frame size (bytes)</w:t>
            </w:r>
            <w:bookmarkEnd w:id="6619"/>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621" w:name="_MCCTEMPBM_CRPT86941433___7"/>
            <w:bookmarkStart w:id="6622" w:name="_MCCTEMPBM_CRPT86941434___4" w:colFirst="1" w:colLast="7"/>
            <w:bookmarkEnd w:id="6620"/>
            <w:r w:rsidRPr="00567618">
              <w:rPr>
                <w:rFonts w:ascii="Arial" w:hAnsi="Arial" w:cs="Arial"/>
                <w:color w:val="000000"/>
                <w:sz w:val="16"/>
                <w:szCs w:val="16"/>
              </w:rPr>
              <w:t>Rounded-up speech frame size (bytes)</w:t>
            </w:r>
            <w:bookmarkEnd w:id="6621"/>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623" w:name="_MCCTEMPBM_CRPT86941435___7"/>
            <w:bookmarkStart w:id="6624" w:name="_MCCTEMPBM_CRPT86941436___4" w:colFirst="1" w:colLast="7"/>
            <w:bookmarkEnd w:id="6622"/>
            <w:r w:rsidRPr="00567618">
              <w:rPr>
                <w:rFonts w:ascii="Arial" w:hAnsi="Arial" w:cs="Arial"/>
                <w:color w:val="000000"/>
                <w:sz w:val="16"/>
                <w:szCs w:val="16"/>
              </w:rPr>
              <w:t>Rounded-up speech frame size (bits)</w:t>
            </w:r>
            <w:bookmarkEnd w:id="6623"/>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625" w:name="_MCCTEMPBM_CRPT86941437___7"/>
            <w:bookmarkStart w:id="6626" w:name="_MCCTEMPBM_CRPT86941438___4" w:colFirst="1" w:colLast="7"/>
            <w:bookmarkEnd w:id="6624"/>
            <w:r w:rsidRPr="00567618">
              <w:rPr>
                <w:rFonts w:ascii="Arial" w:hAnsi="Arial" w:cs="Arial"/>
                <w:color w:val="000000"/>
                <w:sz w:val="16"/>
                <w:szCs w:val="16"/>
              </w:rPr>
              <w:t>Payload header and ToC</w:t>
            </w:r>
            <w:bookmarkEnd w:id="6625"/>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627" w:name="_MCCTEMPBM_CRPT86941439___7"/>
            <w:bookmarkStart w:id="6628" w:name="_MCCTEMPBM_CRPT86941440___4" w:colFirst="1" w:colLast="7"/>
            <w:bookmarkEnd w:id="6626"/>
            <w:r w:rsidRPr="00567618">
              <w:rPr>
                <w:rFonts w:ascii="Arial" w:hAnsi="Arial" w:cs="Arial"/>
                <w:color w:val="000000"/>
                <w:sz w:val="16"/>
                <w:szCs w:val="16"/>
              </w:rPr>
              <w:t>RTP payload (bits)</w:t>
            </w:r>
            <w:bookmarkEnd w:id="6627"/>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629" w:name="_MCCTEMPBM_CRPT86941441___7"/>
            <w:bookmarkStart w:id="6630" w:name="_MCCTEMPBM_CRPT86941442___4" w:colFirst="1" w:colLast="7"/>
            <w:bookmarkEnd w:id="6628"/>
            <w:r w:rsidRPr="00567618">
              <w:rPr>
                <w:rFonts w:ascii="Arial" w:hAnsi="Arial" w:cs="Arial"/>
                <w:color w:val="000000"/>
                <w:sz w:val="16"/>
                <w:szCs w:val="16"/>
              </w:rPr>
              <w:t>RTP header</w:t>
            </w:r>
            <w:bookmarkEnd w:id="6629"/>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631" w:name="_MCCTEMPBM_CRPT86941443___7"/>
            <w:bookmarkStart w:id="6632" w:name="_MCCTEMPBM_CRPT86941444___4" w:colFirst="1" w:colLast="7"/>
            <w:bookmarkEnd w:id="6630"/>
            <w:r w:rsidRPr="00567618">
              <w:rPr>
                <w:rFonts w:ascii="Arial" w:hAnsi="Arial" w:cs="Arial"/>
                <w:color w:val="000000"/>
                <w:sz w:val="16"/>
                <w:szCs w:val="16"/>
              </w:rPr>
              <w:t>UDP header</w:t>
            </w:r>
            <w:bookmarkEnd w:id="6631"/>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633" w:name="_MCCTEMPBM_CRPT86941445___7"/>
            <w:bookmarkStart w:id="6634" w:name="_MCCTEMPBM_CRPT86941446___4" w:colFirst="1" w:colLast="7"/>
            <w:bookmarkEnd w:id="6632"/>
            <w:r w:rsidRPr="00567618">
              <w:rPr>
                <w:rFonts w:ascii="Arial" w:hAnsi="Arial" w:cs="Arial"/>
                <w:color w:val="000000"/>
                <w:sz w:val="16"/>
                <w:szCs w:val="16"/>
              </w:rPr>
              <w:t>IPv4 header</w:t>
            </w:r>
            <w:bookmarkEnd w:id="6633"/>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635" w:name="_MCCTEMPBM_CRPT86941447___7"/>
            <w:bookmarkStart w:id="6636" w:name="_MCCTEMPBM_CRPT86941448___4" w:colFirst="1" w:colLast="7"/>
            <w:bookmarkEnd w:id="6634"/>
            <w:r w:rsidRPr="00567618">
              <w:rPr>
                <w:rFonts w:ascii="Arial" w:hAnsi="Arial" w:cs="Arial"/>
                <w:color w:val="000000"/>
                <w:sz w:val="16"/>
                <w:szCs w:val="16"/>
              </w:rPr>
              <w:t>Total bits per 40 ms</w:t>
            </w:r>
            <w:bookmarkEnd w:id="6635"/>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637" w:name="_MCCTEMPBM_CRPT86941449___7"/>
            <w:bookmarkStart w:id="6638" w:name="_MCCTEMPBM_CRPT86941450___4" w:colFirst="1" w:colLast="7"/>
            <w:bookmarkEnd w:id="6636"/>
            <w:r w:rsidRPr="00567618">
              <w:rPr>
                <w:rFonts w:ascii="Arial" w:hAnsi="Arial" w:cs="Arial"/>
                <w:color w:val="000000"/>
                <w:sz w:val="16"/>
                <w:szCs w:val="16"/>
              </w:rPr>
              <w:t>Total bit-rate (kbps)</w:t>
            </w:r>
            <w:bookmarkEnd w:id="6637"/>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639" w:name="_MCCTEMPBM_CRPT86941451___7"/>
            <w:bookmarkStart w:id="6640" w:name="_MCCTEMPBM_CRPT86941452___4" w:colFirst="1" w:colLast="7"/>
            <w:bookmarkEnd w:id="6638"/>
            <w:r w:rsidRPr="00567618">
              <w:rPr>
                <w:rFonts w:ascii="Arial" w:hAnsi="Arial" w:cs="Arial"/>
                <w:color w:val="000000"/>
                <w:sz w:val="16"/>
                <w:szCs w:val="16"/>
              </w:rPr>
              <w:t>AS</w:t>
            </w:r>
            <w:bookmarkEnd w:id="6639"/>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641" w:name="_MCCTEMPBM_CRPT86941453___4"/>
      <w:bookmarkEnd w:id="6640"/>
    </w:p>
    <w:bookmarkEnd w:id="6641"/>
    <w:p w14:paraId="7D980B19" w14:textId="77777777" w:rsidR="00FC7E52" w:rsidRPr="00567618" w:rsidRDefault="00FC7E52" w:rsidP="00FC7E52">
      <w:pPr>
        <w:pStyle w:val="TH"/>
      </w:pPr>
      <w:r w:rsidRPr="00567618">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642" w:name="_MCCTEMPBM_CRPT86941454___7"/>
            <w:bookmarkStart w:id="6643" w:name="_MCCTEMPBM_CRPT86941455___4" w:colFirst="1" w:colLast="7"/>
            <w:r w:rsidRPr="00567618">
              <w:rPr>
                <w:rFonts w:ascii="Arial" w:hAnsi="Arial" w:cs="Arial"/>
                <w:b/>
                <w:bCs/>
                <w:color w:val="000000"/>
                <w:sz w:val="16"/>
                <w:szCs w:val="16"/>
              </w:rPr>
              <w:t>Mode</w:t>
            </w:r>
            <w:bookmarkEnd w:id="664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644" w:name="_MCCTEMPBM_CRPT86941456___7"/>
            <w:bookmarkStart w:id="6645" w:name="_MCCTEMPBM_CRPT86941457___4" w:colFirst="1" w:colLast="7"/>
            <w:bookmarkEnd w:id="6643"/>
            <w:r w:rsidRPr="00567618">
              <w:rPr>
                <w:rFonts w:ascii="Arial" w:hAnsi="Arial" w:cs="Arial"/>
                <w:color w:val="000000"/>
                <w:sz w:val="16"/>
                <w:szCs w:val="16"/>
              </w:rPr>
              <w:t>Bits per speech frame</w:t>
            </w:r>
            <w:bookmarkEnd w:id="6644"/>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646" w:name="_MCCTEMPBM_CRPT86941458___7"/>
            <w:bookmarkStart w:id="6647" w:name="_MCCTEMPBM_CRPT86941459___4" w:colFirst="1" w:colLast="7"/>
            <w:bookmarkEnd w:id="6645"/>
            <w:r w:rsidRPr="00567618">
              <w:rPr>
                <w:rFonts w:ascii="Arial" w:hAnsi="Arial" w:cs="Arial"/>
                <w:color w:val="000000"/>
                <w:sz w:val="16"/>
                <w:szCs w:val="16"/>
              </w:rPr>
              <w:t>Speech frame size (bytes)</w:t>
            </w:r>
            <w:bookmarkEnd w:id="6646"/>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648" w:name="_MCCTEMPBM_CRPT86941460___7"/>
            <w:bookmarkStart w:id="6649" w:name="_MCCTEMPBM_CRPT86941461___4" w:colFirst="1" w:colLast="7"/>
            <w:bookmarkEnd w:id="6647"/>
            <w:r w:rsidRPr="00567618">
              <w:rPr>
                <w:rFonts w:ascii="Arial" w:hAnsi="Arial" w:cs="Arial"/>
                <w:color w:val="000000"/>
                <w:sz w:val="16"/>
                <w:szCs w:val="16"/>
              </w:rPr>
              <w:t>Rounded-up speech frame size (bytes)</w:t>
            </w:r>
            <w:bookmarkEnd w:id="6648"/>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650" w:name="_MCCTEMPBM_CRPT86941462___7"/>
            <w:bookmarkStart w:id="6651" w:name="_MCCTEMPBM_CRPT86941463___4" w:colFirst="1" w:colLast="7"/>
            <w:bookmarkEnd w:id="6649"/>
            <w:r w:rsidRPr="00567618">
              <w:rPr>
                <w:rFonts w:ascii="Arial" w:hAnsi="Arial" w:cs="Arial"/>
                <w:color w:val="000000"/>
                <w:sz w:val="16"/>
                <w:szCs w:val="16"/>
              </w:rPr>
              <w:t>Rounded-up speech frame size (bits)</w:t>
            </w:r>
            <w:bookmarkEnd w:id="6650"/>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652" w:name="_MCCTEMPBM_CRPT86941464___7"/>
            <w:bookmarkStart w:id="6653" w:name="_MCCTEMPBM_CRPT86941465___4" w:colFirst="1" w:colLast="7"/>
            <w:bookmarkEnd w:id="6651"/>
            <w:r w:rsidRPr="00567618">
              <w:rPr>
                <w:rFonts w:ascii="Arial" w:hAnsi="Arial" w:cs="Arial"/>
                <w:color w:val="000000"/>
                <w:sz w:val="16"/>
                <w:szCs w:val="16"/>
              </w:rPr>
              <w:t>Payload header and ToC</w:t>
            </w:r>
            <w:bookmarkEnd w:id="6652"/>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654" w:name="_MCCTEMPBM_CRPT86941466___7"/>
            <w:bookmarkStart w:id="6655" w:name="_MCCTEMPBM_CRPT86941467___4" w:colFirst="1" w:colLast="7"/>
            <w:bookmarkEnd w:id="6653"/>
            <w:r w:rsidRPr="00567618">
              <w:rPr>
                <w:rFonts w:ascii="Arial" w:hAnsi="Arial" w:cs="Arial"/>
                <w:color w:val="000000"/>
                <w:sz w:val="16"/>
                <w:szCs w:val="16"/>
              </w:rPr>
              <w:t>RTP payload (bits)</w:t>
            </w:r>
            <w:bookmarkEnd w:id="6654"/>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656" w:name="_MCCTEMPBM_CRPT86941468___7"/>
            <w:bookmarkStart w:id="6657" w:name="_MCCTEMPBM_CRPT86941469___4" w:colFirst="1" w:colLast="7"/>
            <w:bookmarkEnd w:id="6655"/>
            <w:r w:rsidRPr="00567618">
              <w:rPr>
                <w:rFonts w:ascii="Arial" w:hAnsi="Arial" w:cs="Arial"/>
                <w:color w:val="000000"/>
                <w:sz w:val="16"/>
                <w:szCs w:val="16"/>
              </w:rPr>
              <w:t>RTP header</w:t>
            </w:r>
            <w:bookmarkEnd w:id="6656"/>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658" w:name="_MCCTEMPBM_CRPT86941470___7"/>
            <w:bookmarkStart w:id="6659" w:name="_MCCTEMPBM_CRPT86941471___4" w:colFirst="1" w:colLast="7"/>
            <w:bookmarkEnd w:id="6657"/>
            <w:r w:rsidRPr="00567618">
              <w:rPr>
                <w:rFonts w:ascii="Arial" w:hAnsi="Arial" w:cs="Arial"/>
                <w:color w:val="000000"/>
                <w:sz w:val="16"/>
                <w:szCs w:val="16"/>
              </w:rPr>
              <w:t>UDP header</w:t>
            </w:r>
            <w:bookmarkEnd w:id="6658"/>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660" w:name="_MCCTEMPBM_CRPT86941472___7"/>
            <w:bookmarkStart w:id="6661" w:name="_MCCTEMPBM_CRPT86941473___4" w:colFirst="1" w:colLast="7"/>
            <w:bookmarkEnd w:id="6659"/>
            <w:r w:rsidRPr="00567618">
              <w:rPr>
                <w:rFonts w:ascii="Arial" w:hAnsi="Arial" w:cs="Arial"/>
                <w:color w:val="000000"/>
                <w:sz w:val="16"/>
                <w:szCs w:val="16"/>
              </w:rPr>
              <w:t>IPv6 header</w:t>
            </w:r>
            <w:bookmarkEnd w:id="6660"/>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662" w:name="_MCCTEMPBM_CRPT86941474___7"/>
            <w:bookmarkStart w:id="6663" w:name="_MCCTEMPBM_CRPT86941475___4" w:colFirst="1" w:colLast="7"/>
            <w:bookmarkEnd w:id="6661"/>
            <w:r w:rsidRPr="00567618">
              <w:rPr>
                <w:rFonts w:ascii="Arial" w:hAnsi="Arial" w:cs="Arial"/>
                <w:color w:val="000000"/>
                <w:sz w:val="16"/>
                <w:szCs w:val="16"/>
              </w:rPr>
              <w:t>Total bits per 40 ms</w:t>
            </w:r>
            <w:bookmarkEnd w:id="6662"/>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664" w:name="_MCCTEMPBM_CRPT86941476___7"/>
            <w:bookmarkStart w:id="6665" w:name="_MCCTEMPBM_CRPT86941477___4" w:colFirst="1" w:colLast="7"/>
            <w:bookmarkEnd w:id="6663"/>
            <w:r w:rsidRPr="00567618">
              <w:rPr>
                <w:rFonts w:ascii="Arial" w:hAnsi="Arial" w:cs="Arial"/>
                <w:color w:val="000000"/>
                <w:sz w:val="16"/>
                <w:szCs w:val="16"/>
              </w:rPr>
              <w:t>Total bit-rate (kbps)</w:t>
            </w:r>
            <w:bookmarkEnd w:id="6664"/>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666" w:name="_MCCTEMPBM_CRPT86941478___7"/>
            <w:bookmarkStart w:id="6667" w:name="_MCCTEMPBM_CRPT86941479___4" w:colFirst="1" w:colLast="7"/>
            <w:bookmarkEnd w:id="6665"/>
            <w:r w:rsidRPr="00567618">
              <w:rPr>
                <w:rFonts w:ascii="Arial" w:hAnsi="Arial" w:cs="Arial"/>
                <w:color w:val="000000"/>
                <w:sz w:val="16"/>
                <w:szCs w:val="16"/>
              </w:rPr>
              <w:t>AS</w:t>
            </w:r>
            <w:bookmarkEnd w:id="6666"/>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668" w:name="_MCCTEMPBM_CRPT86941480___4"/>
      <w:bookmarkEnd w:id="6667"/>
    </w:p>
    <w:bookmarkEnd w:id="6668"/>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669" w:name="_MCCTEMPBM_CRPT86941481___7"/>
            <w:bookmarkStart w:id="6670" w:name="_MCCTEMPBM_CRPT86941482___4" w:colFirst="1" w:colLast="8"/>
            <w:r w:rsidRPr="00567618">
              <w:rPr>
                <w:rFonts w:ascii="Arial" w:hAnsi="Arial" w:cs="Arial"/>
                <w:b/>
                <w:bCs/>
                <w:color w:val="000000"/>
                <w:sz w:val="16"/>
                <w:szCs w:val="16"/>
              </w:rPr>
              <w:t>Mode</w:t>
            </w:r>
            <w:bookmarkEnd w:id="666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671" w:name="_MCCTEMPBM_CRPT86941483___7"/>
            <w:bookmarkStart w:id="6672" w:name="_MCCTEMPBM_CRPT86941484___4" w:colFirst="1" w:colLast="8"/>
            <w:bookmarkEnd w:id="6670"/>
            <w:r w:rsidRPr="00567618">
              <w:rPr>
                <w:rFonts w:ascii="Arial" w:hAnsi="Arial" w:cs="Arial"/>
                <w:color w:val="000000"/>
                <w:sz w:val="16"/>
                <w:szCs w:val="16"/>
              </w:rPr>
              <w:t>Bits per speech frame</w:t>
            </w:r>
            <w:bookmarkEnd w:id="6671"/>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673" w:name="_MCCTEMPBM_CRPT86941485___7"/>
            <w:bookmarkStart w:id="6674" w:name="_MCCTEMPBM_CRPT86941486___4" w:colFirst="1" w:colLast="8"/>
            <w:bookmarkEnd w:id="6672"/>
            <w:r w:rsidRPr="00567618">
              <w:rPr>
                <w:rFonts w:ascii="Arial" w:hAnsi="Arial" w:cs="Arial"/>
                <w:color w:val="000000"/>
                <w:sz w:val="16"/>
                <w:szCs w:val="16"/>
              </w:rPr>
              <w:t>Payload header and ToC</w:t>
            </w:r>
            <w:bookmarkEnd w:id="6673"/>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675" w:name="_MCCTEMPBM_CRPT86941487___7"/>
            <w:bookmarkStart w:id="6676" w:name="_MCCTEMPBM_CRPT86941488___4" w:colFirst="1" w:colLast="8"/>
            <w:bookmarkEnd w:id="6674"/>
            <w:r w:rsidRPr="00567618">
              <w:rPr>
                <w:rFonts w:ascii="Arial" w:hAnsi="Arial" w:cs="Arial"/>
                <w:color w:val="000000"/>
                <w:sz w:val="16"/>
                <w:szCs w:val="16"/>
              </w:rPr>
              <w:t>RTP payload (bits)</w:t>
            </w:r>
            <w:bookmarkEnd w:id="6675"/>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677" w:name="_MCCTEMPBM_CRPT86941489___7"/>
            <w:bookmarkStart w:id="6678" w:name="_MCCTEMPBM_CRPT86941490___4" w:colFirst="1" w:colLast="8"/>
            <w:bookmarkEnd w:id="6676"/>
            <w:r w:rsidRPr="00567618">
              <w:rPr>
                <w:rFonts w:ascii="Arial" w:hAnsi="Arial" w:cs="Arial"/>
                <w:color w:val="000000"/>
                <w:sz w:val="16"/>
                <w:szCs w:val="16"/>
              </w:rPr>
              <w:t>RTP payload (bytes)</w:t>
            </w:r>
            <w:bookmarkEnd w:id="6677"/>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679" w:name="_MCCTEMPBM_CRPT86941491___7"/>
            <w:bookmarkStart w:id="6680" w:name="_MCCTEMPBM_CRPT86941492___4" w:colFirst="1" w:colLast="8"/>
            <w:bookmarkEnd w:id="6678"/>
            <w:r w:rsidRPr="00567618">
              <w:rPr>
                <w:rFonts w:ascii="Arial" w:hAnsi="Arial" w:cs="Arial"/>
                <w:color w:val="000000"/>
                <w:sz w:val="16"/>
                <w:szCs w:val="16"/>
              </w:rPr>
              <w:t>Rounded-up RTP payload (bytes)</w:t>
            </w:r>
            <w:bookmarkEnd w:id="6679"/>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681" w:name="_MCCTEMPBM_CRPT86941493___7"/>
            <w:bookmarkStart w:id="6682" w:name="_MCCTEMPBM_CRPT86941494___4" w:colFirst="1" w:colLast="8"/>
            <w:bookmarkEnd w:id="6680"/>
            <w:r w:rsidRPr="00567618">
              <w:rPr>
                <w:rFonts w:ascii="Arial" w:hAnsi="Arial" w:cs="Arial"/>
                <w:color w:val="000000"/>
                <w:sz w:val="16"/>
                <w:szCs w:val="16"/>
              </w:rPr>
              <w:t>Rounded-up RTP payload (bits)</w:t>
            </w:r>
            <w:bookmarkEnd w:id="6681"/>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683" w:name="_MCCTEMPBM_CRPT86941495___7"/>
            <w:bookmarkStart w:id="6684" w:name="_MCCTEMPBM_CRPT86941496___4" w:colFirst="1" w:colLast="8"/>
            <w:bookmarkEnd w:id="6682"/>
            <w:r w:rsidRPr="00567618">
              <w:rPr>
                <w:rFonts w:ascii="Arial" w:hAnsi="Arial" w:cs="Arial"/>
                <w:color w:val="000000"/>
                <w:sz w:val="16"/>
                <w:szCs w:val="16"/>
              </w:rPr>
              <w:t>RTP header</w:t>
            </w:r>
            <w:bookmarkEnd w:id="6683"/>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685" w:name="_MCCTEMPBM_CRPT86941497___7"/>
            <w:bookmarkStart w:id="6686" w:name="_MCCTEMPBM_CRPT86941498___4" w:colFirst="1" w:colLast="8"/>
            <w:bookmarkEnd w:id="6684"/>
            <w:r w:rsidRPr="00567618">
              <w:rPr>
                <w:rFonts w:ascii="Arial" w:hAnsi="Arial" w:cs="Arial"/>
                <w:color w:val="000000"/>
                <w:sz w:val="16"/>
                <w:szCs w:val="16"/>
              </w:rPr>
              <w:t>UDP header</w:t>
            </w:r>
            <w:bookmarkEnd w:id="6685"/>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687" w:name="_MCCTEMPBM_CRPT86941499___7"/>
            <w:bookmarkStart w:id="6688" w:name="_MCCTEMPBM_CRPT86941500___4" w:colFirst="1" w:colLast="8"/>
            <w:bookmarkEnd w:id="6686"/>
            <w:r w:rsidRPr="00567618">
              <w:rPr>
                <w:rFonts w:ascii="Arial" w:hAnsi="Arial" w:cs="Arial"/>
                <w:color w:val="000000"/>
                <w:sz w:val="16"/>
                <w:szCs w:val="16"/>
              </w:rPr>
              <w:t>IPv4 header</w:t>
            </w:r>
            <w:bookmarkEnd w:id="6687"/>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689" w:name="_MCCTEMPBM_CRPT86941501___7"/>
            <w:bookmarkStart w:id="6690" w:name="_MCCTEMPBM_CRPT86941502___4" w:colFirst="1" w:colLast="8"/>
            <w:bookmarkEnd w:id="6688"/>
            <w:r w:rsidRPr="00567618">
              <w:rPr>
                <w:rFonts w:ascii="Arial" w:hAnsi="Arial" w:cs="Arial"/>
                <w:color w:val="000000"/>
                <w:sz w:val="16"/>
                <w:szCs w:val="16"/>
              </w:rPr>
              <w:t>Total bits per 40 ms</w:t>
            </w:r>
            <w:bookmarkEnd w:id="6689"/>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691" w:name="_MCCTEMPBM_CRPT86941503___7"/>
            <w:bookmarkStart w:id="6692" w:name="_MCCTEMPBM_CRPT86941504___4" w:colFirst="1" w:colLast="8"/>
            <w:bookmarkEnd w:id="6690"/>
            <w:r w:rsidRPr="00567618">
              <w:rPr>
                <w:rFonts w:ascii="Arial" w:hAnsi="Arial" w:cs="Arial"/>
                <w:color w:val="000000"/>
                <w:sz w:val="16"/>
                <w:szCs w:val="16"/>
              </w:rPr>
              <w:t>Total bit-rate (kbps)</w:t>
            </w:r>
            <w:bookmarkEnd w:id="6691"/>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693" w:name="_MCCTEMPBM_CRPT86941505___7"/>
            <w:bookmarkStart w:id="6694" w:name="_MCCTEMPBM_CRPT86941506___4" w:colFirst="1" w:colLast="8"/>
            <w:bookmarkEnd w:id="6692"/>
            <w:r w:rsidRPr="00567618">
              <w:rPr>
                <w:rFonts w:ascii="Arial" w:hAnsi="Arial" w:cs="Arial"/>
                <w:color w:val="000000"/>
                <w:sz w:val="16"/>
                <w:szCs w:val="16"/>
              </w:rPr>
              <w:t>AS</w:t>
            </w:r>
            <w:bookmarkEnd w:id="6693"/>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695" w:name="_MCCTEMPBM_CRPT86941507___4"/>
      <w:bookmarkEnd w:id="6694"/>
    </w:p>
    <w:bookmarkEnd w:id="6695"/>
    <w:p w14:paraId="5B773692" w14:textId="77777777" w:rsidR="00FC7E52" w:rsidRPr="00567618" w:rsidRDefault="00FC7E52" w:rsidP="00FC7E52">
      <w:pPr>
        <w:pStyle w:val="TH"/>
      </w:pPr>
      <w:r w:rsidRPr="00567618">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696" w:name="_MCCTEMPBM_CRPT86941508___7"/>
            <w:bookmarkStart w:id="6697" w:name="_MCCTEMPBM_CRPT86941509___4" w:colFirst="1" w:colLast="8"/>
            <w:r w:rsidRPr="00567618">
              <w:rPr>
                <w:rFonts w:ascii="Arial" w:hAnsi="Arial" w:cs="Arial"/>
                <w:b/>
                <w:bCs/>
                <w:color w:val="000000"/>
                <w:sz w:val="16"/>
                <w:szCs w:val="16"/>
              </w:rPr>
              <w:t>Mode</w:t>
            </w:r>
            <w:bookmarkEnd w:id="669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698" w:name="_MCCTEMPBM_CRPT86941510___7"/>
            <w:bookmarkStart w:id="6699" w:name="_MCCTEMPBM_CRPT86941511___4" w:colFirst="1" w:colLast="8"/>
            <w:bookmarkEnd w:id="6697"/>
            <w:r w:rsidRPr="00567618">
              <w:rPr>
                <w:rFonts w:ascii="Arial" w:hAnsi="Arial" w:cs="Arial"/>
                <w:color w:val="000000"/>
                <w:sz w:val="16"/>
                <w:szCs w:val="16"/>
              </w:rPr>
              <w:t>Bits per speech frame</w:t>
            </w:r>
            <w:bookmarkEnd w:id="6698"/>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700" w:name="_MCCTEMPBM_CRPT86941512___7"/>
            <w:bookmarkStart w:id="6701" w:name="_MCCTEMPBM_CRPT86941513___4" w:colFirst="1" w:colLast="8"/>
            <w:bookmarkEnd w:id="6699"/>
            <w:r w:rsidRPr="00567618">
              <w:rPr>
                <w:rFonts w:ascii="Arial" w:hAnsi="Arial" w:cs="Arial"/>
                <w:color w:val="000000"/>
                <w:sz w:val="16"/>
                <w:szCs w:val="16"/>
              </w:rPr>
              <w:t>Payload header and ToC</w:t>
            </w:r>
            <w:bookmarkEnd w:id="6700"/>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702" w:name="_MCCTEMPBM_CRPT86941514___7"/>
            <w:bookmarkStart w:id="6703" w:name="_MCCTEMPBM_CRPT86941515___4" w:colFirst="1" w:colLast="8"/>
            <w:bookmarkEnd w:id="6701"/>
            <w:r w:rsidRPr="00567618">
              <w:rPr>
                <w:rFonts w:ascii="Arial" w:hAnsi="Arial" w:cs="Arial"/>
                <w:color w:val="000000"/>
                <w:sz w:val="16"/>
                <w:szCs w:val="16"/>
              </w:rPr>
              <w:t>RTP payload (bits)</w:t>
            </w:r>
            <w:bookmarkEnd w:id="6702"/>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704" w:name="_MCCTEMPBM_CRPT86941516___7"/>
            <w:bookmarkStart w:id="6705" w:name="_MCCTEMPBM_CRPT86941517___4" w:colFirst="1" w:colLast="8"/>
            <w:bookmarkEnd w:id="6703"/>
            <w:r w:rsidRPr="00567618">
              <w:rPr>
                <w:rFonts w:ascii="Arial" w:hAnsi="Arial" w:cs="Arial"/>
                <w:color w:val="000000"/>
                <w:sz w:val="16"/>
                <w:szCs w:val="16"/>
              </w:rPr>
              <w:t>RTP payload (bytes)</w:t>
            </w:r>
            <w:bookmarkEnd w:id="6704"/>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706" w:name="_MCCTEMPBM_CRPT86941518___7"/>
            <w:bookmarkStart w:id="6707" w:name="_MCCTEMPBM_CRPT86941519___4" w:colFirst="1" w:colLast="8"/>
            <w:bookmarkEnd w:id="6705"/>
            <w:r w:rsidRPr="00567618">
              <w:rPr>
                <w:rFonts w:ascii="Arial" w:hAnsi="Arial" w:cs="Arial"/>
                <w:color w:val="000000"/>
                <w:sz w:val="16"/>
                <w:szCs w:val="16"/>
              </w:rPr>
              <w:t>Rounded-up RTP payload (bytes)</w:t>
            </w:r>
            <w:bookmarkEnd w:id="6706"/>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708" w:name="_MCCTEMPBM_CRPT86941520___7"/>
            <w:bookmarkStart w:id="6709" w:name="_MCCTEMPBM_CRPT86941521___4" w:colFirst="1" w:colLast="8"/>
            <w:bookmarkEnd w:id="6707"/>
            <w:r w:rsidRPr="00567618">
              <w:rPr>
                <w:rFonts w:ascii="Arial" w:hAnsi="Arial" w:cs="Arial"/>
                <w:color w:val="000000"/>
                <w:sz w:val="16"/>
                <w:szCs w:val="16"/>
              </w:rPr>
              <w:t>Rounded-up RTP payload (bits)</w:t>
            </w:r>
            <w:bookmarkEnd w:id="6708"/>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710" w:name="_MCCTEMPBM_CRPT86941522___7"/>
            <w:bookmarkStart w:id="6711" w:name="_MCCTEMPBM_CRPT86941523___4" w:colFirst="1" w:colLast="8"/>
            <w:bookmarkEnd w:id="6709"/>
            <w:r w:rsidRPr="00567618">
              <w:rPr>
                <w:rFonts w:ascii="Arial" w:hAnsi="Arial" w:cs="Arial"/>
                <w:color w:val="000000"/>
                <w:sz w:val="16"/>
                <w:szCs w:val="16"/>
              </w:rPr>
              <w:t>RTP header</w:t>
            </w:r>
            <w:bookmarkEnd w:id="6710"/>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712" w:name="_MCCTEMPBM_CRPT86941524___7"/>
            <w:bookmarkStart w:id="6713" w:name="_MCCTEMPBM_CRPT86941525___4" w:colFirst="1" w:colLast="8"/>
            <w:bookmarkEnd w:id="6711"/>
            <w:r w:rsidRPr="00567618">
              <w:rPr>
                <w:rFonts w:ascii="Arial" w:hAnsi="Arial" w:cs="Arial"/>
                <w:color w:val="000000"/>
                <w:sz w:val="16"/>
                <w:szCs w:val="16"/>
              </w:rPr>
              <w:t>UDP header</w:t>
            </w:r>
            <w:bookmarkEnd w:id="6712"/>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714" w:name="_MCCTEMPBM_CRPT86941526___7"/>
            <w:bookmarkStart w:id="6715" w:name="_MCCTEMPBM_CRPT86941527___4" w:colFirst="1" w:colLast="8"/>
            <w:bookmarkEnd w:id="6713"/>
            <w:r w:rsidRPr="00567618">
              <w:rPr>
                <w:rFonts w:ascii="Arial" w:hAnsi="Arial" w:cs="Arial"/>
                <w:color w:val="000000"/>
                <w:sz w:val="16"/>
                <w:szCs w:val="16"/>
              </w:rPr>
              <w:t>IPv6 header</w:t>
            </w:r>
            <w:bookmarkEnd w:id="6714"/>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716" w:name="_MCCTEMPBM_CRPT86941528___7"/>
            <w:bookmarkStart w:id="6717" w:name="_MCCTEMPBM_CRPT86941529___4" w:colFirst="1" w:colLast="8"/>
            <w:bookmarkEnd w:id="6715"/>
            <w:r w:rsidRPr="00567618">
              <w:rPr>
                <w:rFonts w:ascii="Arial" w:hAnsi="Arial" w:cs="Arial"/>
                <w:color w:val="000000"/>
                <w:sz w:val="16"/>
                <w:szCs w:val="16"/>
              </w:rPr>
              <w:t>Total bits per 40 ms</w:t>
            </w:r>
            <w:bookmarkEnd w:id="6716"/>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718" w:name="_MCCTEMPBM_CRPT86941530___7"/>
            <w:bookmarkStart w:id="6719" w:name="_MCCTEMPBM_CRPT86941531___4" w:colFirst="1" w:colLast="8"/>
            <w:bookmarkEnd w:id="6717"/>
            <w:r w:rsidRPr="00567618">
              <w:rPr>
                <w:rFonts w:ascii="Arial" w:hAnsi="Arial" w:cs="Arial"/>
                <w:color w:val="000000"/>
                <w:sz w:val="16"/>
                <w:szCs w:val="16"/>
              </w:rPr>
              <w:t>Total bit-rate (kbps)</w:t>
            </w:r>
            <w:bookmarkEnd w:id="6718"/>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720" w:name="_MCCTEMPBM_CRPT86941532___7"/>
            <w:bookmarkStart w:id="6721" w:name="_MCCTEMPBM_CRPT86941533___4" w:colFirst="1" w:colLast="8"/>
            <w:bookmarkEnd w:id="6719"/>
            <w:r w:rsidRPr="00567618">
              <w:rPr>
                <w:rFonts w:ascii="Arial" w:hAnsi="Arial" w:cs="Arial"/>
                <w:color w:val="000000"/>
                <w:sz w:val="16"/>
                <w:szCs w:val="16"/>
              </w:rPr>
              <w:t>AS</w:t>
            </w:r>
            <w:bookmarkEnd w:id="6720"/>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722" w:name="_MCCTEMPBM_CRPT86941534___4"/>
      <w:bookmarkEnd w:id="6721"/>
    </w:p>
    <w:bookmarkEnd w:id="6722"/>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723" w:name="_MCCTEMPBM_CRPT86941535___7"/>
            <w:bookmarkStart w:id="6724" w:name="_MCCTEMPBM_CRPT86941536___4" w:colFirst="1" w:colLast="8"/>
            <w:r w:rsidRPr="00567618">
              <w:rPr>
                <w:rFonts w:ascii="Arial" w:hAnsi="Arial" w:cs="Arial"/>
                <w:b/>
                <w:bCs/>
                <w:color w:val="000000"/>
                <w:sz w:val="16"/>
                <w:szCs w:val="16"/>
              </w:rPr>
              <w:t>Mode</w:t>
            </w:r>
            <w:bookmarkEnd w:id="672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725" w:name="_MCCTEMPBM_CRPT86941537___7"/>
            <w:bookmarkStart w:id="6726" w:name="_MCCTEMPBM_CRPT86941538___4" w:colFirst="1" w:colLast="8"/>
            <w:bookmarkEnd w:id="6724"/>
            <w:r w:rsidRPr="00567618">
              <w:rPr>
                <w:rFonts w:ascii="Arial" w:hAnsi="Arial" w:cs="Arial"/>
                <w:color w:val="000000"/>
                <w:sz w:val="16"/>
                <w:szCs w:val="16"/>
              </w:rPr>
              <w:t>Bits per speech frame</w:t>
            </w:r>
            <w:bookmarkEnd w:id="6725"/>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727" w:name="_MCCTEMPBM_CRPT86941539___7"/>
            <w:bookmarkStart w:id="6728" w:name="_MCCTEMPBM_CRPT86941540___4" w:colFirst="1" w:colLast="8"/>
            <w:bookmarkEnd w:id="6726"/>
            <w:r w:rsidRPr="00567618">
              <w:rPr>
                <w:rFonts w:ascii="Arial" w:hAnsi="Arial" w:cs="Arial"/>
                <w:color w:val="000000"/>
                <w:sz w:val="16"/>
                <w:szCs w:val="16"/>
              </w:rPr>
              <w:t>Speech frame size (bytes)</w:t>
            </w:r>
            <w:bookmarkEnd w:id="6727"/>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729" w:name="_MCCTEMPBM_CRPT86941541___7"/>
            <w:bookmarkStart w:id="6730" w:name="_MCCTEMPBM_CRPT86941542___4" w:colFirst="1" w:colLast="8"/>
            <w:bookmarkEnd w:id="6728"/>
            <w:r w:rsidRPr="00567618">
              <w:rPr>
                <w:rFonts w:ascii="Arial" w:hAnsi="Arial" w:cs="Arial"/>
                <w:color w:val="000000"/>
                <w:sz w:val="16"/>
                <w:szCs w:val="16"/>
              </w:rPr>
              <w:t>Rounded-up speech frame size (bytes)</w:t>
            </w:r>
            <w:bookmarkEnd w:id="6729"/>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731" w:name="_MCCTEMPBM_CRPT86941543___7"/>
            <w:bookmarkStart w:id="6732" w:name="_MCCTEMPBM_CRPT86941544___4" w:colFirst="1" w:colLast="8"/>
            <w:bookmarkEnd w:id="6730"/>
            <w:r w:rsidRPr="00567618">
              <w:rPr>
                <w:rFonts w:ascii="Arial" w:hAnsi="Arial" w:cs="Arial"/>
                <w:color w:val="000000"/>
                <w:sz w:val="16"/>
                <w:szCs w:val="16"/>
              </w:rPr>
              <w:t>Rounded-up speech frame size (bits)</w:t>
            </w:r>
            <w:bookmarkEnd w:id="6731"/>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733" w:name="_MCCTEMPBM_CRPT86941545___7"/>
            <w:bookmarkStart w:id="6734" w:name="_MCCTEMPBM_CRPT86941546___4" w:colFirst="1" w:colLast="8"/>
            <w:bookmarkEnd w:id="6732"/>
            <w:r w:rsidRPr="00567618">
              <w:rPr>
                <w:rFonts w:ascii="Arial" w:hAnsi="Arial" w:cs="Arial"/>
                <w:color w:val="000000"/>
                <w:sz w:val="16"/>
                <w:szCs w:val="16"/>
              </w:rPr>
              <w:t>Payload header and ToC</w:t>
            </w:r>
            <w:bookmarkEnd w:id="6733"/>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735" w:name="_MCCTEMPBM_CRPT86941547___7"/>
            <w:bookmarkStart w:id="6736" w:name="_MCCTEMPBM_CRPT86941548___4" w:colFirst="1" w:colLast="8"/>
            <w:bookmarkEnd w:id="6734"/>
            <w:r w:rsidRPr="00567618">
              <w:rPr>
                <w:rFonts w:ascii="Arial" w:hAnsi="Arial" w:cs="Arial"/>
                <w:color w:val="000000"/>
                <w:sz w:val="16"/>
                <w:szCs w:val="16"/>
              </w:rPr>
              <w:t>RTP payload (bits)</w:t>
            </w:r>
            <w:bookmarkEnd w:id="6735"/>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737" w:name="_MCCTEMPBM_CRPT86941549___7"/>
            <w:bookmarkStart w:id="6738" w:name="_MCCTEMPBM_CRPT86941550___4" w:colFirst="1" w:colLast="8"/>
            <w:bookmarkEnd w:id="6736"/>
            <w:r w:rsidRPr="00567618">
              <w:rPr>
                <w:rFonts w:ascii="Arial" w:hAnsi="Arial" w:cs="Arial"/>
                <w:color w:val="000000"/>
                <w:sz w:val="16"/>
                <w:szCs w:val="16"/>
              </w:rPr>
              <w:t>RTP header</w:t>
            </w:r>
            <w:bookmarkEnd w:id="6737"/>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739" w:name="_MCCTEMPBM_CRPT86941551___7"/>
            <w:bookmarkStart w:id="6740" w:name="_MCCTEMPBM_CRPT86941552___4" w:colFirst="1" w:colLast="8"/>
            <w:bookmarkEnd w:id="6738"/>
            <w:r w:rsidRPr="00567618">
              <w:rPr>
                <w:rFonts w:ascii="Arial" w:hAnsi="Arial" w:cs="Arial"/>
                <w:color w:val="000000"/>
                <w:sz w:val="16"/>
                <w:szCs w:val="16"/>
              </w:rPr>
              <w:t>UDP header</w:t>
            </w:r>
            <w:bookmarkEnd w:id="6739"/>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741" w:name="_MCCTEMPBM_CRPT86941553___7"/>
            <w:bookmarkStart w:id="6742" w:name="_MCCTEMPBM_CRPT86941554___4" w:colFirst="1" w:colLast="8"/>
            <w:bookmarkEnd w:id="6740"/>
            <w:r w:rsidRPr="00567618">
              <w:rPr>
                <w:rFonts w:ascii="Arial" w:hAnsi="Arial" w:cs="Arial"/>
                <w:color w:val="000000"/>
                <w:sz w:val="16"/>
                <w:szCs w:val="16"/>
              </w:rPr>
              <w:t>IPv4 header</w:t>
            </w:r>
            <w:bookmarkEnd w:id="6741"/>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743" w:name="_MCCTEMPBM_CRPT86941555___7"/>
            <w:bookmarkStart w:id="6744" w:name="_MCCTEMPBM_CRPT86941556___4" w:colFirst="1" w:colLast="8"/>
            <w:bookmarkEnd w:id="6742"/>
            <w:r w:rsidRPr="00567618">
              <w:rPr>
                <w:rFonts w:ascii="Arial" w:hAnsi="Arial" w:cs="Arial"/>
                <w:color w:val="000000"/>
                <w:sz w:val="16"/>
                <w:szCs w:val="16"/>
              </w:rPr>
              <w:t>Total bits per 40 ms</w:t>
            </w:r>
            <w:bookmarkEnd w:id="6743"/>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745" w:name="_MCCTEMPBM_CRPT86941557___7"/>
            <w:bookmarkStart w:id="6746" w:name="_MCCTEMPBM_CRPT86941558___4" w:colFirst="1" w:colLast="8"/>
            <w:bookmarkEnd w:id="6744"/>
            <w:r w:rsidRPr="00567618">
              <w:rPr>
                <w:rFonts w:ascii="Arial" w:hAnsi="Arial" w:cs="Arial"/>
                <w:color w:val="000000"/>
                <w:sz w:val="16"/>
                <w:szCs w:val="16"/>
              </w:rPr>
              <w:t>Total bit-rate (kbps)</w:t>
            </w:r>
            <w:bookmarkEnd w:id="6745"/>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747" w:name="_MCCTEMPBM_CRPT86941559___7"/>
            <w:bookmarkStart w:id="6748" w:name="_MCCTEMPBM_CRPT86941560___4" w:colFirst="1" w:colLast="8"/>
            <w:bookmarkEnd w:id="6746"/>
            <w:r w:rsidRPr="00567618">
              <w:rPr>
                <w:rFonts w:ascii="Arial" w:hAnsi="Arial" w:cs="Arial"/>
                <w:color w:val="000000"/>
                <w:sz w:val="16"/>
                <w:szCs w:val="16"/>
              </w:rPr>
              <w:t>AS</w:t>
            </w:r>
            <w:bookmarkEnd w:id="6747"/>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749" w:name="_MCCTEMPBM_CRPT86941561___4"/>
      <w:bookmarkEnd w:id="6748"/>
    </w:p>
    <w:bookmarkEnd w:id="6749"/>
    <w:p w14:paraId="3436852F" w14:textId="77777777" w:rsidR="00FC7E52" w:rsidRPr="00567618" w:rsidRDefault="00FC7E52" w:rsidP="00FC7E52">
      <w:pPr>
        <w:pStyle w:val="TH"/>
      </w:pPr>
      <w:r w:rsidRPr="00567618">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750" w:name="_MCCTEMPBM_CRPT86941562___7"/>
            <w:bookmarkStart w:id="6751" w:name="_MCCTEMPBM_CRPT86941563___4" w:colFirst="1" w:colLast="8"/>
            <w:r w:rsidRPr="00567618">
              <w:rPr>
                <w:rFonts w:ascii="Arial" w:hAnsi="Arial" w:cs="Arial"/>
                <w:b/>
                <w:bCs/>
                <w:color w:val="000000"/>
                <w:sz w:val="16"/>
                <w:szCs w:val="16"/>
              </w:rPr>
              <w:t>Mode</w:t>
            </w:r>
            <w:bookmarkEnd w:id="675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752" w:name="_MCCTEMPBM_CRPT86941564___7"/>
            <w:bookmarkStart w:id="6753" w:name="_MCCTEMPBM_CRPT86941565___4" w:colFirst="1" w:colLast="8"/>
            <w:bookmarkEnd w:id="6751"/>
            <w:r w:rsidRPr="00567618">
              <w:rPr>
                <w:rFonts w:ascii="Arial" w:hAnsi="Arial" w:cs="Arial"/>
                <w:color w:val="000000"/>
                <w:sz w:val="16"/>
                <w:szCs w:val="16"/>
              </w:rPr>
              <w:t>Bits per speech frame</w:t>
            </w:r>
            <w:bookmarkEnd w:id="6752"/>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754" w:name="_MCCTEMPBM_CRPT86941566___7"/>
            <w:bookmarkStart w:id="6755" w:name="_MCCTEMPBM_CRPT86941567___4" w:colFirst="1" w:colLast="8"/>
            <w:bookmarkEnd w:id="6753"/>
            <w:r w:rsidRPr="00567618">
              <w:rPr>
                <w:rFonts w:ascii="Arial" w:hAnsi="Arial" w:cs="Arial"/>
                <w:color w:val="000000"/>
                <w:sz w:val="16"/>
                <w:szCs w:val="16"/>
              </w:rPr>
              <w:t>Speech frame size (bytes)</w:t>
            </w:r>
            <w:bookmarkEnd w:id="6754"/>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756" w:name="_MCCTEMPBM_CRPT86941568___7"/>
            <w:bookmarkStart w:id="6757" w:name="_MCCTEMPBM_CRPT86941569___4" w:colFirst="1" w:colLast="8"/>
            <w:bookmarkEnd w:id="6755"/>
            <w:r w:rsidRPr="00567618">
              <w:rPr>
                <w:rFonts w:ascii="Arial" w:hAnsi="Arial" w:cs="Arial"/>
                <w:color w:val="000000"/>
                <w:sz w:val="16"/>
                <w:szCs w:val="16"/>
              </w:rPr>
              <w:t>Rounded-up speech frame size (bytes)</w:t>
            </w:r>
            <w:bookmarkEnd w:id="6756"/>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758" w:name="_MCCTEMPBM_CRPT86941570___7"/>
            <w:bookmarkStart w:id="6759" w:name="_MCCTEMPBM_CRPT86941571___4" w:colFirst="1" w:colLast="8"/>
            <w:bookmarkEnd w:id="6757"/>
            <w:r w:rsidRPr="00567618">
              <w:rPr>
                <w:rFonts w:ascii="Arial" w:hAnsi="Arial" w:cs="Arial"/>
                <w:color w:val="000000"/>
                <w:sz w:val="16"/>
                <w:szCs w:val="16"/>
              </w:rPr>
              <w:t>Rounded-up speech frame size (bits)</w:t>
            </w:r>
            <w:bookmarkEnd w:id="6758"/>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760" w:name="_MCCTEMPBM_CRPT86941572___7"/>
            <w:bookmarkStart w:id="6761" w:name="_MCCTEMPBM_CRPT86941573___4" w:colFirst="1" w:colLast="8"/>
            <w:bookmarkEnd w:id="6759"/>
            <w:r w:rsidRPr="00567618">
              <w:rPr>
                <w:rFonts w:ascii="Arial" w:hAnsi="Arial" w:cs="Arial"/>
                <w:color w:val="000000"/>
                <w:sz w:val="16"/>
                <w:szCs w:val="16"/>
              </w:rPr>
              <w:t>Payload header and ToC</w:t>
            </w:r>
            <w:bookmarkEnd w:id="6760"/>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762" w:name="_MCCTEMPBM_CRPT86941574___7"/>
            <w:bookmarkStart w:id="6763" w:name="_MCCTEMPBM_CRPT86941575___4" w:colFirst="1" w:colLast="8"/>
            <w:bookmarkEnd w:id="6761"/>
            <w:r w:rsidRPr="00567618">
              <w:rPr>
                <w:rFonts w:ascii="Arial" w:hAnsi="Arial" w:cs="Arial"/>
                <w:color w:val="000000"/>
                <w:sz w:val="16"/>
                <w:szCs w:val="16"/>
              </w:rPr>
              <w:t>RTP payload (bits)</w:t>
            </w:r>
            <w:bookmarkEnd w:id="6762"/>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764" w:name="_MCCTEMPBM_CRPT86941576___7"/>
            <w:bookmarkStart w:id="6765" w:name="_MCCTEMPBM_CRPT86941577___4" w:colFirst="1" w:colLast="8"/>
            <w:bookmarkEnd w:id="6763"/>
            <w:r w:rsidRPr="00567618">
              <w:rPr>
                <w:rFonts w:ascii="Arial" w:hAnsi="Arial" w:cs="Arial"/>
                <w:color w:val="000000"/>
                <w:sz w:val="16"/>
                <w:szCs w:val="16"/>
              </w:rPr>
              <w:t>RTP header</w:t>
            </w:r>
            <w:bookmarkEnd w:id="6764"/>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766" w:name="_MCCTEMPBM_CRPT86941578___7"/>
            <w:bookmarkStart w:id="6767" w:name="_MCCTEMPBM_CRPT86941579___4" w:colFirst="1" w:colLast="8"/>
            <w:bookmarkEnd w:id="6765"/>
            <w:r w:rsidRPr="00567618">
              <w:rPr>
                <w:rFonts w:ascii="Arial" w:hAnsi="Arial" w:cs="Arial"/>
                <w:color w:val="000000"/>
                <w:sz w:val="16"/>
                <w:szCs w:val="16"/>
              </w:rPr>
              <w:t>UDP header</w:t>
            </w:r>
            <w:bookmarkEnd w:id="6766"/>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768" w:name="_MCCTEMPBM_CRPT86941580___7"/>
            <w:bookmarkStart w:id="6769" w:name="_MCCTEMPBM_CRPT86941581___4" w:colFirst="1" w:colLast="8"/>
            <w:bookmarkEnd w:id="6767"/>
            <w:r w:rsidRPr="00567618">
              <w:rPr>
                <w:rFonts w:ascii="Arial" w:hAnsi="Arial" w:cs="Arial"/>
                <w:color w:val="000000"/>
                <w:sz w:val="16"/>
                <w:szCs w:val="16"/>
              </w:rPr>
              <w:t>IPv6 header</w:t>
            </w:r>
            <w:bookmarkEnd w:id="6768"/>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770" w:name="_MCCTEMPBM_CRPT86941582___7"/>
            <w:bookmarkStart w:id="6771" w:name="_MCCTEMPBM_CRPT86941583___4" w:colFirst="1" w:colLast="8"/>
            <w:bookmarkEnd w:id="6769"/>
            <w:r w:rsidRPr="00567618">
              <w:rPr>
                <w:rFonts w:ascii="Arial" w:hAnsi="Arial" w:cs="Arial"/>
                <w:color w:val="000000"/>
                <w:sz w:val="16"/>
                <w:szCs w:val="16"/>
              </w:rPr>
              <w:t>Total bits per 40 ms</w:t>
            </w:r>
            <w:bookmarkEnd w:id="6770"/>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772" w:name="_MCCTEMPBM_CRPT86941584___7"/>
            <w:bookmarkStart w:id="6773" w:name="_MCCTEMPBM_CRPT86941585___4" w:colFirst="1" w:colLast="8"/>
            <w:bookmarkEnd w:id="6771"/>
            <w:r w:rsidRPr="00567618">
              <w:rPr>
                <w:rFonts w:ascii="Arial" w:hAnsi="Arial" w:cs="Arial"/>
                <w:color w:val="000000"/>
                <w:sz w:val="16"/>
                <w:szCs w:val="16"/>
              </w:rPr>
              <w:t>Total bit-rate (kbps)</w:t>
            </w:r>
            <w:bookmarkEnd w:id="6772"/>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774" w:name="_MCCTEMPBM_CRPT86941586___7"/>
            <w:bookmarkStart w:id="6775" w:name="_MCCTEMPBM_CRPT86941587___4" w:colFirst="1" w:colLast="8"/>
            <w:bookmarkEnd w:id="6773"/>
            <w:r w:rsidRPr="00567618">
              <w:rPr>
                <w:rFonts w:ascii="Arial" w:hAnsi="Arial" w:cs="Arial"/>
                <w:color w:val="000000"/>
                <w:sz w:val="16"/>
                <w:szCs w:val="16"/>
              </w:rPr>
              <w:t>AS</w:t>
            </w:r>
            <w:bookmarkEnd w:id="6774"/>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775"/>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776" w:name="_Toc26369691"/>
      <w:bookmarkStart w:id="6777" w:name="_Toc36227573"/>
      <w:bookmarkStart w:id="6778" w:name="_Toc36228588"/>
      <w:bookmarkStart w:id="6779" w:name="_Toc36229215"/>
      <w:bookmarkStart w:id="6780" w:name="_Toc68847535"/>
      <w:bookmarkStart w:id="6781" w:name="_Toc74611470"/>
      <w:bookmarkStart w:id="6782" w:name="_Toc75566749"/>
      <w:bookmarkStart w:id="6783" w:name="_Toc89790301"/>
      <w:bookmarkStart w:id="6784" w:name="_Toc99466939"/>
      <w:bookmarkStart w:id="6785" w:name="_Toc170383084"/>
      <w:r w:rsidRPr="00567618">
        <w:t>Annex L (Normative):</w:t>
      </w:r>
      <w:r w:rsidRPr="00567618">
        <w:br/>
        <w:t>Facsimile transmission</w:t>
      </w:r>
      <w:bookmarkEnd w:id="6776"/>
      <w:bookmarkEnd w:id="6777"/>
      <w:bookmarkEnd w:id="6778"/>
      <w:bookmarkEnd w:id="6779"/>
      <w:bookmarkEnd w:id="6780"/>
      <w:bookmarkEnd w:id="6781"/>
      <w:bookmarkEnd w:id="6782"/>
      <w:bookmarkEnd w:id="6783"/>
      <w:bookmarkEnd w:id="6784"/>
      <w:bookmarkEnd w:id="6785"/>
    </w:p>
    <w:p w14:paraId="291EC389" w14:textId="77777777" w:rsidR="00FC7E52" w:rsidRPr="00567618" w:rsidRDefault="00FC7E52" w:rsidP="00FC7E52">
      <w:pPr>
        <w:pStyle w:val="Heading1"/>
      </w:pPr>
      <w:bookmarkStart w:id="6786" w:name="_Toc26369692"/>
      <w:bookmarkStart w:id="6787" w:name="_Toc36227574"/>
      <w:bookmarkStart w:id="6788" w:name="_Toc36228589"/>
      <w:bookmarkStart w:id="6789" w:name="_Toc36229216"/>
      <w:bookmarkStart w:id="6790" w:name="_Toc68847536"/>
      <w:bookmarkStart w:id="6791" w:name="_Toc74611471"/>
      <w:bookmarkStart w:id="6792" w:name="_Toc75566750"/>
      <w:bookmarkStart w:id="6793" w:name="_Toc89790302"/>
      <w:bookmarkStart w:id="6794" w:name="_Toc99466940"/>
      <w:bookmarkStart w:id="6795" w:name="_Toc170383085"/>
      <w:r w:rsidRPr="00567618">
        <w:t>L.1</w:t>
      </w:r>
      <w:r w:rsidRPr="00567618">
        <w:tab/>
        <w:t>General</w:t>
      </w:r>
      <w:bookmarkEnd w:id="6786"/>
      <w:bookmarkEnd w:id="6787"/>
      <w:bookmarkEnd w:id="6788"/>
      <w:bookmarkEnd w:id="6789"/>
      <w:bookmarkEnd w:id="6790"/>
      <w:bookmarkEnd w:id="6791"/>
      <w:bookmarkEnd w:id="6792"/>
      <w:bookmarkEnd w:id="6793"/>
      <w:bookmarkEnd w:id="6794"/>
      <w:bookmarkEnd w:id="6795"/>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796" w:name="_Toc26369693"/>
      <w:bookmarkStart w:id="6797" w:name="_Toc36227575"/>
      <w:bookmarkStart w:id="6798" w:name="_Toc36228590"/>
      <w:bookmarkStart w:id="6799" w:name="_Toc36229217"/>
      <w:bookmarkStart w:id="6800" w:name="_Toc68847537"/>
      <w:bookmarkStart w:id="6801" w:name="_Toc74611472"/>
      <w:bookmarkStart w:id="6802" w:name="_Toc75566751"/>
      <w:bookmarkStart w:id="6803" w:name="_Toc89790303"/>
      <w:bookmarkStart w:id="6804" w:name="_Toc99466941"/>
      <w:bookmarkStart w:id="6805" w:name="_Toc170383086"/>
      <w:r w:rsidRPr="00567618">
        <w:t>L.2</w:t>
      </w:r>
      <w:r w:rsidRPr="00567618">
        <w:tab/>
        <w:t>FoIP support in MTSI clients</w:t>
      </w:r>
      <w:bookmarkEnd w:id="6796"/>
      <w:bookmarkEnd w:id="6797"/>
      <w:bookmarkEnd w:id="6798"/>
      <w:bookmarkEnd w:id="6799"/>
      <w:bookmarkEnd w:id="6800"/>
      <w:bookmarkEnd w:id="6801"/>
      <w:bookmarkEnd w:id="6802"/>
      <w:bookmarkEnd w:id="6803"/>
      <w:bookmarkEnd w:id="6804"/>
      <w:bookmarkEnd w:id="6805"/>
    </w:p>
    <w:p w14:paraId="3487F1C3" w14:textId="77777777" w:rsidR="00FC7E52" w:rsidRPr="00567618" w:rsidRDefault="00FC7E52" w:rsidP="00FC7E52">
      <w:pPr>
        <w:pStyle w:val="Heading2"/>
      </w:pPr>
      <w:bookmarkStart w:id="6806" w:name="_Toc26369694"/>
      <w:bookmarkStart w:id="6807" w:name="_Toc36227576"/>
      <w:bookmarkStart w:id="6808" w:name="_Toc36228591"/>
      <w:bookmarkStart w:id="6809" w:name="_Toc36229218"/>
      <w:bookmarkStart w:id="6810" w:name="_Toc68847538"/>
      <w:bookmarkStart w:id="6811" w:name="_Toc74611473"/>
      <w:bookmarkStart w:id="6812" w:name="_Toc75566752"/>
      <w:bookmarkStart w:id="6813" w:name="_Toc89790304"/>
      <w:bookmarkStart w:id="6814" w:name="_Toc99466942"/>
      <w:bookmarkStart w:id="6815" w:name="_Toc170383087"/>
      <w:r w:rsidRPr="00567618">
        <w:t>L.2.1</w:t>
      </w:r>
      <w:r w:rsidRPr="00567618">
        <w:tab/>
        <w:t>FoIP support in MTSI client in terminal</w:t>
      </w:r>
      <w:bookmarkEnd w:id="6806"/>
      <w:bookmarkEnd w:id="6807"/>
      <w:bookmarkEnd w:id="6808"/>
      <w:bookmarkEnd w:id="6809"/>
      <w:bookmarkEnd w:id="6810"/>
      <w:bookmarkEnd w:id="6811"/>
      <w:bookmarkEnd w:id="6812"/>
      <w:bookmarkEnd w:id="6813"/>
      <w:bookmarkEnd w:id="6814"/>
      <w:bookmarkEnd w:id="6815"/>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816" w:name="_Toc26369695"/>
      <w:bookmarkStart w:id="6817" w:name="_Toc36227577"/>
      <w:bookmarkStart w:id="6818" w:name="_Toc36228592"/>
      <w:bookmarkStart w:id="6819" w:name="_Toc36229219"/>
      <w:bookmarkStart w:id="6820" w:name="_Toc68847539"/>
      <w:bookmarkStart w:id="6821" w:name="_Toc74611474"/>
      <w:bookmarkStart w:id="6822" w:name="_Toc75566753"/>
      <w:bookmarkStart w:id="6823" w:name="_Toc89790305"/>
      <w:bookmarkStart w:id="6824" w:name="_Toc99466943"/>
      <w:bookmarkStart w:id="6825" w:name="_Toc170383088"/>
      <w:r w:rsidRPr="00567618">
        <w:t>L.2.2</w:t>
      </w:r>
      <w:r w:rsidRPr="00567618">
        <w:tab/>
        <w:t>FoIP support in MTSI MGW</w:t>
      </w:r>
      <w:bookmarkEnd w:id="6816"/>
      <w:bookmarkEnd w:id="6817"/>
      <w:bookmarkEnd w:id="6818"/>
      <w:bookmarkEnd w:id="6819"/>
      <w:bookmarkEnd w:id="6820"/>
      <w:bookmarkEnd w:id="6821"/>
      <w:bookmarkEnd w:id="6822"/>
      <w:bookmarkEnd w:id="6823"/>
      <w:bookmarkEnd w:id="6824"/>
      <w:bookmarkEnd w:id="6825"/>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826" w:name="_Toc26369696"/>
      <w:bookmarkStart w:id="6827" w:name="_Toc36227578"/>
      <w:bookmarkStart w:id="6828" w:name="_Toc36228593"/>
      <w:bookmarkStart w:id="6829" w:name="_Toc36229220"/>
      <w:bookmarkStart w:id="6830" w:name="_Toc68847540"/>
      <w:bookmarkStart w:id="6831" w:name="_Toc74611475"/>
      <w:bookmarkStart w:id="6832" w:name="_Toc75566754"/>
      <w:bookmarkStart w:id="6833" w:name="_Toc89790306"/>
      <w:bookmarkStart w:id="6834" w:name="_Toc99466944"/>
      <w:bookmarkStart w:id="6835" w:name="_Toc170383089"/>
      <w:r w:rsidRPr="00567618">
        <w:t>L.2.3</w:t>
      </w:r>
      <w:r w:rsidRPr="00567618">
        <w:tab/>
        <w:t>Recommended configuration</w:t>
      </w:r>
      <w:bookmarkEnd w:id="6826"/>
      <w:bookmarkEnd w:id="6827"/>
      <w:bookmarkEnd w:id="6828"/>
      <w:bookmarkEnd w:id="6829"/>
      <w:bookmarkEnd w:id="6830"/>
      <w:bookmarkEnd w:id="6831"/>
      <w:bookmarkEnd w:id="6832"/>
      <w:bookmarkEnd w:id="6833"/>
      <w:bookmarkEnd w:id="6834"/>
      <w:bookmarkEnd w:id="6835"/>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836" w:name="_Toc26369697"/>
      <w:bookmarkStart w:id="6837" w:name="_Toc36227579"/>
      <w:bookmarkStart w:id="6838" w:name="_Toc36228594"/>
      <w:bookmarkStart w:id="6839" w:name="_Toc36229221"/>
      <w:bookmarkStart w:id="6840" w:name="_Toc68847541"/>
      <w:bookmarkStart w:id="6841" w:name="_Toc74611476"/>
      <w:bookmarkStart w:id="6842" w:name="_Toc75566755"/>
      <w:bookmarkStart w:id="6843" w:name="_Toc89790307"/>
      <w:bookmarkStart w:id="6844" w:name="_Toc99466945"/>
      <w:bookmarkStart w:id="6845" w:name="_Toc170383090"/>
      <w:r w:rsidRPr="00567618">
        <w:t>L.3</w:t>
      </w:r>
      <w:r w:rsidRPr="00567618">
        <w:tab/>
        <w:t>Session setup</w:t>
      </w:r>
      <w:bookmarkEnd w:id="6836"/>
      <w:bookmarkEnd w:id="6837"/>
      <w:bookmarkEnd w:id="6838"/>
      <w:bookmarkEnd w:id="6839"/>
      <w:bookmarkEnd w:id="6840"/>
      <w:bookmarkEnd w:id="6841"/>
      <w:bookmarkEnd w:id="6842"/>
      <w:bookmarkEnd w:id="6843"/>
      <w:bookmarkEnd w:id="6844"/>
      <w:bookmarkEnd w:id="6845"/>
    </w:p>
    <w:p w14:paraId="6731E4C9" w14:textId="77777777" w:rsidR="00FC7E52" w:rsidRPr="00567618" w:rsidRDefault="00FC7E52" w:rsidP="00FC7E52">
      <w:pPr>
        <w:pStyle w:val="Heading2"/>
      </w:pPr>
      <w:bookmarkStart w:id="6846" w:name="_Toc26369698"/>
      <w:bookmarkStart w:id="6847" w:name="_Toc36227580"/>
      <w:bookmarkStart w:id="6848" w:name="_Toc36228595"/>
      <w:bookmarkStart w:id="6849" w:name="_Toc36229222"/>
      <w:bookmarkStart w:id="6850" w:name="_Toc68847542"/>
      <w:bookmarkStart w:id="6851" w:name="_Toc74611477"/>
      <w:bookmarkStart w:id="6852" w:name="_Toc75566756"/>
      <w:bookmarkStart w:id="6853" w:name="_Toc89790308"/>
      <w:bookmarkStart w:id="6854" w:name="_Toc99466946"/>
      <w:bookmarkStart w:id="6855" w:name="_Toc170383091"/>
      <w:r w:rsidRPr="00567618">
        <w:t>L.3.1</w:t>
      </w:r>
      <w:r w:rsidRPr="00567618">
        <w:tab/>
        <w:t>Session setup for any MTSI client supporting facsimile transmission</w:t>
      </w:r>
      <w:bookmarkEnd w:id="6846"/>
      <w:bookmarkEnd w:id="6847"/>
      <w:bookmarkEnd w:id="6848"/>
      <w:bookmarkEnd w:id="6849"/>
      <w:bookmarkEnd w:id="6850"/>
      <w:bookmarkEnd w:id="6851"/>
      <w:bookmarkEnd w:id="6852"/>
      <w:bookmarkEnd w:id="6853"/>
      <w:bookmarkEnd w:id="6854"/>
      <w:bookmarkEnd w:id="6855"/>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856" w:name="_Toc26369699"/>
      <w:bookmarkStart w:id="6857" w:name="_Toc36227581"/>
      <w:bookmarkStart w:id="6858" w:name="_Toc36228596"/>
      <w:bookmarkStart w:id="6859" w:name="_Toc36229223"/>
      <w:bookmarkStart w:id="6860" w:name="_Toc68847543"/>
      <w:bookmarkStart w:id="6861" w:name="_Toc74611478"/>
      <w:bookmarkStart w:id="6862" w:name="_Toc75566757"/>
      <w:bookmarkStart w:id="6863" w:name="_Toc89790309"/>
      <w:bookmarkStart w:id="6864" w:name="_Toc99466947"/>
      <w:bookmarkStart w:id="6865" w:name="_Toc170383092"/>
      <w:r w:rsidRPr="00567618">
        <w:t>L.3.2</w:t>
      </w:r>
      <w:r w:rsidRPr="00567618">
        <w:tab/>
        <w:t>Session setup when the recommended profile is supported</w:t>
      </w:r>
      <w:bookmarkEnd w:id="6856"/>
      <w:bookmarkEnd w:id="6857"/>
      <w:bookmarkEnd w:id="6858"/>
      <w:bookmarkEnd w:id="6859"/>
      <w:bookmarkEnd w:id="6860"/>
      <w:bookmarkEnd w:id="6861"/>
      <w:bookmarkEnd w:id="6862"/>
      <w:bookmarkEnd w:id="6863"/>
      <w:bookmarkEnd w:id="6864"/>
      <w:bookmarkEnd w:id="6865"/>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866" w:name="_Toc26369700"/>
      <w:bookmarkStart w:id="6867" w:name="_Toc36227582"/>
      <w:bookmarkStart w:id="6868" w:name="_Toc36228597"/>
      <w:bookmarkStart w:id="6869" w:name="_Toc36229224"/>
      <w:bookmarkStart w:id="6870" w:name="_Toc68847544"/>
      <w:bookmarkStart w:id="6871" w:name="_Toc74611479"/>
      <w:bookmarkStart w:id="6872" w:name="_Toc75566758"/>
      <w:bookmarkStart w:id="6873" w:name="_Toc89790310"/>
      <w:bookmarkStart w:id="6874" w:name="_Toc99466948"/>
      <w:bookmarkStart w:id="6875" w:name="_Toc170383093"/>
      <w:r w:rsidRPr="00567618">
        <w:t>L.4</w:t>
      </w:r>
      <w:r w:rsidRPr="00567618">
        <w:tab/>
        <w:t>Data transport using UDP/IP</w:t>
      </w:r>
      <w:bookmarkEnd w:id="6866"/>
      <w:bookmarkEnd w:id="6867"/>
      <w:bookmarkEnd w:id="6868"/>
      <w:bookmarkEnd w:id="6869"/>
      <w:bookmarkEnd w:id="6870"/>
      <w:bookmarkEnd w:id="6871"/>
      <w:bookmarkEnd w:id="6872"/>
      <w:bookmarkEnd w:id="6873"/>
      <w:bookmarkEnd w:id="6874"/>
      <w:bookmarkEnd w:id="6875"/>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876" w:name="_Toc26369701"/>
      <w:bookmarkStart w:id="6877" w:name="_Toc36227583"/>
      <w:bookmarkStart w:id="6878" w:name="_Toc36228598"/>
      <w:bookmarkStart w:id="6879" w:name="_Toc36229225"/>
      <w:bookmarkStart w:id="6880" w:name="_Toc68847545"/>
      <w:bookmarkStart w:id="6881" w:name="_Toc74611480"/>
      <w:bookmarkStart w:id="6882" w:name="_Toc75566759"/>
      <w:bookmarkStart w:id="6883" w:name="_Toc89790311"/>
      <w:bookmarkStart w:id="6884" w:name="_Toc99466949"/>
      <w:bookmarkStart w:id="6885" w:name="_Toc170383094"/>
      <w:r w:rsidRPr="00567618">
        <w:t>L.5</w:t>
      </w:r>
      <w:r w:rsidRPr="00567618">
        <w:tab/>
        <w:t>CS GERAN inter-working</w:t>
      </w:r>
      <w:bookmarkEnd w:id="6876"/>
      <w:bookmarkEnd w:id="6877"/>
      <w:bookmarkEnd w:id="6878"/>
      <w:bookmarkEnd w:id="6879"/>
      <w:bookmarkEnd w:id="6880"/>
      <w:bookmarkEnd w:id="6881"/>
      <w:bookmarkEnd w:id="6882"/>
      <w:bookmarkEnd w:id="6883"/>
      <w:bookmarkEnd w:id="6884"/>
      <w:bookmarkEnd w:id="6885"/>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886" w:name="_Toc26369702"/>
      <w:bookmarkStart w:id="6887" w:name="_Toc36227584"/>
      <w:bookmarkStart w:id="6888" w:name="_Toc36228599"/>
      <w:bookmarkStart w:id="6889" w:name="_Toc36229226"/>
      <w:bookmarkStart w:id="6890" w:name="_Toc68847546"/>
      <w:bookmarkStart w:id="6891" w:name="_Toc74611481"/>
      <w:bookmarkStart w:id="6892" w:name="_Toc75566760"/>
      <w:bookmarkStart w:id="6893" w:name="_Toc89790312"/>
      <w:bookmarkStart w:id="6894" w:name="_Toc99466950"/>
      <w:bookmarkStart w:id="6895" w:name="_Toc170383095"/>
      <w:r w:rsidRPr="00567618">
        <w:t>L.6</w:t>
      </w:r>
      <w:r w:rsidRPr="00567618">
        <w:tab/>
        <w:t>PSTN inter-working</w:t>
      </w:r>
      <w:bookmarkEnd w:id="6886"/>
      <w:bookmarkEnd w:id="6887"/>
      <w:bookmarkEnd w:id="6888"/>
      <w:bookmarkEnd w:id="6889"/>
      <w:bookmarkEnd w:id="6890"/>
      <w:bookmarkEnd w:id="6891"/>
      <w:bookmarkEnd w:id="6892"/>
      <w:bookmarkEnd w:id="6893"/>
      <w:bookmarkEnd w:id="6894"/>
      <w:bookmarkEnd w:id="6895"/>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896" w:name="_Toc26369703"/>
      <w:bookmarkStart w:id="6897" w:name="_Toc36227585"/>
      <w:bookmarkStart w:id="6898" w:name="_Toc36228600"/>
      <w:bookmarkStart w:id="6899" w:name="_Toc36229227"/>
      <w:bookmarkStart w:id="6900" w:name="_Toc68847547"/>
      <w:bookmarkStart w:id="6901" w:name="_Toc74611482"/>
      <w:bookmarkStart w:id="6902" w:name="_Toc75566761"/>
      <w:bookmarkStart w:id="6903" w:name="_Toc89790313"/>
      <w:bookmarkStart w:id="6904" w:name="_Toc99466951"/>
      <w:bookmarkStart w:id="6905" w:name="_Toc170383096"/>
      <w:r w:rsidRPr="00567618">
        <w:t>L.7</w:t>
      </w:r>
      <w:r w:rsidRPr="00567618">
        <w:tab/>
        <w:t>SDP examples</w:t>
      </w:r>
      <w:bookmarkEnd w:id="6896"/>
      <w:bookmarkEnd w:id="6897"/>
      <w:bookmarkEnd w:id="6898"/>
      <w:bookmarkEnd w:id="6899"/>
      <w:bookmarkEnd w:id="6900"/>
      <w:bookmarkEnd w:id="6901"/>
      <w:bookmarkEnd w:id="6902"/>
      <w:bookmarkEnd w:id="6903"/>
      <w:bookmarkEnd w:id="6904"/>
      <w:bookmarkEnd w:id="6905"/>
    </w:p>
    <w:p w14:paraId="0930D32B" w14:textId="77777777" w:rsidR="00FC7E52" w:rsidRPr="00567618" w:rsidRDefault="00FC7E52" w:rsidP="00FC7E52">
      <w:pPr>
        <w:pStyle w:val="Heading2"/>
        <w:rPr>
          <w:noProof/>
        </w:rPr>
      </w:pPr>
      <w:bookmarkStart w:id="6906" w:name="_Toc26369704"/>
      <w:bookmarkStart w:id="6907" w:name="_Toc36227586"/>
      <w:bookmarkStart w:id="6908" w:name="_Toc36228601"/>
      <w:bookmarkStart w:id="6909" w:name="_Toc36229228"/>
      <w:bookmarkStart w:id="6910" w:name="_Toc68847548"/>
      <w:bookmarkStart w:id="6911" w:name="_Toc74611483"/>
      <w:bookmarkStart w:id="6912" w:name="_Toc75566762"/>
      <w:bookmarkStart w:id="6913" w:name="_Toc89790314"/>
      <w:bookmarkStart w:id="6914" w:name="_Toc99466952"/>
      <w:bookmarkStart w:id="6915" w:name="_Toc170383097"/>
      <w:r w:rsidRPr="00567618">
        <w:rPr>
          <w:noProof/>
        </w:rPr>
        <w:t>L.7.1</w:t>
      </w:r>
      <w:r w:rsidRPr="00567618">
        <w:rPr>
          <w:noProof/>
        </w:rPr>
        <w:tab/>
        <w:t>Facsimile-only session</w:t>
      </w:r>
      <w:bookmarkEnd w:id="6906"/>
      <w:bookmarkEnd w:id="6907"/>
      <w:bookmarkEnd w:id="6908"/>
      <w:bookmarkEnd w:id="6909"/>
      <w:bookmarkEnd w:id="6910"/>
      <w:bookmarkEnd w:id="6911"/>
      <w:bookmarkEnd w:id="6912"/>
      <w:bookmarkEnd w:id="6913"/>
      <w:bookmarkEnd w:id="6914"/>
      <w:bookmarkEnd w:id="6915"/>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916" w:name="_MCCTEMPBM_CRPT86941588___7" w:colFirst="0" w:colLast="0"/>
            <w:bookmarkStart w:id="6917" w:name="MCCQCTEMPBM_00000188"/>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bookmarkEnd w:id="6917"/>
          </w:p>
        </w:tc>
      </w:tr>
      <w:bookmarkEnd w:id="6916"/>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918"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918"/>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919" w:name="_Toc26369705"/>
      <w:bookmarkStart w:id="6920" w:name="_Toc36227587"/>
      <w:bookmarkStart w:id="6921" w:name="_Toc36228602"/>
      <w:bookmarkStart w:id="6922" w:name="_Toc36229229"/>
      <w:bookmarkStart w:id="6923" w:name="_Toc68847549"/>
      <w:bookmarkStart w:id="6924" w:name="_Toc74611484"/>
      <w:bookmarkStart w:id="6925" w:name="_Toc75566763"/>
      <w:bookmarkStart w:id="6926" w:name="_Toc89790315"/>
      <w:bookmarkStart w:id="6927" w:name="_Toc99466953"/>
      <w:bookmarkStart w:id="6928" w:name="_Toc170383098"/>
      <w:r w:rsidRPr="00567618">
        <w:t>Annex M (informative):</w:t>
      </w:r>
      <w:r w:rsidRPr="00567618">
        <w:br/>
        <w:t>IANA registration information for SDP attributes</w:t>
      </w:r>
      <w:bookmarkEnd w:id="6919"/>
      <w:bookmarkEnd w:id="6920"/>
      <w:bookmarkEnd w:id="6921"/>
      <w:bookmarkEnd w:id="6922"/>
      <w:bookmarkEnd w:id="6923"/>
      <w:bookmarkEnd w:id="6924"/>
      <w:bookmarkEnd w:id="6925"/>
      <w:bookmarkEnd w:id="6926"/>
      <w:bookmarkEnd w:id="6927"/>
      <w:bookmarkEnd w:id="6928"/>
    </w:p>
    <w:p w14:paraId="480B7E14" w14:textId="77777777" w:rsidR="00FC7E52" w:rsidRPr="00567618" w:rsidRDefault="00FC7E52" w:rsidP="00FC7E52">
      <w:pPr>
        <w:pStyle w:val="Heading1"/>
        <w:rPr>
          <w:szCs w:val="36"/>
        </w:rPr>
      </w:pPr>
      <w:bookmarkStart w:id="6929" w:name="_Toc26369706"/>
      <w:bookmarkStart w:id="6930" w:name="_Toc36227588"/>
      <w:bookmarkStart w:id="6931" w:name="_Toc36228603"/>
      <w:bookmarkStart w:id="6932" w:name="_Toc36229230"/>
      <w:bookmarkStart w:id="6933" w:name="_Toc68847550"/>
      <w:bookmarkStart w:id="6934" w:name="_Toc74611485"/>
      <w:bookmarkStart w:id="6935" w:name="_Toc75566764"/>
      <w:bookmarkStart w:id="6936" w:name="_Toc89790316"/>
      <w:bookmarkStart w:id="6937" w:name="_Toc99466954"/>
      <w:bookmarkStart w:id="6938" w:name="_Toc170383099"/>
      <w:r w:rsidRPr="00567618">
        <w:rPr>
          <w:szCs w:val="36"/>
        </w:rPr>
        <w:t>M.1</w:t>
      </w:r>
      <w:r w:rsidRPr="00567618">
        <w:rPr>
          <w:szCs w:val="36"/>
        </w:rPr>
        <w:tab/>
        <w:t>Introduction</w:t>
      </w:r>
      <w:bookmarkEnd w:id="6929"/>
      <w:bookmarkEnd w:id="6930"/>
      <w:bookmarkEnd w:id="6931"/>
      <w:bookmarkEnd w:id="6932"/>
      <w:bookmarkEnd w:id="6933"/>
      <w:bookmarkEnd w:id="6934"/>
      <w:bookmarkEnd w:id="6935"/>
      <w:bookmarkEnd w:id="6936"/>
      <w:bookmarkEnd w:id="6937"/>
      <w:bookmarkEnd w:id="6938"/>
    </w:p>
    <w:p w14:paraId="7BF0AEB0" w14:textId="77777777" w:rsidR="00FC7E52" w:rsidRPr="00567618" w:rsidRDefault="00FC7E52" w:rsidP="00FC7E52">
      <w:bookmarkStart w:id="6939" w:name="_MCCTEMPBM_CRPT86941590___5"/>
      <w:r w:rsidRPr="00567618">
        <w:t xml:space="preserve">This Annex provides the SDP attribute  registration information that is referenced from the IANA registry at </w:t>
      </w:r>
      <w:hyperlink r:id="rId235" w:history="1">
        <w:r w:rsidRPr="00567618">
          <w:rPr>
            <w:rStyle w:val="Hyperlink"/>
          </w:rPr>
          <w:t>http://www.iana.org</w:t>
        </w:r>
      </w:hyperlink>
      <w:r w:rsidRPr="00567618">
        <w:t>/.</w:t>
      </w:r>
    </w:p>
    <w:bookmarkEnd w:id="6939"/>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940" w:name="_Toc26369707"/>
      <w:bookmarkStart w:id="6941" w:name="_Toc36227589"/>
      <w:bookmarkStart w:id="6942" w:name="_Toc36228604"/>
      <w:bookmarkStart w:id="6943" w:name="_Toc36229231"/>
      <w:bookmarkStart w:id="6944" w:name="_Toc68847551"/>
      <w:bookmarkStart w:id="6945" w:name="_Toc74611486"/>
      <w:bookmarkStart w:id="6946" w:name="_Toc75566765"/>
      <w:bookmarkStart w:id="6947" w:name="_Toc89790317"/>
      <w:bookmarkStart w:id="6948" w:name="_Toc99466955"/>
      <w:bookmarkStart w:id="6949" w:name="_Toc170383100"/>
      <w:r w:rsidRPr="00567618">
        <w:t>M.2</w:t>
      </w:r>
      <w:r w:rsidRPr="00567618">
        <w:tab/>
        <w:t>3gpp_sync_info</w:t>
      </w:r>
      <w:bookmarkEnd w:id="6940"/>
      <w:bookmarkEnd w:id="6941"/>
      <w:bookmarkEnd w:id="6942"/>
      <w:bookmarkEnd w:id="6943"/>
      <w:bookmarkEnd w:id="6944"/>
      <w:bookmarkEnd w:id="6945"/>
      <w:bookmarkEnd w:id="6946"/>
      <w:bookmarkEnd w:id="6947"/>
      <w:bookmarkEnd w:id="6948"/>
      <w:bookmarkEnd w:id="6949"/>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950"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950"/>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951" w:name="_PERM_MCCTEMPBM_CRPT86941592___2"/>
      <w:r>
        <w:tab/>
      </w:r>
      <w:r w:rsidRPr="00567618">
        <w:t>3gpp_sync_info</w:t>
      </w:r>
    </w:p>
    <w:bookmarkEnd w:id="6951"/>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952" w:name="_PERM_MCCTEMPBM_CRPT86941593___2"/>
      <w:r>
        <w:tab/>
      </w:r>
      <w:r w:rsidRPr="00567618">
        <w:t>3GPP Synchronization Information attribute</w:t>
      </w:r>
    </w:p>
    <w:bookmarkEnd w:id="6952"/>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953" w:name="_PERM_MCCTEMPBM_CRPT86941594___2"/>
      <w:r>
        <w:tab/>
      </w:r>
      <w:r w:rsidRPr="00567618">
        <w:t>Media level and Session Level</w:t>
      </w:r>
    </w:p>
    <w:bookmarkEnd w:id="6953"/>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954" w:name="_PERM_MCCTEMPBM_CRPT86941595___2"/>
      <w:r>
        <w:tab/>
      </w:r>
      <w:r w:rsidRPr="00567618">
        <w:t>This Attribute is not dependent on charset.</w:t>
      </w:r>
    </w:p>
    <w:bookmarkEnd w:id="6954"/>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955" w:name="_PERM_MCCTEMPBM_CRPT86941596___2"/>
      <w:r>
        <w:tab/>
      </w:r>
      <w:r w:rsidRPr="00567618">
        <w:t xml:space="preserve">This attribute specifies whether media streams should be synchronized or not. </w:t>
      </w:r>
    </w:p>
    <w:bookmarkEnd w:id="6955"/>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956" w:name="_PERM_MCCTEMPBM_CRPT86941597___2"/>
      <w:r>
        <w:tab/>
      </w:r>
      <w:r w:rsidRPr="00567618">
        <w:t>The attribute is a value attribute. The defined values are "Sync" and "No Sync".</w:t>
      </w:r>
    </w:p>
    <w:bookmarkEnd w:id="6956"/>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957"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958" w:name="_Toc26369708"/>
      <w:bookmarkStart w:id="6959" w:name="_Toc36227590"/>
      <w:bookmarkStart w:id="6960" w:name="_Toc36228605"/>
      <w:bookmarkStart w:id="6961" w:name="_Toc36229232"/>
      <w:bookmarkStart w:id="6962" w:name="_Toc68847552"/>
      <w:bookmarkStart w:id="6963" w:name="_Toc74611487"/>
      <w:bookmarkStart w:id="6964" w:name="_Toc75566766"/>
      <w:bookmarkStart w:id="6965" w:name="_Toc89790318"/>
      <w:bookmarkStart w:id="6966" w:name="_Toc99466956"/>
      <w:bookmarkStart w:id="6967" w:name="_Toc170383101"/>
      <w:bookmarkEnd w:id="6957"/>
      <w:r w:rsidRPr="00567618">
        <w:t>M.3</w:t>
      </w:r>
      <w:r w:rsidRPr="00567618">
        <w:tab/>
        <w:t>3gpp_MaxRecvSDUSize</w:t>
      </w:r>
      <w:bookmarkEnd w:id="6958"/>
      <w:bookmarkEnd w:id="6959"/>
      <w:bookmarkEnd w:id="6960"/>
      <w:bookmarkEnd w:id="6961"/>
      <w:bookmarkEnd w:id="6962"/>
      <w:bookmarkEnd w:id="6963"/>
      <w:bookmarkEnd w:id="6964"/>
      <w:bookmarkEnd w:id="6965"/>
      <w:bookmarkEnd w:id="6966"/>
      <w:bookmarkEnd w:id="6967"/>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968"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968"/>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969" w:name="_PERM_MCCTEMPBM_CRPT86941600___2"/>
      <w:r>
        <w:tab/>
      </w:r>
      <w:r w:rsidRPr="00567618">
        <w:t>3gpp_MaxRecvSDUSize</w:t>
      </w:r>
    </w:p>
    <w:bookmarkEnd w:id="6969"/>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970" w:name="_PERM_MCCTEMPBM_CRPT86941601___2"/>
      <w:r>
        <w:tab/>
      </w:r>
      <w:r w:rsidRPr="00567618">
        <w:t>3GPP Maximum Receive SDU Size attribute</w:t>
      </w:r>
    </w:p>
    <w:bookmarkEnd w:id="6970"/>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971" w:name="_PERM_MCCTEMPBM_CRPT86941602___2"/>
      <w:r>
        <w:tab/>
      </w:r>
      <w:r w:rsidRPr="00567618">
        <w:t>Media level and Sesssion level</w:t>
      </w:r>
    </w:p>
    <w:bookmarkEnd w:id="6971"/>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972" w:name="_PERM_MCCTEMPBM_CRPT86941603___2"/>
      <w:r>
        <w:tab/>
      </w:r>
      <w:r w:rsidRPr="00567618">
        <w:t>This Attribute is not dependent on charset.</w:t>
      </w:r>
    </w:p>
    <w:bookmarkEnd w:id="6972"/>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973"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973"/>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974"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975" w:name="_Toc26369709"/>
      <w:bookmarkStart w:id="6976" w:name="_Toc36227591"/>
      <w:bookmarkStart w:id="6977" w:name="_Toc36228606"/>
      <w:bookmarkStart w:id="6978" w:name="_Toc36229233"/>
      <w:bookmarkStart w:id="6979" w:name="_Toc68847553"/>
      <w:bookmarkStart w:id="6980" w:name="_Toc74611488"/>
      <w:bookmarkStart w:id="6981" w:name="_Toc75566767"/>
      <w:bookmarkStart w:id="6982" w:name="_Toc89790319"/>
      <w:bookmarkStart w:id="6983" w:name="_Toc99466957"/>
      <w:bookmarkStart w:id="6984" w:name="_Toc170383102"/>
      <w:bookmarkEnd w:id="6974"/>
      <w:r w:rsidRPr="00567618">
        <w:rPr>
          <w:noProof/>
        </w:rPr>
        <w:t>M.4</w:t>
      </w:r>
      <w:r w:rsidRPr="00567618">
        <w:rPr>
          <w:noProof/>
        </w:rPr>
        <w:tab/>
        <w:t>3gpp_mtsi_app_adapt</w:t>
      </w:r>
      <w:bookmarkEnd w:id="6975"/>
      <w:bookmarkEnd w:id="6976"/>
      <w:bookmarkEnd w:id="6977"/>
      <w:bookmarkEnd w:id="6978"/>
      <w:bookmarkEnd w:id="6979"/>
      <w:bookmarkEnd w:id="6980"/>
      <w:bookmarkEnd w:id="6981"/>
      <w:bookmarkEnd w:id="6982"/>
      <w:bookmarkEnd w:id="6983"/>
      <w:bookmarkEnd w:id="6984"/>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985"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985"/>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986" w:name="_PERM_MCCTEMPBM_CRPT86941607___2"/>
      <w:r>
        <w:rPr>
          <w:noProof/>
        </w:rPr>
        <w:tab/>
      </w:r>
      <w:r w:rsidRPr="00567618">
        <w:rPr>
          <w:noProof/>
        </w:rPr>
        <w:t>3gpp_mtsi_app_adapt</w:t>
      </w:r>
    </w:p>
    <w:bookmarkEnd w:id="6986"/>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987" w:name="_PERM_MCCTEMPBM_CRPT86941608___2"/>
      <w:r>
        <w:rPr>
          <w:noProof/>
        </w:rPr>
        <w:tab/>
      </w:r>
      <w:r w:rsidRPr="00567618">
        <w:rPr>
          <w:noProof/>
        </w:rPr>
        <w:t>3GPP MTSI RTCP-APP Adaptation attribute</w:t>
      </w:r>
    </w:p>
    <w:bookmarkEnd w:id="6987"/>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988" w:name="_PERM_MCCTEMPBM_CRPT86941609___2"/>
      <w:r>
        <w:rPr>
          <w:noProof/>
        </w:rPr>
        <w:tab/>
      </w:r>
      <w:r w:rsidRPr="00567618">
        <w:rPr>
          <w:noProof/>
        </w:rPr>
        <w:t>Media level</w:t>
      </w:r>
    </w:p>
    <w:bookmarkEnd w:id="6988"/>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989" w:name="_PERM_MCCTEMPBM_CRPT86941610___2"/>
      <w:r>
        <w:rPr>
          <w:noProof/>
        </w:rPr>
        <w:tab/>
      </w:r>
      <w:r w:rsidRPr="00567618">
        <w:rPr>
          <w:noProof/>
        </w:rPr>
        <w:t>This Attribute is not dependent on charset.</w:t>
      </w:r>
    </w:p>
    <w:bookmarkEnd w:id="6989"/>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990" w:name="_PERM_MCCTEMPBM_CRPT86941611___2"/>
      <w:r>
        <w:rPr>
          <w:noProof/>
        </w:rPr>
        <w:tab/>
      </w:r>
      <w:r w:rsidRPr="00567618">
        <w:rPr>
          <w:noProof/>
        </w:rPr>
        <w:t>This attribute is used to negotiate which RTCP-APP request messages that can be used in a session.</w:t>
      </w:r>
    </w:p>
    <w:p w14:paraId="26FEF5C4" w14:textId="77777777" w:rsidR="003B0BD9" w:rsidRPr="00567618" w:rsidRDefault="003B0BD9" w:rsidP="003B0BD9">
      <w:pPr>
        <w:rPr>
          <w:noProof/>
        </w:rPr>
      </w:pPr>
      <w:bookmarkStart w:id="6991" w:name="_Toc26369710"/>
      <w:bookmarkStart w:id="6992" w:name="_Toc36227592"/>
      <w:bookmarkStart w:id="6993" w:name="_Toc36228607"/>
      <w:bookmarkStart w:id="6994" w:name="_Toc36229234"/>
      <w:bookmarkStart w:id="6995" w:name="_Toc68847554"/>
      <w:bookmarkStart w:id="6996" w:name="_Toc74611489"/>
      <w:bookmarkStart w:id="6997" w:name="_Toc75566768"/>
      <w:bookmarkStart w:id="6998" w:name="_Toc89790320"/>
      <w:bookmarkStart w:id="6999" w:name="_Toc99466958"/>
      <w:bookmarkEnd w:id="6990"/>
      <w:r w:rsidRPr="00567618">
        <w:rPr>
          <w:noProof/>
        </w:rPr>
        <w:t>Appropriate Attribute Values for this Attribute:</w:t>
      </w:r>
    </w:p>
    <w:p w14:paraId="1E272F08" w14:textId="77777777" w:rsidR="003B0BD9" w:rsidRPr="00567618" w:rsidRDefault="003B0BD9" w:rsidP="003B0BD9">
      <w:pPr>
        <w:pStyle w:val="B1"/>
        <w:rPr>
          <w:noProof/>
        </w:rPr>
      </w:pPr>
      <w:bookmarkStart w:id="7000"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t>, "</w:t>
      </w:r>
      <w:r w:rsidRPr="00771FC1">
        <w:t>IvasCodedFrameReq</w:t>
      </w:r>
      <w:r>
        <w:t>", "IvasImmersiveBitRateReq".</w:t>
      </w:r>
    </w:p>
    <w:bookmarkEnd w:id="7000"/>
    <w:p w14:paraId="6043FCAD" w14:textId="77777777" w:rsidR="003B0BD9" w:rsidRPr="00567618" w:rsidRDefault="003B0BD9" w:rsidP="003B0BD9">
      <w:pPr>
        <w:rPr>
          <w:noProof/>
        </w:rPr>
      </w:pPr>
      <w:r w:rsidRPr="00567618">
        <w:rPr>
          <w:noProof/>
        </w:rPr>
        <w:t>MUX Category for this Attribute:</w:t>
      </w:r>
    </w:p>
    <w:p w14:paraId="2B417096" w14:textId="77777777" w:rsidR="003B0BD9" w:rsidRPr="00567618" w:rsidRDefault="003B0BD9" w:rsidP="003B0BD9">
      <w:pPr>
        <w:pStyle w:val="B1"/>
        <w:rPr>
          <w:noProof/>
        </w:rPr>
      </w:pPr>
      <w:bookmarkStart w:id="7001"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7002" w:name="_Toc170383103"/>
      <w:bookmarkEnd w:id="7001"/>
      <w:r w:rsidRPr="00567618">
        <w:rPr>
          <w:noProof/>
        </w:rPr>
        <w:t>M.5</w:t>
      </w:r>
      <w:r w:rsidRPr="00567618">
        <w:rPr>
          <w:noProof/>
        </w:rPr>
        <w:tab/>
        <w:t>predefined_ROI</w:t>
      </w:r>
      <w:bookmarkEnd w:id="6991"/>
      <w:bookmarkEnd w:id="6992"/>
      <w:bookmarkEnd w:id="6993"/>
      <w:bookmarkEnd w:id="6994"/>
      <w:bookmarkEnd w:id="6995"/>
      <w:bookmarkEnd w:id="6996"/>
      <w:bookmarkEnd w:id="6997"/>
      <w:bookmarkEnd w:id="6998"/>
      <w:bookmarkEnd w:id="6999"/>
      <w:bookmarkEnd w:id="7002"/>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7003"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7003"/>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7004" w:name="_MCCTEMPBM_CRPT86941615___2"/>
      <w:r>
        <w:rPr>
          <w:noProof/>
        </w:rPr>
        <w:tab/>
      </w:r>
      <w:r w:rsidRPr="00567618">
        <w:rPr>
          <w:noProof/>
        </w:rPr>
        <w:t>predefined_ROI</w:t>
      </w:r>
    </w:p>
    <w:bookmarkEnd w:id="7004"/>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7005" w:name="_MCCTEMPBM_CRPT86941616___2"/>
      <w:r>
        <w:rPr>
          <w:noProof/>
        </w:rPr>
        <w:tab/>
      </w:r>
      <w:r w:rsidRPr="00567618">
        <w:rPr>
          <w:noProof/>
        </w:rPr>
        <w:t>3GPP predefined video region-of-interest (ROI) attribute</w:t>
      </w:r>
    </w:p>
    <w:bookmarkEnd w:id="7005"/>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7006" w:name="_MCCTEMPBM_CRPT86941617___2"/>
      <w:r>
        <w:rPr>
          <w:noProof/>
        </w:rPr>
        <w:tab/>
      </w:r>
      <w:r w:rsidRPr="00567618">
        <w:rPr>
          <w:noProof/>
        </w:rPr>
        <w:t>Media level</w:t>
      </w:r>
    </w:p>
    <w:bookmarkEnd w:id="7006"/>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7007" w:name="_MCCTEMPBM_CRPT86941618___2"/>
      <w:r>
        <w:rPr>
          <w:noProof/>
        </w:rPr>
        <w:tab/>
      </w:r>
      <w:r w:rsidRPr="00567618">
        <w:rPr>
          <w:noProof/>
        </w:rPr>
        <w:t>This Attribute is not dependent on charset.</w:t>
      </w:r>
    </w:p>
    <w:bookmarkEnd w:id="7007"/>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7008" w:name="_MCCTEMPBM_CRPT86941619___2"/>
      <w:r>
        <w:rPr>
          <w:noProof/>
        </w:rPr>
        <w:tab/>
      </w:r>
      <w:r w:rsidRPr="00567618">
        <w:rPr>
          <w:noProof/>
        </w:rPr>
        <w:t>This attribute is used to negotiate which pre-defined regions of interest can be requested in a video telephony session.</w:t>
      </w:r>
    </w:p>
    <w:bookmarkEnd w:id="7008"/>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7009" w:name="_MCCTEMPBM_CRPT86941620___2"/>
      <w:r>
        <w:rPr>
          <w:noProof/>
        </w:rPr>
        <w:tab/>
      </w:r>
      <w:r w:rsidRPr="00567618">
        <w:rPr>
          <w:noProof/>
        </w:rPr>
        <w:t>See clause</w:t>
      </w:r>
      <w:r>
        <w:rPr>
          <w:noProof/>
        </w:rPr>
        <w:t> </w:t>
      </w:r>
      <w:r w:rsidRPr="00567618">
        <w:rPr>
          <w:noProof/>
        </w:rPr>
        <w:t>6.2.3.4</w:t>
      </w:r>
    </w:p>
    <w:bookmarkEnd w:id="7009"/>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7010"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7011" w:name="_Toc26369711"/>
      <w:bookmarkStart w:id="7012" w:name="_Toc36227593"/>
      <w:bookmarkStart w:id="7013" w:name="_Toc36228608"/>
      <w:bookmarkStart w:id="7014" w:name="_Toc36229235"/>
      <w:bookmarkStart w:id="7015" w:name="_Toc68847555"/>
      <w:bookmarkStart w:id="7016" w:name="_Toc74611490"/>
      <w:bookmarkStart w:id="7017" w:name="_Toc75566769"/>
      <w:bookmarkStart w:id="7018" w:name="_Toc89790321"/>
      <w:bookmarkStart w:id="7019" w:name="_Toc99466959"/>
      <w:bookmarkStart w:id="7020" w:name="_Toc170383104"/>
      <w:bookmarkEnd w:id="7010"/>
      <w:r w:rsidRPr="00567618">
        <w:rPr>
          <w:noProof/>
        </w:rPr>
        <w:t>M.6</w:t>
      </w:r>
      <w:r w:rsidRPr="00567618">
        <w:rPr>
          <w:noProof/>
        </w:rPr>
        <w:tab/>
        <w:t>bw-info</w:t>
      </w:r>
      <w:bookmarkEnd w:id="7011"/>
      <w:bookmarkEnd w:id="7012"/>
      <w:bookmarkEnd w:id="7013"/>
      <w:bookmarkEnd w:id="7014"/>
      <w:bookmarkEnd w:id="7015"/>
      <w:bookmarkEnd w:id="7016"/>
      <w:bookmarkEnd w:id="7017"/>
      <w:bookmarkEnd w:id="7018"/>
      <w:bookmarkEnd w:id="7019"/>
      <w:bookmarkEnd w:id="7020"/>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7021"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7021"/>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7022" w:name="_MCCTEMPBM_CRPT86941623___2"/>
      <w:r>
        <w:rPr>
          <w:noProof/>
        </w:rPr>
        <w:tab/>
      </w:r>
      <w:r w:rsidRPr="00567618">
        <w:rPr>
          <w:noProof/>
        </w:rPr>
        <w:t>bw-info</w:t>
      </w:r>
    </w:p>
    <w:bookmarkEnd w:id="7022"/>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7023" w:name="_MCCTEMPBM_CRPT86941624___2"/>
      <w:r>
        <w:rPr>
          <w:noProof/>
        </w:rPr>
        <w:tab/>
      </w:r>
      <w:r w:rsidRPr="00567618">
        <w:rPr>
          <w:noProof/>
        </w:rPr>
        <w:t>Additional bandwidth information attribute</w:t>
      </w:r>
    </w:p>
    <w:bookmarkEnd w:id="7023"/>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7024" w:name="_MCCTEMPBM_CRPT86941625___2"/>
      <w:r>
        <w:rPr>
          <w:noProof/>
        </w:rPr>
        <w:tab/>
      </w:r>
      <w:r w:rsidRPr="00567618">
        <w:rPr>
          <w:noProof/>
        </w:rPr>
        <w:t>Media level</w:t>
      </w:r>
    </w:p>
    <w:bookmarkEnd w:id="7024"/>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7025" w:name="_MCCTEMPBM_CRPT86941626___2"/>
      <w:r>
        <w:rPr>
          <w:noProof/>
        </w:rPr>
        <w:tab/>
      </w:r>
      <w:r w:rsidRPr="00567618">
        <w:rPr>
          <w:noProof/>
        </w:rPr>
        <w:t>This Attribute is not dependent on charset.</w:t>
      </w:r>
    </w:p>
    <w:bookmarkEnd w:id="7025"/>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7026"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7026"/>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7027"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7027"/>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7028"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7029" w:name="_Toc26369712"/>
      <w:bookmarkStart w:id="7030" w:name="_Toc36227594"/>
      <w:bookmarkStart w:id="7031" w:name="_Toc36228609"/>
      <w:bookmarkStart w:id="7032" w:name="_Toc36229236"/>
      <w:bookmarkStart w:id="7033" w:name="_Toc68847556"/>
      <w:bookmarkStart w:id="7034" w:name="_Toc74611491"/>
      <w:bookmarkStart w:id="7035" w:name="_Toc75566770"/>
      <w:bookmarkStart w:id="7036" w:name="_Toc89790322"/>
      <w:bookmarkStart w:id="7037" w:name="_Toc99466960"/>
      <w:bookmarkStart w:id="7038" w:name="_Toc170383105"/>
      <w:bookmarkEnd w:id="7028"/>
      <w:r w:rsidRPr="00567618">
        <w:rPr>
          <w:noProof/>
        </w:rPr>
        <w:t>M.7</w:t>
      </w:r>
      <w:r w:rsidRPr="00567618">
        <w:rPr>
          <w:noProof/>
        </w:rPr>
        <w:tab/>
        <w:t>ccc_list</w:t>
      </w:r>
      <w:bookmarkEnd w:id="7029"/>
      <w:bookmarkEnd w:id="7030"/>
      <w:bookmarkEnd w:id="7031"/>
      <w:bookmarkEnd w:id="7032"/>
      <w:bookmarkEnd w:id="7033"/>
      <w:bookmarkEnd w:id="7034"/>
      <w:bookmarkEnd w:id="7035"/>
      <w:bookmarkEnd w:id="7036"/>
      <w:bookmarkEnd w:id="7037"/>
      <w:bookmarkEnd w:id="7038"/>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7039"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7039"/>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7040" w:name="_MCCTEMPBM_CRPT86941631___2"/>
      <w:r>
        <w:rPr>
          <w:noProof/>
        </w:rPr>
        <w:tab/>
      </w:r>
      <w:r w:rsidRPr="00567618">
        <w:rPr>
          <w:noProof/>
        </w:rPr>
        <w:t>ccc_list</w:t>
      </w:r>
    </w:p>
    <w:bookmarkEnd w:id="7040"/>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7041" w:name="_MCCTEMPBM_CRPT86941632___2"/>
      <w:r>
        <w:rPr>
          <w:noProof/>
        </w:rPr>
        <w:tab/>
      </w:r>
      <w:r w:rsidRPr="00567618">
        <w:rPr>
          <w:noProof/>
        </w:rPr>
        <w:t xml:space="preserve">3GPP </w:t>
      </w:r>
      <w:r w:rsidRPr="00567618">
        <w:t>compact concurrent codec capabilities (CCC) attribute</w:t>
      </w:r>
    </w:p>
    <w:bookmarkEnd w:id="7041"/>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7042" w:name="_MCCTEMPBM_CRPT86941633___2"/>
      <w:r>
        <w:rPr>
          <w:noProof/>
        </w:rPr>
        <w:tab/>
      </w:r>
      <w:r w:rsidRPr="00567618">
        <w:rPr>
          <w:noProof/>
        </w:rPr>
        <w:t>Session level</w:t>
      </w:r>
    </w:p>
    <w:bookmarkEnd w:id="7042"/>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7043" w:name="_MCCTEMPBM_CRPT86941634___2"/>
      <w:r>
        <w:rPr>
          <w:noProof/>
        </w:rPr>
        <w:tab/>
      </w:r>
      <w:r w:rsidRPr="00567618">
        <w:rPr>
          <w:noProof/>
        </w:rPr>
        <w:t>This Attribute is not dependent on charset.</w:t>
      </w:r>
    </w:p>
    <w:bookmarkEnd w:id="7043"/>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7044" w:name="_MCCTEMPBM_CRPT86941635___2"/>
      <w:r>
        <w:rPr>
          <w:noProof/>
        </w:rPr>
        <w:tab/>
      </w:r>
      <w:r w:rsidRPr="00567618">
        <w:rPr>
          <w:noProof/>
        </w:rPr>
        <w:t>This attribute is used to indicate the concurrent codec capabilities of a terminal in a compact representation.</w:t>
      </w:r>
    </w:p>
    <w:bookmarkEnd w:id="7044"/>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7045" w:name="_MCCTEMPBM_CRPT86941636___2"/>
      <w:r>
        <w:rPr>
          <w:noProof/>
        </w:rPr>
        <w:tab/>
      </w:r>
      <w:r w:rsidRPr="00567618">
        <w:rPr>
          <w:noProof/>
        </w:rPr>
        <w:t xml:space="preserve">See clause </w:t>
      </w:r>
      <w:r w:rsidRPr="00567618">
        <w:rPr>
          <w:lang w:eastAsia="ko-KR"/>
        </w:rPr>
        <w:t>S.5.7.2</w:t>
      </w:r>
    </w:p>
    <w:bookmarkEnd w:id="7045"/>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7046"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7047" w:name="_Toc26369713"/>
      <w:bookmarkStart w:id="7048" w:name="_Toc36227595"/>
      <w:bookmarkStart w:id="7049" w:name="_Toc36228610"/>
      <w:bookmarkStart w:id="7050" w:name="_Toc36229237"/>
      <w:bookmarkStart w:id="7051" w:name="_Toc68847557"/>
      <w:bookmarkStart w:id="7052" w:name="_Toc74611492"/>
      <w:bookmarkStart w:id="7053" w:name="_Toc75566771"/>
      <w:bookmarkStart w:id="7054" w:name="_Toc89790323"/>
      <w:bookmarkStart w:id="7055" w:name="_Toc99466961"/>
      <w:bookmarkStart w:id="7056" w:name="_Toc170383106"/>
      <w:bookmarkEnd w:id="7046"/>
      <w:r w:rsidRPr="00567618">
        <w:rPr>
          <w:noProof/>
        </w:rPr>
        <w:t>M.8</w:t>
      </w:r>
      <w:r w:rsidRPr="00567618">
        <w:rPr>
          <w:noProof/>
        </w:rPr>
        <w:tab/>
        <w:t>anbr</w:t>
      </w:r>
      <w:bookmarkEnd w:id="7047"/>
      <w:bookmarkEnd w:id="7048"/>
      <w:bookmarkEnd w:id="7049"/>
      <w:bookmarkEnd w:id="7050"/>
      <w:bookmarkEnd w:id="7051"/>
      <w:bookmarkEnd w:id="7052"/>
      <w:bookmarkEnd w:id="7053"/>
      <w:bookmarkEnd w:id="7054"/>
      <w:bookmarkEnd w:id="7055"/>
      <w:bookmarkEnd w:id="7056"/>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7057"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7057"/>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7058" w:name="_MCCTEMPBM_CRPT86941639___2"/>
      <w:r>
        <w:rPr>
          <w:noProof/>
        </w:rPr>
        <w:tab/>
      </w:r>
      <w:r w:rsidRPr="00567618">
        <w:rPr>
          <w:noProof/>
        </w:rPr>
        <w:t>anbr</w:t>
      </w:r>
    </w:p>
    <w:bookmarkEnd w:id="7058"/>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7059" w:name="_MCCTEMPBM_CRPT86941640___2"/>
      <w:r>
        <w:rPr>
          <w:noProof/>
        </w:rPr>
        <w:tab/>
      </w:r>
      <w:r w:rsidRPr="00567618">
        <w:rPr>
          <w:noProof/>
        </w:rPr>
        <w:t>3GPP access network bitrate recommendation (ANBR) support attribute</w:t>
      </w:r>
    </w:p>
    <w:bookmarkEnd w:id="7059"/>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7060" w:name="_MCCTEMPBM_CRPT86941641___2"/>
      <w:r>
        <w:rPr>
          <w:noProof/>
        </w:rPr>
        <w:tab/>
      </w:r>
      <w:r w:rsidRPr="00567618">
        <w:rPr>
          <w:noProof/>
        </w:rPr>
        <w:t>Media level</w:t>
      </w:r>
    </w:p>
    <w:bookmarkEnd w:id="7060"/>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7061" w:name="_MCCTEMPBM_CRPT86941642___2"/>
      <w:r>
        <w:rPr>
          <w:noProof/>
        </w:rPr>
        <w:tab/>
      </w:r>
      <w:r w:rsidRPr="00567618">
        <w:rPr>
          <w:noProof/>
        </w:rPr>
        <w:t>This Attribute is not dependent on charset.</w:t>
      </w:r>
    </w:p>
    <w:bookmarkEnd w:id="7061"/>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7062"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7062"/>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7063" w:name="_MCCTEMPBM_CRPT86941644___2"/>
      <w:r>
        <w:tab/>
      </w:r>
      <w:r w:rsidRPr="00567618">
        <w:t>No values. See clause</w:t>
      </w:r>
      <w:r>
        <w:t> </w:t>
      </w:r>
      <w:r w:rsidRPr="00567618">
        <w:t>6.2.9 for detailed usage.</w:t>
      </w:r>
    </w:p>
    <w:bookmarkEnd w:id="7063"/>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7064"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7065" w:name="_Toc26369714"/>
      <w:bookmarkStart w:id="7066" w:name="_Toc36227596"/>
      <w:bookmarkStart w:id="7067" w:name="_Toc36228611"/>
      <w:bookmarkStart w:id="7068" w:name="_Toc36229238"/>
      <w:bookmarkStart w:id="7069" w:name="_Toc68847558"/>
      <w:bookmarkStart w:id="7070" w:name="_Toc74611493"/>
      <w:bookmarkStart w:id="7071" w:name="_Toc75566772"/>
      <w:bookmarkStart w:id="7072" w:name="_Toc89790324"/>
      <w:bookmarkStart w:id="7073" w:name="_Toc99466962"/>
      <w:bookmarkStart w:id="7074" w:name="_Toc170383107"/>
      <w:bookmarkEnd w:id="7064"/>
      <w:r w:rsidRPr="00567618">
        <w:rPr>
          <w:noProof/>
        </w:rPr>
        <w:t>M.9</w:t>
      </w:r>
      <w:r w:rsidRPr="00567618">
        <w:rPr>
          <w:noProof/>
        </w:rPr>
        <w:tab/>
        <w:t>PLR_adapt</w:t>
      </w:r>
      <w:bookmarkEnd w:id="7065"/>
      <w:bookmarkEnd w:id="7066"/>
      <w:bookmarkEnd w:id="7067"/>
      <w:bookmarkEnd w:id="7068"/>
      <w:bookmarkEnd w:id="7069"/>
      <w:bookmarkEnd w:id="7070"/>
      <w:bookmarkEnd w:id="7071"/>
      <w:bookmarkEnd w:id="7072"/>
      <w:bookmarkEnd w:id="7073"/>
      <w:bookmarkEnd w:id="7074"/>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7075"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7075"/>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7076" w:name="_MCCTEMPBM_CRPT86941647___2"/>
      <w:r>
        <w:rPr>
          <w:noProof/>
        </w:rPr>
        <w:tab/>
      </w:r>
      <w:r w:rsidRPr="00567618">
        <w:rPr>
          <w:noProof/>
        </w:rPr>
        <w:t>PLR_adapt</w:t>
      </w:r>
    </w:p>
    <w:bookmarkEnd w:id="7076"/>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7077" w:name="_MCCTEMPBM_CRPT86941648___2"/>
      <w:r>
        <w:rPr>
          <w:noProof/>
        </w:rPr>
        <w:tab/>
      </w:r>
      <w:r w:rsidRPr="00567618">
        <w:rPr>
          <w:noProof/>
        </w:rPr>
        <w:t>Packet Loss Rate Adaptation</w:t>
      </w:r>
    </w:p>
    <w:bookmarkEnd w:id="7077"/>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7078" w:name="_MCCTEMPBM_CRPT86941649___2"/>
      <w:r>
        <w:rPr>
          <w:noProof/>
        </w:rPr>
        <w:tab/>
      </w:r>
      <w:r w:rsidRPr="00567618">
        <w:rPr>
          <w:noProof/>
        </w:rPr>
        <w:t>Media level</w:t>
      </w:r>
    </w:p>
    <w:bookmarkEnd w:id="7078"/>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7079" w:name="_MCCTEMPBM_CRPT86941650___2"/>
      <w:r>
        <w:rPr>
          <w:noProof/>
        </w:rPr>
        <w:tab/>
      </w:r>
      <w:r w:rsidRPr="00567618">
        <w:rPr>
          <w:noProof/>
        </w:rPr>
        <w:t>This Attribute is not dependent on charset.</w:t>
      </w:r>
    </w:p>
    <w:bookmarkEnd w:id="7079"/>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7080" w:name="_MCCTEMPBM_CRPT86941651___2"/>
      <w:r>
        <w:rPr>
          <w:noProof/>
        </w:rPr>
        <w:tab/>
      </w:r>
      <w:r w:rsidRPr="00567618">
        <w:rPr>
          <w:noProof/>
        </w:rPr>
        <w:t>This attribute is used to describe the media receiver’s ability adapt codec configurations based on packet loss rate.</w:t>
      </w:r>
    </w:p>
    <w:bookmarkEnd w:id="7080"/>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7081" w:name="_MCCTEMPBM_CRPT86941652___2"/>
      <w:r>
        <w:tab/>
      </w:r>
      <w:r w:rsidRPr="00567618">
        <w:t>See TS</w:t>
      </w:r>
      <w:r>
        <w:t> </w:t>
      </w:r>
      <w:r w:rsidRPr="00567618">
        <w:t>26.114 clauses W.1, W.2, and W.3 for ABNF and detailed usage.</w:t>
      </w:r>
    </w:p>
    <w:bookmarkEnd w:id="7081"/>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7082" w:name="_Toc26369715"/>
      <w:bookmarkStart w:id="7083" w:name="_Toc36227597"/>
      <w:bookmarkStart w:id="7084" w:name="_Toc36228612"/>
      <w:bookmarkStart w:id="7085" w:name="_Toc36229239"/>
      <w:bookmarkStart w:id="7086" w:name="_Toc68847559"/>
      <w:bookmarkStart w:id="7087" w:name="_Toc74611494"/>
      <w:bookmarkStart w:id="7088" w:name="_Toc75566773"/>
      <w:bookmarkStart w:id="7089" w:name="_Toc89790325"/>
      <w:bookmarkStart w:id="7090" w:name="_Toc99466963"/>
      <w:bookmarkStart w:id="7091" w:name="_Toc170383108"/>
      <w:r w:rsidRPr="00567618">
        <w:rPr>
          <w:noProof/>
        </w:rPr>
        <w:t>M.10</w:t>
      </w:r>
      <w:r w:rsidRPr="00567618">
        <w:rPr>
          <w:noProof/>
        </w:rPr>
        <w:tab/>
      </w:r>
      <w:r w:rsidRPr="00567618">
        <w:t>MAXimum-e2e-PLR</w:t>
      </w:r>
      <w:bookmarkEnd w:id="7082"/>
      <w:bookmarkEnd w:id="7083"/>
      <w:bookmarkEnd w:id="7084"/>
      <w:bookmarkEnd w:id="7085"/>
      <w:bookmarkEnd w:id="7086"/>
      <w:bookmarkEnd w:id="7087"/>
      <w:bookmarkEnd w:id="7088"/>
      <w:bookmarkEnd w:id="7089"/>
      <w:bookmarkEnd w:id="7090"/>
      <w:bookmarkEnd w:id="7091"/>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7092"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7092"/>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7093" w:name="_MCCTEMPBM_CRPT86941654___2"/>
      <w:r>
        <w:tab/>
      </w:r>
      <w:r w:rsidRPr="00567618">
        <w:t>MAXimum-e2e-PLR</w:t>
      </w:r>
    </w:p>
    <w:bookmarkEnd w:id="7093"/>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7094" w:name="_MCCTEMPBM_CRPT86941655___2"/>
      <w:r>
        <w:rPr>
          <w:noProof/>
        </w:rPr>
        <w:tab/>
      </w:r>
      <w:r w:rsidRPr="00567618">
        <w:rPr>
          <w:noProof/>
        </w:rPr>
        <w:t>M</w:t>
      </w:r>
      <w:r w:rsidRPr="00567618">
        <w:t>aximum end-to-end PLR of the media receiver</w:t>
      </w:r>
    </w:p>
    <w:bookmarkEnd w:id="7094"/>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7095" w:name="_MCCTEMPBM_CRPT86941656___2"/>
      <w:r>
        <w:rPr>
          <w:noProof/>
        </w:rPr>
        <w:tab/>
      </w:r>
      <w:r w:rsidRPr="00567618">
        <w:rPr>
          <w:noProof/>
        </w:rPr>
        <w:t>Media level</w:t>
      </w:r>
    </w:p>
    <w:bookmarkEnd w:id="7095"/>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7096" w:name="_MCCTEMPBM_CRPT86941657___2"/>
      <w:r>
        <w:rPr>
          <w:noProof/>
        </w:rPr>
        <w:tab/>
      </w:r>
      <w:r w:rsidRPr="00567618">
        <w:rPr>
          <w:noProof/>
        </w:rPr>
        <w:t>This Attribute is not dependent on charset.</w:t>
      </w:r>
    </w:p>
    <w:bookmarkEnd w:id="7096"/>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7097"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7097"/>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7098" w:name="_MCCTEMPBM_CRPT86941659___2"/>
      <w:r>
        <w:tab/>
      </w:r>
      <w:r w:rsidRPr="00567618">
        <w:t>See TS</w:t>
      </w:r>
      <w:r>
        <w:t> </w:t>
      </w:r>
      <w:r w:rsidRPr="00567618">
        <w:t>26.114 clauses W.4.2 and W.4.3 for ABNF and detailed usage.</w:t>
      </w:r>
    </w:p>
    <w:bookmarkEnd w:id="7098"/>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7099" w:name="_Toc26369716"/>
      <w:bookmarkStart w:id="7100" w:name="_Toc36227598"/>
      <w:bookmarkStart w:id="7101" w:name="_Toc36228613"/>
      <w:bookmarkStart w:id="7102" w:name="_Toc36229240"/>
      <w:bookmarkStart w:id="7103" w:name="_Toc68847560"/>
      <w:bookmarkStart w:id="7104" w:name="_Toc74611495"/>
      <w:bookmarkStart w:id="7105" w:name="_Toc75566774"/>
      <w:bookmarkStart w:id="7106" w:name="_Toc89790326"/>
      <w:bookmarkStart w:id="7107" w:name="_Toc99466964"/>
      <w:bookmarkStart w:id="7108" w:name="_Toc170383109"/>
      <w:r w:rsidRPr="00567618">
        <w:rPr>
          <w:noProof/>
        </w:rPr>
        <w:t>M.11</w:t>
      </w:r>
      <w:r w:rsidRPr="00567618">
        <w:rPr>
          <w:noProof/>
        </w:rPr>
        <w:tab/>
        <w:t>3gpp-qos-hint</w:t>
      </w:r>
      <w:bookmarkEnd w:id="7099"/>
      <w:bookmarkEnd w:id="7100"/>
      <w:bookmarkEnd w:id="7101"/>
      <w:bookmarkEnd w:id="7102"/>
      <w:bookmarkEnd w:id="7103"/>
      <w:bookmarkEnd w:id="7104"/>
      <w:bookmarkEnd w:id="7105"/>
      <w:bookmarkEnd w:id="7106"/>
      <w:bookmarkEnd w:id="7107"/>
      <w:bookmarkEnd w:id="7108"/>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7109"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7109"/>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7110" w:name="_MCCTEMPBM_CRPT86941661___2"/>
      <w:r>
        <w:rPr>
          <w:noProof/>
        </w:rPr>
        <w:tab/>
      </w:r>
      <w:r w:rsidRPr="00567618">
        <w:rPr>
          <w:noProof/>
        </w:rPr>
        <w:t>3gpp-qos-hint</w:t>
      </w:r>
    </w:p>
    <w:bookmarkEnd w:id="7110"/>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7111" w:name="_MCCTEMPBM_CRPT86941662___2"/>
      <w:r>
        <w:rPr>
          <w:noProof/>
        </w:rPr>
        <w:tab/>
      </w:r>
      <w:r w:rsidRPr="00567618">
        <w:rPr>
          <w:noProof/>
        </w:rPr>
        <w:t>3GPP QoS hint attribute</w:t>
      </w:r>
    </w:p>
    <w:bookmarkEnd w:id="7111"/>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7112" w:name="_MCCTEMPBM_CRPT86941663___2"/>
      <w:r>
        <w:rPr>
          <w:noProof/>
        </w:rPr>
        <w:tab/>
      </w:r>
      <w:r w:rsidRPr="00567618">
        <w:rPr>
          <w:noProof/>
        </w:rPr>
        <w:t>Media level</w:t>
      </w:r>
    </w:p>
    <w:bookmarkEnd w:id="7112"/>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7113" w:name="_MCCTEMPBM_CRPT86941664___2"/>
      <w:r>
        <w:rPr>
          <w:noProof/>
        </w:rPr>
        <w:tab/>
      </w:r>
      <w:r w:rsidRPr="00567618">
        <w:rPr>
          <w:noProof/>
        </w:rPr>
        <w:t>This Attribute is not dependent on charset.</w:t>
      </w:r>
    </w:p>
    <w:bookmarkEnd w:id="7113"/>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7114"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7114"/>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7115"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7115"/>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7116" w:name="_MCCTEMPBM_CRPT86941667___2"/>
      <w:r>
        <w:rPr>
          <w:noProof/>
        </w:rPr>
        <w:tab/>
      </w:r>
      <w:r w:rsidRPr="00567618">
        <w:rPr>
          <w:noProof/>
        </w:rPr>
        <w:t>IDENTICAL</w:t>
      </w:r>
    </w:p>
    <w:p w14:paraId="022CDD22" w14:textId="77777777" w:rsidR="00EF03C9" w:rsidRPr="004B4FAD" w:rsidRDefault="00EF03C9" w:rsidP="003F08B9">
      <w:pPr>
        <w:pStyle w:val="Heading1"/>
        <w:rPr>
          <w:rFonts w:eastAsia="Malgun Gothic"/>
          <w:noProof/>
        </w:rPr>
      </w:pPr>
      <w:bookmarkStart w:id="7117" w:name="_Toc170383110"/>
      <w:r w:rsidRPr="004B4FAD">
        <w:rPr>
          <w:rFonts w:eastAsia="Malgun Gothic"/>
          <w:noProof/>
        </w:rPr>
        <w:t>M.1</w:t>
      </w:r>
      <w:r>
        <w:rPr>
          <w:rFonts w:eastAsia="Malgun Gothic"/>
          <w:noProof/>
        </w:rPr>
        <w:t>2</w:t>
      </w:r>
      <w:r w:rsidRPr="004B4FAD">
        <w:rPr>
          <w:rFonts w:eastAsia="Malgun Gothic"/>
          <w:noProof/>
        </w:rPr>
        <w:tab/>
      </w:r>
      <w:r>
        <w:rPr>
          <w:rFonts w:eastAsia="Malgun Gothic"/>
          <w:noProof/>
        </w:rPr>
        <w:t>imageseq</w:t>
      </w:r>
      <w:bookmarkEnd w:id="7117"/>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3F08B9">
      <w:pPr>
        <w:pStyle w:val="Heading1"/>
        <w:rPr>
          <w:rFonts w:eastAsia="Malgun Gothic"/>
          <w:noProof/>
        </w:rPr>
      </w:pPr>
      <w:bookmarkStart w:id="7118" w:name="_Toc170383111"/>
      <w:r w:rsidRPr="004B4FAD">
        <w:rPr>
          <w:rFonts w:eastAsia="Malgun Gothic"/>
          <w:noProof/>
        </w:rPr>
        <w:t>M.1</w:t>
      </w:r>
      <w:r>
        <w:rPr>
          <w:rFonts w:eastAsia="Malgun Gothic"/>
          <w:noProof/>
        </w:rPr>
        <w:t>3</w:t>
      </w:r>
      <w:r w:rsidRPr="004B4FAD">
        <w:rPr>
          <w:rFonts w:eastAsia="Malgun Gothic"/>
          <w:noProof/>
        </w:rPr>
        <w:tab/>
      </w:r>
      <w:r>
        <w:rPr>
          <w:rFonts w:eastAsia="Malgun Gothic"/>
          <w:noProof/>
        </w:rPr>
        <w:t>3gpp_360video</w:t>
      </w:r>
      <w:bookmarkEnd w:id="7118"/>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3F08B9">
      <w:pPr>
        <w:pStyle w:val="Heading1"/>
        <w:rPr>
          <w:rFonts w:eastAsia="Malgun Gothic"/>
          <w:noProof/>
        </w:rPr>
      </w:pPr>
      <w:bookmarkStart w:id="7119" w:name="_Toc170383112"/>
      <w:r w:rsidRPr="004B4FAD">
        <w:rPr>
          <w:rFonts w:eastAsia="Malgun Gothic"/>
          <w:noProof/>
        </w:rPr>
        <w:t>M.1</w:t>
      </w:r>
      <w:r>
        <w:rPr>
          <w:rFonts w:eastAsia="Malgun Gothic"/>
          <w:noProof/>
        </w:rPr>
        <w:t>4</w:t>
      </w:r>
      <w:r w:rsidRPr="004B4FAD">
        <w:rPr>
          <w:rFonts w:eastAsia="Malgun Gothic"/>
          <w:noProof/>
        </w:rPr>
        <w:tab/>
      </w:r>
      <w:r>
        <w:rPr>
          <w:rFonts w:eastAsia="Malgun Gothic"/>
          <w:noProof/>
        </w:rPr>
        <w:t>itt4rt_group</w:t>
      </w:r>
      <w:bookmarkEnd w:id="7119"/>
      <w:r w:rsidDel="00AB23BF">
        <w:rPr>
          <w:rFonts w:eastAsia="Malgun Gothic"/>
          <w:noProof/>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3F08B9">
      <w:pPr>
        <w:pStyle w:val="Heading1"/>
        <w:rPr>
          <w:rFonts w:eastAsia="Malgun Gothic"/>
          <w:noProof/>
        </w:rPr>
      </w:pPr>
      <w:bookmarkStart w:id="7120" w:name="_Toc170383113"/>
      <w:r w:rsidRPr="004B4FAD">
        <w:rPr>
          <w:rFonts w:eastAsia="Malgun Gothic"/>
          <w:noProof/>
        </w:rPr>
        <w:t>M.1</w:t>
      </w:r>
      <w:r>
        <w:rPr>
          <w:rFonts w:eastAsia="Malgun Gothic"/>
          <w:noProof/>
        </w:rPr>
        <w:t>5</w:t>
      </w:r>
      <w:r w:rsidRPr="004B4FAD">
        <w:rPr>
          <w:rFonts w:eastAsia="Malgun Gothic"/>
          <w:noProof/>
        </w:rPr>
        <w:tab/>
      </w:r>
      <w:r>
        <w:rPr>
          <w:rFonts w:eastAsia="Malgun Gothic"/>
          <w:noProof/>
        </w:rPr>
        <w:t>3gpp_overlay</w:t>
      </w:r>
      <w:bookmarkEnd w:id="7120"/>
      <w:r w:rsidDel="00AB23BF">
        <w:rPr>
          <w:rFonts w:eastAsia="Malgun Gothic"/>
          <w:noProof/>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3F08B9">
      <w:pPr>
        <w:pStyle w:val="Heading1"/>
        <w:rPr>
          <w:rFonts w:eastAsia="Malgun Gothic"/>
          <w:noProof/>
        </w:rPr>
      </w:pPr>
      <w:bookmarkStart w:id="7121" w:name="_Toc170383114"/>
      <w:r w:rsidRPr="004B4FAD">
        <w:rPr>
          <w:rFonts w:eastAsia="Malgun Gothic"/>
          <w:noProof/>
        </w:rPr>
        <w:t>M.1</w:t>
      </w:r>
      <w:r>
        <w:rPr>
          <w:rFonts w:eastAsia="Malgun Gothic"/>
          <w:noProof/>
        </w:rPr>
        <w:t>6</w:t>
      </w:r>
      <w:r w:rsidRPr="004B4FAD">
        <w:rPr>
          <w:rFonts w:eastAsia="Malgun Gothic"/>
          <w:noProof/>
        </w:rPr>
        <w:tab/>
      </w:r>
      <w:r>
        <w:rPr>
          <w:rFonts w:eastAsia="Malgun Gothic"/>
          <w:noProof/>
        </w:rPr>
        <w:t>3gpp_360video_replacement</w:t>
      </w:r>
      <w:bookmarkEnd w:id="7121"/>
      <w:r w:rsidDel="00AF6CC6">
        <w:rPr>
          <w:rFonts w:eastAsia="Malgun Gothic"/>
          <w:noProof/>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3F08B9">
      <w:pPr>
        <w:pStyle w:val="Heading1"/>
        <w:rPr>
          <w:rFonts w:eastAsia="Malgun Gothic"/>
          <w:noProof/>
        </w:rPr>
      </w:pPr>
      <w:bookmarkStart w:id="7122" w:name="_Toc170383115"/>
      <w:r w:rsidRPr="004B4FAD">
        <w:rPr>
          <w:rFonts w:eastAsia="Malgun Gothic"/>
          <w:noProof/>
        </w:rPr>
        <w:t>M.1</w:t>
      </w:r>
      <w:r>
        <w:rPr>
          <w:rFonts w:eastAsia="Malgun Gothic"/>
          <w:noProof/>
        </w:rPr>
        <w:t>7</w:t>
      </w:r>
      <w:r w:rsidRPr="004B4FAD">
        <w:rPr>
          <w:rFonts w:eastAsia="Malgun Gothic"/>
          <w:noProof/>
        </w:rPr>
        <w:tab/>
      </w:r>
      <w:r>
        <w:rPr>
          <w:rFonts w:eastAsia="Malgun Gothic"/>
          <w:noProof/>
        </w:rPr>
        <w:t>3gpp_fisheye</w:t>
      </w:r>
      <w:bookmarkEnd w:id="7122"/>
      <w:r w:rsidDel="000049F1">
        <w:rPr>
          <w:rFonts w:eastAsia="Malgun Gothic"/>
          <w:noProof/>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3F08B9">
      <w:pPr>
        <w:pStyle w:val="Heading1"/>
        <w:rPr>
          <w:rFonts w:eastAsia="Malgun Gothic"/>
          <w:noProof/>
        </w:rPr>
      </w:pPr>
      <w:bookmarkStart w:id="7123" w:name="_Toc170383116"/>
      <w:r w:rsidRPr="004B4FAD">
        <w:rPr>
          <w:rFonts w:eastAsia="Malgun Gothic"/>
          <w:noProof/>
        </w:rPr>
        <w:t>M.1</w:t>
      </w:r>
      <w:r>
        <w:rPr>
          <w:rFonts w:eastAsia="Malgun Gothic"/>
          <w:noProof/>
        </w:rPr>
        <w:t>8</w:t>
      </w:r>
      <w:r w:rsidRPr="004B4FAD">
        <w:rPr>
          <w:rFonts w:eastAsia="Malgun Gothic"/>
          <w:noProof/>
        </w:rPr>
        <w:tab/>
      </w:r>
      <w:r>
        <w:rPr>
          <w:rFonts w:eastAsia="Malgun Gothic"/>
          <w:noProof/>
        </w:rPr>
        <w:t>3gpp-camera-calibration</w:t>
      </w:r>
      <w:bookmarkEnd w:id="7123"/>
      <w:r w:rsidDel="000049F1">
        <w:rPr>
          <w:rFonts w:eastAsia="Malgun Gothic"/>
          <w:noProof/>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3F08B9">
      <w:pPr>
        <w:pStyle w:val="Heading1"/>
        <w:rPr>
          <w:rFonts w:eastAsia="Malgun Gothic"/>
          <w:noProof/>
        </w:rPr>
      </w:pPr>
      <w:bookmarkStart w:id="7124" w:name="_Toc170383117"/>
      <w:r w:rsidRPr="004B4FAD">
        <w:rPr>
          <w:rFonts w:eastAsia="Malgun Gothic"/>
          <w:noProof/>
        </w:rPr>
        <w:t>M.1</w:t>
      </w:r>
      <w:r>
        <w:rPr>
          <w:rFonts w:eastAsia="Malgun Gothic"/>
          <w:noProof/>
        </w:rPr>
        <w:t>9</w:t>
      </w:r>
      <w:r w:rsidRPr="004B4FAD">
        <w:rPr>
          <w:rFonts w:eastAsia="Malgun Gothic"/>
          <w:noProof/>
        </w:rPr>
        <w:tab/>
      </w:r>
      <w:r>
        <w:rPr>
          <w:rFonts w:eastAsia="Malgun Gothic"/>
          <w:noProof/>
        </w:rPr>
        <w:t>stitch_group</w:t>
      </w:r>
      <w:bookmarkEnd w:id="7124"/>
      <w:r w:rsidDel="000049F1">
        <w:rPr>
          <w:rFonts w:eastAsia="Malgun Gothic"/>
          <w:noProof/>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3F08B9">
      <w:pPr>
        <w:pStyle w:val="Heading1"/>
        <w:rPr>
          <w:rFonts w:eastAsia="Malgun Gothic"/>
          <w:noProof/>
        </w:rPr>
      </w:pPr>
      <w:bookmarkStart w:id="7125" w:name="_Toc170383118"/>
      <w:r w:rsidRPr="004B4FAD">
        <w:rPr>
          <w:rFonts w:eastAsia="Malgun Gothic"/>
          <w:noProof/>
        </w:rPr>
        <w:t>M.</w:t>
      </w:r>
      <w:r>
        <w:rPr>
          <w:rFonts w:eastAsia="Malgun Gothic"/>
          <w:noProof/>
        </w:rPr>
        <w:t>20</w:t>
      </w:r>
      <w:r w:rsidRPr="004B4FAD">
        <w:rPr>
          <w:rFonts w:eastAsia="Malgun Gothic"/>
          <w:noProof/>
        </w:rPr>
        <w:tab/>
      </w:r>
      <w:r>
        <w:rPr>
          <w:rFonts w:eastAsia="Malgun Gothic"/>
          <w:noProof/>
        </w:rPr>
        <w:t>no_other_overlays</w:t>
      </w:r>
      <w:bookmarkEnd w:id="7125"/>
      <w:r w:rsidDel="000049F1">
        <w:rPr>
          <w:rFonts w:eastAsia="Malgun Gothic"/>
          <w:noProof/>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p w14:paraId="6DDB3B49" w14:textId="77777777" w:rsidR="00186BBC" w:rsidRPr="00955155" w:rsidRDefault="00186BBC" w:rsidP="00186BBC">
      <w:pPr>
        <w:pStyle w:val="Heading1"/>
        <w:rPr>
          <w:noProof/>
        </w:rPr>
      </w:pPr>
      <w:bookmarkStart w:id="7126" w:name="_Toc114649019"/>
      <w:bookmarkStart w:id="7127" w:name="_Toc170383119"/>
      <w:bookmarkEnd w:id="7116"/>
      <w:r w:rsidRPr="00567618">
        <w:rPr>
          <w:noProof/>
        </w:rPr>
        <w:t>M.</w:t>
      </w:r>
      <w:r>
        <w:rPr>
          <w:noProof/>
        </w:rPr>
        <w:t>21</w:t>
      </w:r>
      <w:r w:rsidRPr="00567618">
        <w:rPr>
          <w:noProof/>
        </w:rPr>
        <w:tab/>
      </w:r>
      <w:r w:rsidRPr="00955155">
        <w:rPr>
          <w:noProof/>
        </w:rPr>
        <w:t>3gpp-req-app</w:t>
      </w:r>
      <w:bookmarkEnd w:id="7127"/>
      <w:r w:rsidRPr="00955155">
        <w:rPr>
          <w:noProof/>
        </w:rPr>
        <w:t xml:space="preserve"> </w:t>
      </w:r>
      <w:bookmarkEnd w:id="7126"/>
    </w:p>
    <w:p w14:paraId="0E7E449A" w14:textId="77777777" w:rsidR="00186BBC" w:rsidRPr="00955155" w:rsidRDefault="00186BBC" w:rsidP="00186BBC">
      <w:pPr>
        <w:rPr>
          <w:noProof/>
        </w:rPr>
      </w:pPr>
      <w:r w:rsidRPr="00955155">
        <w:rPr>
          <w:noProof/>
        </w:rPr>
        <w:t>Contact name, email address, and telephone number:</w:t>
      </w:r>
    </w:p>
    <w:p w14:paraId="1D1A7CC6" w14:textId="77777777" w:rsidR="00186BBC" w:rsidRPr="00955155" w:rsidRDefault="00186BBC" w:rsidP="00186BBC">
      <w:pPr>
        <w:pStyle w:val="B1"/>
        <w:rPr>
          <w:noProof/>
        </w:rPr>
      </w:pPr>
      <w:r w:rsidRPr="00955155">
        <w:rPr>
          <w:noProof/>
        </w:rPr>
        <w:tab/>
        <w:t>3GPP Specifications Manager</w:t>
      </w:r>
    </w:p>
    <w:p w14:paraId="1C316D95" w14:textId="77777777" w:rsidR="00186BBC" w:rsidRPr="00955155" w:rsidRDefault="00186BBC" w:rsidP="00186BBC">
      <w:pPr>
        <w:pStyle w:val="B1"/>
        <w:rPr>
          <w:noProof/>
        </w:rPr>
      </w:pPr>
      <w:r w:rsidRPr="00955155">
        <w:rPr>
          <w:noProof/>
        </w:rPr>
        <w:tab/>
        <w:t>3gppContact@etsi.org</w:t>
      </w:r>
    </w:p>
    <w:p w14:paraId="2F45A2B4" w14:textId="77777777" w:rsidR="00186BBC" w:rsidRPr="00955155" w:rsidRDefault="00186BBC" w:rsidP="00186BBC">
      <w:pPr>
        <w:pStyle w:val="B1"/>
        <w:rPr>
          <w:noProof/>
        </w:rPr>
      </w:pPr>
      <w:r w:rsidRPr="00955155">
        <w:rPr>
          <w:noProof/>
        </w:rPr>
        <w:tab/>
        <w:t>+33 (0)492944200</w:t>
      </w:r>
    </w:p>
    <w:p w14:paraId="1D7FA85D" w14:textId="77777777" w:rsidR="00186BBC" w:rsidRPr="00955155" w:rsidRDefault="00186BBC" w:rsidP="00186BBC">
      <w:pPr>
        <w:rPr>
          <w:noProof/>
        </w:rPr>
      </w:pPr>
      <w:r w:rsidRPr="00955155">
        <w:rPr>
          <w:noProof/>
        </w:rPr>
        <w:t xml:space="preserve">Attribute Name (as it will appear in SDP) </w:t>
      </w:r>
    </w:p>
    <w:p w14:paraId="456AAA83" w14:textId="77777777" w:rsidR="00186BBC" w:rsidRPr="00567618" w:rsidRDefault="00186BBC" w:rsidP="00186BBC">
      <w:pPr>
        <w:pStyle w:val="B1"/>
        <w:rPr>
          <w:noProof/>
        </w:rPr>
      </w:pPr>
      <w:r w:rsidRPr="00955155">
        <w:rPr>
          <w:noProof/>
        </w:rPr>
        <w:tab/>
        <w:t>3gpp-req-app</w:t>
      </w:r>
    </w:p>
    <w:p w14:paraId="281C3C4F" w14:textId="77777777" w:rsidR="00186BBC" w:rsidRPr="00567618" w:rsidRDefault="00186BBC" w:rsidP="00186BBC">
      <w:pPr>
        <w:rPr>
          <w:noProof/>
        </w:rPr>
      </w:pPr>
      <w:r w:rsidRPr="00567618">
        <w:rPr>
          <w:noProof/>
        </w:rPr>
        <w:t>Long-form Attribute Name in English:</w:t>
      </w:r>
    </w:p>
    <w:p w14:paraId="5E425892" w14:textId="77777777" w:rsidR="00186BBC" w:rsidRPr="00CF2671" w:rsidRDefault="00186BBC" w:rsidP="00186BBC">
      <w:pPr>
        <w:pStyle w:val="B1"/>
        <w:rPr>
          <w:noProof/>
          <w:lang w:val="en-US"/>
        </w:rPr>
      </w:pPr>
      <w:r>
        <w:rPr>
          <w:noProof/>
        </w:rPr>
        <w:tab/>
      </w:r>
      <w:r>
        <w:rPr>
          <w:noProof/>
          <w:lang w:val="en-US"/>
        </w:rPr>
        <w:t xml:space="preserve">IMS data channel requesting application </w:t>
      </w:r>
      <w:r w:rsidRPr="00567618">
        <w:rPr>
          <w:noProof/>
        </w:rPr>
        <w:t>attribute</w:t>
      </w:r>
    </w:p>
    <w:p w14:paraId="324CC9E2" w14:textId="77777777" w:rsidR="00186BBC" w:rsidRPr="00567618" w:rsidRDefault="00186BBC" w:rsidP="00186BBC">
      <w:pPr>
        <w:rPr>
          <w:noProof/>
        </w:rPr>
      </w:pPr>
      <w:r w:rsidRPr="00567618">
        <w:rPr>
          <w:noProof/>
        </w:rPr>
        <w:t>Type of Attribute</w:t>
      </w:r>
    </w:p>
    <w:p w14:paraId="46E9ABB5" w14:textId="77777777" w:rsidR="00186BBC" w:rsidRPr="00567618" w:rsidRDefault="00186BBC" w:rsidP="00186BBC">
      <w:pPr>
        <w:pStyle w:val="B1"/>
        <w:rPr>
          <w:noProof/>
        </w:rPr>
      </w:pPr>
      <w:r>
        <w:rPr>
          <w:noProof/>
        </w:rPr>
        <w:tab/>
      </w:r>
      <w:r w:rsidRPr="00567618">
        <w:rPr>
          <w:noProof/>
        </w:rPr>
        <w:t>Media level</w:t>
      </w:r>
    </w:p>
    <w:p w14:paraId="0D6D18F9" w14:textId="77777777" w:rsidR="00186BBC" w:rsidRPr="00567618" w:rsidRDefault="00186BBC" w:rsidP="00186BBC">
      <w:pPr>
        <w:rPr>
          <w:noProof/>
        </w:rPr>
      </w:pPr>
      <w:r w:rsidRPr="00567618">
        <w:rPr>
          <w:noProof/>
        </w:rPr>
        <w:t>Is Attribute Value subject to the Charset Attribute</w:t>
      </w:r>
    </w:p>
    <w:p w14:paraId="2D63B03F" w14:textId="77777777" w:rsidR="00186BBC" w:rsidRPr="00567618" w:rsidRDefault="00186BBC" w:rsidP="00186BBC">
      <w:pPr>
        <w:pStyle w:val="B1"/>
        <w:rPr>
          <w:noProof/>
        </w:rPr>
      </w:pPr>
      <w:r>
        <w:rPr>
          <w:noProof/>
        </w:rPr>
        <w:tab/>
      </w:r>
      <w:r w:rsidRPr="00567618">
        <w:rPr>
          <w:noProof/>
        </w:rPr>
        <w:t>This Attribute is not dependent on charset.</w:t>
      </w:r>
    </w:p>
    <w:p w14:paraId="646D25AB" w14:textId="77777777" w:rsidR="00186BBC" w:rsidRPr="00567618" w:rsidRDefault="00186BBC" w:rsidP="00186BBC">
      <w:pPr>
        <w:rPr>
          <w:noProof/>
        </w:rPr>
      </w:pPr>
      <w:r w:rsidRPr="00567618">
        <w:rPr>
          <w:noProof/>
        </w:rPr>
        <w:t>Purpose of the attribute:</w:t>
      </w:r>
    </w:p>
    <w:p w14:paraId="4A4B0795" w14:textId="77777777" w:rsidR="00186BBC" w:rsidRPr="00567618" w:rsidRDefault="00186BBC" w:rsidP="00186BBC">
      <w:pPr>
        <w:pStyle w:val="B1"/>
        <w:rPr>
          <w:noProof/>
        </w:rPr>
      </w:pPr>
      <w:r>
        <w:rPr>
          <w:noProof/>
        </w:rPr>
        <w:tab/>
      </w:r>
      <w:r w:rsidRPr="00567618">
        <w:rPr>
          <w:noProof/>
        </w:rPr>
        <w:t xml:space="preserve">This attribute is used to </w:t>
      </w:r>
      <w:r>
        <w:rPr>
          <w:noProof/>
          <w:lang w:val="en-US"/>
        </w:rPr>
        <w:t>identify a data channel application that uses application data channels</w:t>
      </w:r>
      <w:r w:rsidRPr="00567618">
        <w:rPr>
          <w:noProof/>
        </w:rPr>
        <w:t>.</w:t>
      </w:r>
    </w:p>
    <w:p w14:paraId="3B6EBFA3" w14:textId="77777777" w:rsidR="00186BBC" w:rsidRPr="00567618" w:rsidRDefault="00186BBC" w:rsidP="00186BBC">
      <w:pPr>
        <w:rPr>
          <w:noProof/>
        </w:rPr>
      </w:pPr>
      <w:r w:rsidRPr="00567618">
        <w:rPr>
          <w:noProof/>
        </w:rPr>
        <w:t>Appropriate Attribute Values for this Attribute:</w:t>
      </w:r>
    </w:p>
    <w:p w14:paraId="22BAA842" w14:textId="77777777" w:rsidR="00186BBC" w:rsidRPr="00567618" w:rsidRDefault="00186BBC" w:rsidP="00186BBC">
      <w:pPr>
        <w:pStyle w:val="B1"/>
      </w:pPr>
      <w:r>
        <w:tab/>
      </w:r>
      <w:r w:rsidRPr="00567618">
        <w:t>See TS</w:t>
      </w:r>
      <w:r>
        <w:t> </w:t>
      </w:r>
      <w:r w:rsidRPr="00567618">
        <w:t>26.114 clause</w:t>
      </w:r>
      <w:r>
        <w:t> </w:t>
      </w:r>
      <w:r w:rsidRPr="00567618">
        <w:t>6.2.</w:t>
      </w:r>
      <w:r>
        <w:t>10 and 6.2.13</w:t>
      </w:r>
      <w:r w:rsidRPr="00567618">
        <w:t xml:space="preserve"> for ABNF and detailed usage.</w:t>
      </w:r>
    </w:p>
    <w:p w14:paraId="6DD5AFDC" w14:textId="77777777" w:rsidR="00186BBC" w:rsidRPr="00567618" w:rsidRDefault="00186BBC" w:rsidP="00186BBC">
      <w:pPr>
        <w:rPr>
          <w:noProof/>
        </w:rPr>
      </w:pPr>
      <w:r w:rsidRPr="00567618">
        <w:rPr>
          <w:noProof/>
        </w:rPr>
        <w:t>MUX Category for this Attribute:</w:t>
      </w:r>
    </w:p>
    <w:p w14:paraId="39C87A7E" w14:textId="77777777" w:rsidR="00186BBC" w:rsidRDefault="00186BBC" w:rsidP="00186BBC">
      <w:pPr>
        <w:pStyle w:val="B1"/>
        <w:rPr>
          <w:noProof/>
        </w:rPr>
      </w:pPr>
      <w:r>
        <w:rPr>
          <w:noProof/>
        </w:rPr>
        <w:tab/>
        <w:t>SPECIAL</w:t>
      </w:r>
    </w:p>
    <w:p w14:paraId="705A1577" w14:textId="065284FF" w:rsidR="00175862" w:rsidRPr="00802A44" w:rsidRDefault="00175862" w:rsidP="00175862">
      <w:pPr>
        <w:keepNext/>
        <w:keepLines/>
        <w:pBdr>
          <w:top w:val="single" w:sz="12" w:space="3" w:color="auto"/>
        </w:pBdr>
        <w:spacing w:before="240"/>
        <w:ind w:left="1134" w:hanging="1134"/>
        <w:outlineLvl w:val="0"/>
        <w:rPr>
          <w:rFonts w:ascii="Arial" w:hAnsi="Arial"/>
          <w:noProof/>
          <w:sz w:val="36"/>
        </w:rPr>
      </w:pPr>
      <w:r w:rsidRPr="00802A44">
        <w:rPr>
          <w:rFonts w:ascii="Arial" w:hAnsi="Arial"/>
          <w:noProof/>
          <w:sz w:val="36"/>
        </w:rPr>
        <w:t>M.</w:t>
      </w:r>
      <w:r>
        <w:rPr>
          <w:rFonts w:ascii="Arial" w:hAnsi="Arial"/>
          <w:noProof/>
          <w:sz w:val="36"/>
        </w:rPr>
        <w:t>22</w:t>
      </w:r>
      <w:r w:rsidRPr="00802A44">
        <w:rPr>
          <w:rFonts w:ascii="Arial" w:hAnsi="Arial"/>
          <w:noProof/>
          <w:sz w:val="36"/>
        </w:rPr>
        <w:tab/>
      </w:r>
      <w:r>
        <w:rPr>
          <w:rFonts w:ascii="Arial" w:hAnsi="Arial"/>
          <w:noProof/>
          <w:sz w:val="36"/>
        </w:rPr>
        <w:t>3gpp-bdc-used-by</w:t>
      </w:r>
      <w:r w:rsidRPr="00802A44">
        <w:rPr>
          <w:rFonts w:ascii="Arial" w:hAnsi="Arial"/>
          <w:noProof/>
          <w:sz w:val="36"/>
        </w:rPr>
        <w:t xml:space="preserve"> </w:t>
      </w:r>
    </w:p>
    <w:p w14:paraId="4AF666C6" w14:textId="77777777" w:rsidR="00175862" w:rsidRPr="00802A44" w:rsidRDefault="00175862" w:rsidP="00175862">
      <w:pPr>
        <w:rPr>
          <w:noProof/>
        </w:rPr>
      </w:pPr>
      <w:r w:rsidRPr="00802A44">
        <w:rPr>
          <w:noProof/>
        </w:rPr>
        <w:t>Contact name, email address, and telephone number:</w:t>
      </w:r>
    </w:p>
    <w:p w14:paraId="69D18D2C" w14:textId="77777777" w:rsidR="00175862" w:rsidRPr="00175862" w:rsidRDefault="00175862" w:rsidP="00175862">
      <w:pPr>
        <w:pStyle w:val="B1"/>
        <w:rPr>
          <w:noProof/>
        </w:rPr>
      </w:pPr>
      <w:r w:rsidRPr="00175862">
        <w:rPr>
          <w:noProof/>
        </w:rPr>
        <w:tab/>
        <w:t>3GPP Specifications Manager</w:t>
      </w:r>
    </w:p>
    <w:p w14:paraId="2721C99F" w14:textId="77777777" w:rsidR="00175862" w:rsidRPr="00175862" w:rsidRDefault="00175862" w:rsidP="00175862">
      <w:pPr>
        <w:pStyle w:val="B1"/>
        <w:rPr>
          <w:noProof/>
        </w:rPr>
      </w:pPr>
      <w:r w:rsidRPr="00175862">
        <w:rPr>
          <w:noProof/>
        </w:rPr>
        <w:tab/>
      </w:r>
      <w:hyperlink r:id="rId236" w:history="1">
        <w:r w:rsidRPr="00175862">
          <w:t>3gppContact@etsi.org</w:t>
        </w:r>
      </w:hyperlink>
    </w:p>
    <w:p w14:paraId="56409D2C" w14:textId="77777777" w:rsidR="00175862" w:rsidRPr="00175862" w:rsidRDefault="00175862" w:rsidP="00175862">
      <w:pPr>
        <w:pStyle w:val="B1"/>
        <w:rPr>
          <w:noProof/>
        </w:rPr>
      </w:pPr>
      <w:r w:rsidRPr="00175862">
        <w:rPr>
          <w:noProof/>
        </w:rPr>
        <w:tab/>
        <w:t>+33 (0)492944200</w:t>
      </w:r>
    </w:p>
    <w:p w14:paraId="07DA749C" w14:textId="77777777" w:rsidR="00175862" w:rsidRPr="00802A44" w:rsidRDefault="00175862" w:rsidP="00175862">
      <w:pPr>
        <w:rPr>
          <w:noProof/>
        </w:rPr>
      </w:pPr>
      <w:r w:rsidRPr="00802A44">
        <w:rPr>
          <w:noProof/>
        </w:rPr>
        <w:t xml:space="preserve">Attribute Name (as it will appear in SDP) </w:t>
      </w:r>
    </w:p>
    <w:p w14:paraId="62B82D0E" w14:textId="77777777" w:rsidR="00175862" w:rsidRPr="00175862" w:rsidRDefault="00175862" w:rsidP="00175862">
      <w:pPr>
        <w:pStyle w:val="B1"/>
        <w:rPr>
          <w:noProof/>
        </w:rPr>
      </w:pPr>
      <w:r w:rsidRPr="00175862">
        <w:rPr>
          <w:noProof/>
        </w:rPr>
        <w:tab/>
        <w:t>3gpp-bdc-used-by</w:t>
      </w:r>
    </w:p>
    <w:p w14:paraId="4EA56E9E" w14:textId="77777777" w:rsidR="00175862" w:rsidRPr="00802A44" w:rsidRDefault="00175862" w:rsidP="00175862">
      <w:pPr>
        <w:rPr>
          <w:noProof/>
        </w:rPr>
      </w:pPr>
      <w:r w:rsidRPr="00802A44">
        <w:rPr>
          <w:noProof/>
        </w:rPr>
        <w:t>Long-form Attribute Name in English:</w:t>
      </w:r>
    </w:p>
    <w:p w14:paraId="3B9178E4" w14:textId="77777777" w:rsidR="00175862" w:rsidRPr="00175862" w:rsidRDefault="00175862" w:rsidP="00175862">
      <w:pPr>
        <w:pStyle w:val="B1"/>
        <w:rPr>
          <w:noProof/>
        </w:rPr>
      </w:pPr>
      <w:r w:rsidRPr="00175862">
        <w:rPr>
          <w:noProof/>
        </w:rPr>
        <w:tab/>
        <w:t>IMS bootstrap data channel usage indication attribute</w:t>
      </w:r>
    </w:p>
    <w:p w14:paraId="56D7A655" w14:textId="77777777" w:rsidR="00175862" w:rsidRPr="00802A44" w:rsidRDefault="00175862" w:rsidP="00175862">
      <w:pPr>
        <w:rPr>
          <w:noProof/>
        </w:rPr>
      </w:pPr>
      <w:r w:rsidRPr="00802A44">
        <w:rPr>
          <w:noProof/>
        </w:rPr>
        <w:t>Type of Attribute</w:t>
      </w:r>
    </w:p>
    <w:p w14:paraId="2A14ED1D" w14:textId="77777777" w:rsidR="00175862" w:rsidRPr="00175862" w:rsidRDefault="00175862" w:rsidP="00175862">
      <w:pPr>
        <w:pStyle w:val="B1"/>
        <w:rPr>
          <w:noProof/>
        </w:rPr>
      </w:pPr>
      <w:r w:rsidRPr="00175862">
        <w:rPr>
          <w:noProof/>
        </w:rPr>
        <w:tab/>
        <w:t>Media level</w:t>
      </w:r>
    </w:p>
    <w:p w14:paraId="7FD92A07" w14:textId="77777777" w:rsidR="00175862" w:rsidRPr="00802A44" w:rsidRDefault="00175862" w:rsidP="00175862">
      <w:pPr>
        <w:rPr>
          <w:noProof/>
        </w:rPr>
      </w:pPr>
      <w:r w:rsidRPr="00802A44">
        <w:rPr>
          <w:noProof/>
        </w:rPr>
        <w:t>Is Attribute Value subject to the Charset Attribute</w:t>
      </w:r>
    </w:p>
    <w:p w14:paraId="492E4D19" w14:textId="77777777" w:rsidR="00175862" w:rsidRPr="00175862" w:rsidRDefault="00175862" w:rsidP="00175862">
      <w:pPr>
        <w:pStyle w:val="B1"/>
        <w:rPr>
          <w:noProof/>
        </w:rPr>
      </w:pPr>
      <w:r w:rsidRPr="00175862">
        <w:rPr>
          <w:noProof/>
        </w:rPr>
        <w:tab/>
        <w:t>This Attribute is not dependent on charset</w:t>
      </w:r>
    </w:p>
    <w:p w14:paraId="105089FB" w14:textId="77777777" w:rsidR="00175862" w:rsidRPr="00802A44" w:rsidRDefault="00175862" w:rsidP="00175862">
      <w:pPr>
        <w:rPr>
          <w:noProof/>
        </w:rPr>
      </w:pPr>
      <w:r w:rsidRPr="00802A44">
        <w:rPr>
          <w:noProof/>
        </w:rPr>
        <w:t>Purpose of the attribute:</w:t>
      </w:r>
    </w:p>
    <w:p w14:paraId="7CCA2A1D" w14:textId="77777777" w:rsidR="00175862" w:rsidRPr="00175862" w:rsidRDefault="00175862" w:rsidP="00175862">
      <w:pPr>
        <w:pStyle w:val="B1"/>
        <w:rPr>
          <w:noProof/>
        </w:rPr>
      </w:pPr>
      <w:r w:rsidRPr="00175862">
        <w:rPr>
          <w:noProof/>
        </w:rPr>
        <w:tab/>
        <w:t>This attribute is used to indicate which party uses the bootstrap data channel(s)</w:t>
      </w:r>
    </w:p>
    <w:p w14:paraId="72BE82C2" w14:textId="77777777" w:rsidR="00175862" w:rsidRPr="00802A44" w:rsidRDefault="00175862" w:rsidP="00175862">
      <w:pPr>
        <w:rPr>
          <w:noProof/>
        </w:rPr>
      </w:pPr>
      <w:r w:rsidRPr="00802A44">
        <w:rPr>
          <w:noProof/>
        </w:rPr>
        <w:t>Appropriate Attribute Values for this Attribute:</w:t>
      </w:r>
    </w:p>
    <w:p w14:paraId="11AB3FCB" w14:textId="77777777" w:rsidR="00175862" w:rsidRPr="00175862" w:rsidRDefault="00175862" w:rsidP="00175862">
      <w:pPr>
        <w:pStyle w:val="B1"/>
        <w:rPr>
          <w:noProof/>
        </w:rPr>
      </w:pPr>
      <w:r w:rsidRPr="00175862">
        <w:rPr>
          <w:noProof/>
        </w:rPr>
        <w:tab/>
        <w:t>See TS 26.114 clause 6.2.10 and 6.2.12 for ABNF and detailed usage</w:t>
      </w:r>
    </w:p>
    <w:p w14:paraId="71BB1733" w14:textId="77777777" w:rsidR="00175862" w:rsidRPr="00802A44" w:rsidRDefault="00175862" w:rsidP="00175862">
      <w:pPr>
        <w:rPr>
          <w:noProof/>
        </w:rPr>
      </w:pPr>
      <w:r w:rsidRPr="00802A44">
        <w:rPr>
          <w:noProof/>
        </w:rPr>
        <w:t>MUX Category for this Attribute:</w:t>
      </w:r>
    </w:p>
    <w:p w14:paraId="2FA44F70" w14:textId="27BE8EB0" w:rsidR="00175862" w:rsidRPr="00175862" w:rsidRDefault="00175862" w:rsidP="00175862">
      <w:pPr>
        <w:pStyle w:val="B1"/>
        <w:rPr>
          <w:noProof/>
        </w:rPr>
      </w:pPr>
      <w:r w:rsidRPr="00175862">
        <w:rPr>
          <w:noProof/>
        </w:rPr>
        <w:tab/>
        <w:t>SPECIAL</w:t>
      </w:r>
    </w:p>
    <w:p w14:paraId="01E30D24" w14:textId="77777777" w:rsidR="00FC7E52" w:rsidRPr="00567618" w:rsidRDefault="00FC7E52" w:rsidP="00FC7E52">
      <w:pPr>
        <w:pStyle w:val="Heading8"/>
        <w:keepNext w:val="0"/>
        <w:keepLines w:val="0"/>
      </w:pPr>
      <w:r w:rsidRPr="00567618">
        <w:br w:type="page"/>
      </w:r>
      <w:bookmarkStart w:id="7128" w:name="_Toc26369717"/>
      <w:bookmarkStart w:id="7129" w:name="_Toc36227599"/>
      <w:bookmarkStart w:id="7130" w:name="_Toc36228614"/>
      <w:bookmarkStart w:id="7131" w:name="_Toc36229241"/>
      <w:bookmarkStart w:id="7132" w:name="_Toc68847561"/>
      <w:bookmarkStart w:id="7133" w:name="_Toc74611496"/>
      <w:bookmarkStart w:id="7134" w:name="_Toc75566775"/>
      <w:bookmarkStart w:id="7135" w:name="_Toc89790327"/>
      <w:bookmarkStart w:id="7136" w:name="_Toc99466965"/>
      <w:bookmarkStart w:id="7137" w:name="_Toc170383120"/>
      <w:r w:rsidRPr="00567618">
        <w:t xml:space="preserve">Annex N (informative): </w:t>
      </w:r>
      <w:r w:rsidRPr="00567618">
        <w:br/>
        <w:t>Computation of b=AS for Video Codec</w:t>
      </w:r>
      <w:bookmarkEnd w:id="7128"/>
      <w:bookmarkEnd w:id="7129"/>
      <w:bookmarkEnd w:id="7130"/>
      <w:bookmarkEnd w:id="7131"/>
      <w:bookmarkEnd w:id="7132"/>
      <w:bookmarkEnd w:id="7133"/>
      <w:bookmarkEnd w:id="7134"/>
      <w:bookmarkEnd w:id="7135"/>
      <w:bookmarkEnd w:id="7136"/>
      <w:bookmarkEnd w:id="7137"/>
    </w:p>
    <w:p w14:paraId="7E7BCC01" w14:textId="77777777" w:rsidR="00FC7E52" w:rsidRPr="00567618" w:rsidRDefault="00FC7E52" w:rsidP="00FC7E52">
      <w:pPr>
        <w:pStyle w:val="Heading1"/>
        <w:rPr>
          <w:lang w:eastAsia="ko-KR"/>
        </w:rPr>
      </w:pPr>
      <w:bookmarkStart w:id="7138" w:name="_Toc26369718"/>
      <w:bookmarkStart w:id="7139" w:name="_Toc36227600"/>
      <w:bookmarkStart w:id="7140" w:name="_Toc36228615"/>
      <w:bookmarkStart w:id="7141" w:name="_Toc36229242"/>
      <w:bookmarkStart w:id="7142" w:name="_Toc68847562"/>
      <w:bookmarkStart w:id="7143" w:name="_Toc74611497"/>
      <w:bookmarkStart w:id="7144" w:name="_Toc75566776"/>
      <w:bookmarkStart w:id="7145" w:name="_Toc89790328"/>
      <w:bookmarkStart w:id="7146" w:name="_Toc99466966"/>
      <w:bookmarkStart w:id="7147" w:name="_Toc170383121"/>
      <w:r w:rsidRPr="00567618">
        <w:rPr>
          <w:lang w:eastAsia="ko-KR"/>
        </w:rPr>
        <w:t>N.1</w:t>
      </w:r>
      <w:r w:rsidRPr="00567618">
        <w:rPr>
          <w:lang w:eastAsia="ko-KR"/>
        </w:rPr>
        <w:tab/>
        <w:t>General</w:t>
      </w:r>
      <w:bookmarkEnd w:id="7138"/>
      <w:bookmarkEnd w:id="7139"/>
      <w:bookmarkEnd w:id="7140"/>
      <w:bookmarkEnd w:id="7141"/>
      <w:bookmarkEnd w:id="7142"/>
      <w:bookmarkEnd w:id="7143"/>
      <w:bookmarkEnd w:id="7144"/>
      <w:bookmarkEnd w:id="7145"/>
      <w:bookmarkEnd w:id="7146"/>
      <w:bookmarkEnd w:id="7147"/>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7148" w:name="_Toc26369719"/>
      <w:bookmarkStart w:id="7149" w:name="_Toc36227601"/>
      <w:bookmarkStart w:id="7150" w:name="_Toc36228616"/>
      <w:bookmarkStart w:id="7151" w:name="_Toc36229243"/>
      <w:bookmarkStart w:id="7152" w:name="_Toc68847563"/>
      <w:bookmarkStart w:id="7153" w:name="_Toc74611498"/>
      <w:bookmarkStart w:id="7154" w:name="_Toc75566777"/>
      <w:bookmarkStart w:id="7155" w:name="_Toc89790329"/>
      <w:bookmarkStart w:id="7156" w:name="_Toc99466967"/>
      <w:bookmarkStart w:id="7157" w:name="_Toc170383122"/>
      <w:r w:rsidRPr="00567618">
        <w:rPr>
          <w:lang w:eastAsia="ko-KR"/>
        </w:rPr>
        <w:t>N.2</w:t>
      </w:r>
      <w:r w:rsidRPr="00567618">
        <w:rPr>
          <w:lang w:eastAsia="ko-KR"/>
        </w:rPr>
        <w:tab/>
        <w:t>Examples</w:t>
      </w:r>
      <w:bookmarkEnd w:id="7148"/>
      <w:bookmarkEnd w:id="7149"/>
      <w:bookmarkEnd w:id="7150"/>
      <w:bookmarkEnd w:id="7151"/>
      <w:bookmarkEnd w:id="7152"/>
      <w:bookmarkEnd w:id="7153"/>
      <w:bookmarkEnd w:id="7154"/>
      <w:bookmarkEnd w:id="7155"/>
      <w:bookmarkEnd w:id="7156"/>
      <w:bookmarkEnd w:id="7157"/>
    </w:p>
    <w:p w14:paraId="79BF6C9C" w14:textId="77777777" w:rsidR="00FC7E52" w:rsidRPr="00567618" w:rsidRDefault="00FC7E52" w:rsidP="00FC7E52">
      <w:pPr>
        <w:rPr>
          <w:color w:val="000000"/>
          <w:lang w:eastAsia="ko-KR"/>
        </w:rPr>
      </w:pPr>
      <w:bookmarkStart w:id="7158"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7158"/>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7159"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60" w:name="_MCCTEMPBM_CRPT86941670___7" w:colFirst="0" w:colLast="3"/>
            <w:bookmarkEnd w:id="7159"/>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61" w:name="_MCCTEMPBM_CRPT86941671___7" w:colFirst="0" w:colLast="3"/>
            <w:bookmarkEnd w:id="7160"/>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62" w:name="_MCCTEMPBM_CRPT86941672___7" w:colFirst="0" w:colLast="3"/>
            <w:bookmarkEnd w:id="7161"/>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7162"/>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7163" w:name="_Toc26369720"/>
      <w:bookmarkStart w:id="7164" w:name="_Toc36227602"/>
      <w:bookmarkStart w:id="7165" w:name="_Toc36228617"/>
      <w:bookmarkStart w:id="7166" w:name="_Toc36229244"/>
      <w:bookmarkStart w:id="7167" w:name="_Toc68847564"/>
      <w:bookmarkStart w:id="7168" w:name="_Toc74611499"/>
      <w:bookmarkStart w:id="7169" w:name="_Toc75566778"/>
      <w:bookmarkStart w:id="7170" w:name="_Toc89790330"/>
      <w:bookmarkStart w:id="7171" w:name="_Toc99466968"/>
      <w:bookmarkStart w:id="7172" w:name="_Toc170383123"/>
      <w:r w:rsidRPr="00567618">
        <w:t>Annex O (informative):</w:t>
      </w:r>
      <w:r w:rsidRPr="00567618">
        <w:br/>
        <w:t>IANA registration information for RTP Header Extensions</w:t>
      </w:r>
      <w:bookmarkEnd w:id="7163"/>
      <w:bookmarkEnd w:id="7164"/>
      <w:bookmarkEnd w:id="7165"/>
      <w:bookmarkEnd w:id="7166"/>
      <w:bookmarkEnd w:id="7167"/>
      <w:bookmarkEnd w:id="7168"/>
      <w:bookmarkEnd w:id="7169"/>
      <w:bookmarkEnd w:id="7170"/>
      <w:bookmarkEnd w:id="7171"/>
      <w:bookmarkEnd w:id="7172"/>
    </w:p>
    <w:p w14:paraId="11A29F68" w14:textId="77777777" w:rsidR="00FC7E52" w:rsidRPr="00567618" w:rsidRDefault="00FC7E52" w:rsidP="00FC7E52">
      <w:pPr>
        <w:pStyle w:val="Heading1"/>
        <w:rPr>
          <w:szCs w:val="36"/>
        </w:rPr>
      </w:pPr>
      <w:bookmarkStart w:id="7173" w:name="_Toc26369721"/>
      <w:bookmarkStart w:id="7174" w:name="_Toc36227603"/>
      <w:bookmarkStart w:id="7175" w:name="_Toc36228618"/>
      <w:bookmarkStart w:id="7176" w:name="_Toc36229245"/>
      <w:bookmarkStart w:id="7177" w:name="_Toc68847565"/>
      <w:bookmarkStart w:id="7178" w:name="_Toc74611500"/>
      <w:bookmarkStart w:id="7179" w:name="_Toc75566779"/>
      <w:bookmarkStart w:id="7180" w:name="_Toc89790331"/>
      <w:bookmarkStart w:id="7181" w:name="_Toc99466969"/>
      <w:bookmarkStart w:id="7182" w:name="_Toc170383124"/>
      <w:r w:rsidRPr="00567618">
        <w:rPr>
          <w:szCs w:val="36"/>
        </w:rPr>
        <w:t>O.1</w:t>
      </w:r>
      <w:r w:rsidRPr="00567618">
        <w:rPr>
          <w:szCs w:val="36"/>
        </w:rPr>
        <w:tab/>
        <w:t>Introduction</w:t>
      </w:r>
      <w:bookmarkEnd w:id="7173"/>
      <w:bookmarkEnd w:id="7174"/>
      <w:bookmarkEnd w:id="7175"/>
      <w:bookmarkEnd w:id="7176"/>
      <w:bookmarkEnd w:id="7177"/>
      <w:bookmarkEnd w:id="7178"/>
      <w:bookmarkEnd w:id="7179"/>
      <w:bookmarkEnd w:id="7180"/>
      <w:bookmarkEnd w:id="7181"/>
      <w:bookmarkEnd w:id="7182"/>
    </w:p>
    <w:p w14:paraId="26CA049E" w14:textId="77777777" w:rsidR="00FC7E52" w:rsidRPr="00567618" w:rsidRDefault="00FC7E52" w:rsidP="00FC7E52">
      <w:bookmarkStart w:id="7183" w:name="_MCCTEMPBM_CRPT86941673___5"/>
      <w:r w:rsidRPr="00567618">
        <w:t xml:space="preserve">This Annex provides the RTP header extension  registration information that is referenced from the IANA registry at </w:t>
      </w:r>
      <w:hyperlink r:id="rId237"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184" w:name="_Toc26369722"/>
      <w:bookmarkStart w:id="7185" w:name="_Toc36227604"/>
      <w:bookmarkStart w:id="7186" w:name="_Toc36228619"/>
      <w:bookmarkStart w:id="7187" w:name="_Toc36229246"/>
      <w:bookmarkStart w:id="7188" w:name="_Toc68847566"/>
      <w:bookmarkStart w:id="7189" w:name="_Toc74611501"/>
      <w:bookmarkStart w:id="7190" w:name="_Toc75566780"/>
      <w:bookmarkStart w:id="7191" w:name="_Toc89790332"/>
      <w:bookmarkStart w:id="7192" w:name="_Toc99466970"/>
      <w:bookmarkStart w:id="7193" w:name="_Toc170383125"/>
      <w:bookmarkEnd w:id="7183"/>
      <w:r w:rsidRPr="00567618">
        <w:rPr>
          <w:rFonts w:cs="Arial"/>
          <w:szCs w:val="36"/>
        </w:rPr>
        <w:t>O.2</w:t>
      </w:r>
      <w:r w:rsidRPr="00567618">
        <w:rPr>
          <w:rFonts w:cs="Arial"/>
          <w:szCs w:val="36"/>
        </w:rPr>
        <w:tab/>
        <w:t>urn:3gpp:video-orientation</w:t>
      </w:r>
      <w:bookmarkEnd w:id="7184"/>
      <w:bookmarkEnd w:id="7185"/>
      <w:bookmarkEnd w:id="7186"/>
      <w:bookmarkEnd w:id="7187"/>
      <w:bookmarkEnd w:id="7188"/>
      <w:bookmarkEnd w:id="7189"/>
      <w:bookmarkEnd w:id="7190"/>
      <w:bookmarkEnd w:id="7191"/>
      <w:bookmarkEnd w:id="7192"/>
      <w:bookmarkEnd w:id="7193"/>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194"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195" w:name="_Toc26369723"/>
      <w:bookmarkStart w:id="7196" w:name="_Toc36227605"/>
      <w:bookmarkStart w:id="7197" w:name="_Toc36228620"/>
      <w:bookmarkStart w:id="7198" w:name="_Toc36229247"/>
      <w:bookmarkStart w:id="7199" w:name="_Toc68847567"/>
      <w:bookmarkStart w:id="7200" w:name="_Toc74611502"/>
      <w:bookmarkStart w:id="7201" w:name="_Toc75566781"/>
      <w:bookmarkStart w:id="7202" w:name="_Toc89790333"/>
      <w:bookmarkStart w:id="7203" w:name="_Toc99466971"/>
      <w:bookmarkStart w:id="7204" w:name="_Toc170383126"/>
      <w:bookmarkEnd w:id="7194"/>
      <w:r w:rsidRPr="00567618">
        <w:rPr>
          <w:rFonts w:cs="Arial"/>
          <w:szCs w:val="36"/>
        </w:rPr>
        <w:t>O.3</w:t>
      </w:r>
      <w:r w:rsidRPr="00567618">
        <w:rPr>
          <w:rFonts w:cs="Arial"/>
          <w:szCs w:val="36"/>
        </w:rPr>
        <w:tab/>
        <w:t>urn:3gpp:video-orientation:6</w:t>
      </w:r>
      <w:bookmarkEnd w:id="7195"/>
      <w:bookmarkEnd w:id="7196"/>
      <w:bookmarkEnd w:id="7197"/>
      <w:bookmarkEnd w:id="7198"/>
      <w:bookmarkEnd w:id="7199"/>
      <w:bookmarkEnd w:id="7200"/>
      <w:bookmarkEnd w:id="7201"/>
      <w:bookmarkEnd w:id="7202"/>
      <w:bookmarkEnd w:id="7203"/>
      <w:bookmarkEnd w:id="7204"/>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205"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206" w:name="_Toc26369724"/>
      <w:bookmarkStart w:id="7207" w:name="_Toc36227606"/>
      <w:bookmarkStart w:id="7208" w:name="_Toc36228621"/>
      <w:bookmarkStart w:id="7209" w:name="_Toc36229248"/>
      <w:bookmarkStart w:id="7210" w:name="_Toc68847568"/>
      <w:bookmarkStart w:id="7211" w:name="_Toc74611503"/>
      <w:bookmarkStart w:id="7212" w:name="_Toc75566782"/>
      <w:bookmarkStart w:id="7213" w:name="_Toc89790334"/>
      <w:bookmarkStart w:id="7214" w:name="_Toc99466972"/>
      <w:bookmarkStart w:id="7215" w:name="_Toc170383127"/>
      <w:bookmarkEnd w:id="7205"/>
      <w:r w:rsidRPr="00567618">
        <w:rPr>
          <w:rFonts w:cs="Arial"/>
          <w:szCs w:val="36"/>
        </w:rPr>
        <w:t>O.4</w:t>
      </w:r>
      <w:r w:rsidRPr="00567618">
        <w:rPr>
          <w:rFonts w:cs="Arial"/>
          <w:szCs w:val="36"/>
        </w:rPr>
        <w:tab/>
        <w:t>urn:3gpp:roi-sent</w:t>
      </w:r>
      <w:bookmarkEnd w:id="7206"/>
      <w:bookmarkEnd w:id="7207"/>
      <w:bookmarkEnd w:id="7208"/>
      <w:bookmarkEnd w:id="7209"/>
      <w:bookmarkEnd w:id="7210"/>
      <w:bookmarkEnd w:id="7211"/>
      <w:bookmarkEnd w:id="7212"/>
      <w:bookmarkEnd w:id="7213"/>
      <w:bookmarkEnd w:id="7214"/>
      <w:bookmarkEnd w:id="7215"/>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216"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217" w:name="_Toc26369725"/>
      <w:bookmarkStart w:id="7218" w:name="_Toc36227607"/>
      <w:bookmarkStart w:id="7219" w:name="_Toc36228622"/>
      <w:bookmarkStart w:id="7220" w:name="_Toc36229249"/>
      <w:bookmarkStart w:id="7221" w:name="_Toc68847569"/>
      <w:bookmarkStart w:id="7222" w:name="_Toc74611504"/>
      <w:bookmarkStart w:id="7223" w:name="_Toc75566783"/>
      <w:bookmarkStart w:id="7224" w:name="_Toc89790335"/>
      <w:bookmarkStart w:id="7225" w:name="_Toc99466973"/>
      <w:bookmarkStart w:id="7226" w:name="_Toc170383128"/>
      <w:bookmarkEnd w:id="7216"/>
      <w:r w:rsidRPr="00567618">
        <w:rPr>
          <w:rFonts w:cs="Arial"/>
          <w:szCs w:val="36"/>
        </w:rPr>
        <w:t>O.5</w:t>
      </w:r>
      <w:r w:rsidRPr="00567618">
        <w:rPr>
          <w:rFonts w:cs="Arial"/>
          <w:szCs w:val="36"/>
        </w:rPr>
        <w:tab/>
        <w:t>urn:3gpp:predefined-roi-sent</w:t>
      </w:r>
      <w:bookmarkEnd w:id="7217"/>
      <w:bookmarkEnd w:id="7218"/>
      <w:bookmarkEnd w:id="7219"/>
      <w:bookmarkEnd w:id="7220"/>
      <w:bookmarkEnd w:id="7221"/>
      <w:bookmarkEnd w:id="7222"/>
      <w:bookmarkEnd w:id="7223"/>
      <w:bookmarkEnd w:id="7224"/>
      <w:bookmarkEnd w:id="7225"/>
      <w:bookmarkEnd w:id="7226"/>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227"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228" w:name="_Toc99466974"/>
      <w:bookmarkStart w:id="7229" w:name="_MCCTEMPBM_CRPT86941678___2"/>
      <w:bookmarkStart w:id="7230" w:name="_Toc170383129"/>
      <w:bookmarkEnd w:id="7227"/>
      <w:r w:rsidRPr="00567618">
        <w:t>O.6</w:t>
      </w:r>
      <w:r>
        <w:tab/>
      </w:r>
      <w:r w:rsidRPr="00567618">
        <w:t>urn:3gpp:audio-mixing-gain</w:t>
      </w:r>
      <w:bookmarkEnd w:id="7228"/>
      <w:bookmarkEnd w:id="7230"/>
      <w:r w:rsidRPr="00567618">
        <w:t xml:space="preserve"> </w:t>
      </w:r>
    </w:p>
    <w:bookmarkEnd w:id="7229"/>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231" w:name="_Toc26369726"/>
      <w:bookmarkStart w:id="7232" w:name="_Toc36227608"/>
      <w:bookmarkStart w:id="7233" w:name="_Toc36228623"/>
      <w:bookmarkStart w:id="7234" w:name="_Toc36229250"/>
      <w:bookmarkStart w:id="7235" w:name="_Toc68847570"/>
      <w:bookmarkStart w:id="7236" w:name="_Toc74611505"/>
      <w:bookmarkStart w:id="7237" w:name="_Toc75566784"/>
      <w:bookmarkStart w:id="7238" w:name="_Toc89790336"/>
      <w:bookmarkStart w:id="7239" w:name="_Toc99466975"/>
      <w:r w:rsidRPr="006B3286">
        <w:br w:type="page"/>
      </w:r>
    </w:p>
    <w:p w14:paraId="35501801" w14:textId="77777777" w:rsidR="00FC7E52" w:rsidRPr="00567618" w:rsidRDefault="00FC7E52" w:rsidP="00FC7E52">
      <w:pPr>
        <w:pStyle w:val="Heading8"/>
        <w:rPr>
          <w:noProof/>
          <w:lang w:eastAsia="ko-KR"/>
        </w:rPr>
      </w:pPr>
      <w:bookmarkStart w:id="7240" w:name="_Toc170383130"/>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231"/>
      <w:bookmarkEnd w:id="7232"/>
      <w:bookmarkEnd w:id="7233"/>
      <w:bookmarkEnd w:id="7234"/>
      <w:bookmarkEnd w:id="7235"/>
      <w:bookmarkEnd w:id="7236"/>
      <w:bookmarkEnd w:id="7237"/>
      <w:bookmarkEnd w:id="7238"/>
      <w:bookmarkEnd w:id="7239"/>
      <w:bookmarkEnd w:id="7240"/>
    </w:p>
    <w:p w14:paraId="5CB5BDD2" w14:textId="77777777" w:rsidR="00FC7E52" w:rsidRPr="00567618" w:rsidRDefault="00FC7E52" w:rsidP="00FC7E52">
      <w:pPr>
        <w:pStyle w:val="Heading1"/>
        <w:rPr>
          <w:lang w:eastAsia="ko-KR"/>
        </w:rPr>
      </w:pPr>
      <w:bookmarkStart w:id="7241" w:name="_Toc26369727"/>
      <w:bookmarkStart w:id="7242" w:name="_Toc36227609"/>
      <w:bookmarkStart w:id="7243" w:name="_Toc36228624"/>
      <w:bookmarkStart w:id="7244" w:name="_Toc36229251"/>
      <w:bookmarkStart w:id="7245" w:name="_Toc68847571"/>
      <w:bookmarkStart w:id="7246" w:name="_Toc74611506"/>
      <w:bookmarkStart w:id="7247" w:name="_Toc75566785"/>
      <w:bookmarkStart w:id="7248" w:name="_Toc89790337"/>
      <w:bookmarkStart w:id="7249" w:name="_Toc99466976"/>
      <w:bookmarkStart w:id="7250" w:name="_Toc170383131"/>
      <w:r w:rsidRPr="00567618">
        <w:rPr>
          <w:lang w:eastAsia="ko-KR"/>
        </w:rPr>
        <w:t>P.1</w:t>
      </w:r>
      <w:r w:rsidRPr="00567618">
        <w:rPr>
          <w:lang w:eastAsia="ko-KR"/>
        </w:rPr>
        <w:tab/>
        <w:t>General</w:t>
      </w:r>
      <w:bookmarkEnd w:id="7241"/>
      <w:bookmarkEnd w:id="7242"/>
      <w:bookmarkEnd w:id="7243"/>
      <w:bookmarkEnd w:id="7244"/>
      <w:bookmarkEnd w:id="7245"/>
      <w:bookmarkEnd w:id="7246"/>
      <w:bookmarkEnd w:id="7247"/>
      <w:bookmarkEnd w:id="7248"/>
      <w:bookmarkEnd w:id="7249"/>
      <w:bookmarkEnd w:id="7250"/>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251" w:name="_Toc26369728"/>
      <w:bookmarkStart w:id="7252" w:name="_Toc36227610"/>
      <w:bookmarkStart w:id="7253" w:name="_Toc36228625"/>
      <w:bookmarkStart w:id="7254" w:name="_Toc36229252"/>
      <w:bookmarkStart w:id="7255" w:name="_Toc68847572"/>
      <w:bookmarkStart w:id="7256" w:name="_Toc74611507"/>
      <w:bookmarkStart w:id="7257" w:name="_Toc75566786"/>
      <w:bookmarkStart w:id="7258" w:name="_Toc89790338"/>
      <w:bookmarkStart w:id="7259" w:name="_Toc99466977"/>
      <w:bookmarkStart w:id="7260" w:name="_Toc170383132"/>
      <w:r w:rsidRPr="00567618">
        <w:rPr>
          <w:lang w:eastAsia="ko-KR"/>
        </w:rPr>
        <w:t>P.2</w:t>
      </w:r>
      <w:r w:rsidRPr="00567618">
        <w:rPr>
          <w:lang w:eastAsia="ko-KR"/>
        </w:rPr>
        <w:tab/>
        <w:t>Video error recovery</w:t>
      </w:r>
      <w:bookmarkEnd w:id="7251"/>
      <w:bookmarkEnd w:id="7252"/>
      <w:bookmarkEnd w:id="7253"/>
      <w:bookmarkEnd w:id="7254"/>
      <w:bookmarkEnd w:id="7255"/>
      <w:bookmarkEnd w:id="7256"/>
      <w:bookmarkEnd w:id="7257"/>
      <w:bookmarkEnd w:id="7258"/>
      <w:bookmarkEnd w:id="7259"/>
      <w:bookmarkEnd w:id="7260"/>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8" type="#_x0000_t75" style="width:481.5pt;height:201pt" o:ole="">
            <v:imagedata r:id="rId238" o:title=""/>
          </v:shape>
          <o:OLEObject Type="Embed" ProgID="Word.Picture.8" ShapeID="_x0000_i1138" DrawAspect="Content" ObjectID="_1780997284" r:id="rId239"/>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261" w:name="_MON_1716906178"/>
    <w:bookmarkEnd w:id="7261"/>
    <w:p w14:paraId="59BD15B9" w14:textId="77777777" w:rsidR="00FC7E52" w:rsidRDefault="00FC7E52" w:rsidP="00FC7E52">
      <w:pPr>
        <w:pStyle w:val="TH"/>
      </w:pPr>
      <w:r>
        <w:object w:dxaOrig="9622" w:dyaOrig="4153" w14:anchorId="6D3D8F5F">
          <v:shape id="_x0000_i1139" type="#_x0000_t75" style="width:480pt;height:206pt" o:ole="">
            <v:imagedata r:id="rId240" o:title=""/>
          </v:shape>
          <o:OLEObject Type="Embed" ProgID="Word.Picture.8" ShapeID="_x0000_i1139" DrawAspect="Content" ObjectID="_1780997285" r:id="rId241"/>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262" w:name="_MON_1716906211"/>
    <w:bookmarkEnd w:id="7262"/>
    <w:p w14:paraId="59280AAB" w14:textId="77777777" w:rsidR="00FC7E52" w:rsidRDefault="00FC7E52" w:rsidP="00FC7E52">
      <w:pPr>
        <w:pStyle w:val="TH"/>
      </w:pPr>
      <w:r>
        <w:object w:dxaOrig="9633" w:dyaOrig="4447" w14:anchorId="6DB22320">
          <v:shape id="_x0000_i1140" type="#_x0000_t75" style="width:480.5pt;height:221pt" o:ole="">
            <v:imagedata r:id="rId242" o:title=""/>
          </v:shape>
          <o:OLEObject Type="Embed" ProgID="Word.Picture.8" ShapeID="_x0000_i1140" DrawAspect="Content" ObjectID="_1780997286" r:id="rId243"/>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263" w:name="_Toc26369729"/>
      <w:bookmarkStart w:id="7264" w:name="_Toc36227611"/>
      <w:bookmarkStart w:id="7265" w:name="_Toc36228626"/>
      <w:bookmarkStart w:id="7266" w:name="_Toc36229253"/>
      <w:bookmarkStart w:id="7267" w:name="_Toc68847573"/>
      <w:bookmarkStart w:id="7268" w:name="_Toc74611508"/>
      <w:bookmarkStart w:id="7269" w:name="_Toc75566787"/>
      <w:bookmarkStart w:id="7270" w:name="_Toc89790339"/>
      <w:bookmarkStart w:id="7271" w:name="_Toc99466978"/>
      <w:bookmarkStart w:id="7272" w:name="_Toc170383133"/>
      <w:r w:rsidRPr="00567618">
        <w:rPr>
          <w:lang w:eastAsia="ko-KR"/>
        </w:rPr>
        <w:t>P.3</w:t>
      </w:r>
      <w:r w:rsidRPr="00567618">
        <w:rPr>
          <w:lang w:eastAsia="ko-KR"/>
        </w:rPr>
        <w:tab/>
        <w:t>RTP Retransmission</w:t>
      </w:r>
      <w:bookmarkEnd w:id="7263"/>
      <w:bookmarkEnd w:id="7264"/>
      <w:bookmarkEnd w:id="7265"/>
      <w:bookmarkEnd w:id="7266"/>
      <w:bookmarkEnd w:id="7267"/>
      <w:bookmarkEnd w:id="7268"/>
      <w:bookmarkEnd w:id="7269"/>
      <w:bookmarkEnd w:id="7270"/>
      <w:bookmarkEnd w:id="7271"/>
      <w:bookmarkEnd w:id="7272"/>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41" type="#_x0000_t75" style="width:480.5pt;height:303pt" o:ole="">
            <v:imagedata r:id="rId244" o:title=""/>
          </v:shape>
          <o:OLEObject Type="Embed" ProgID="Visio.Drawing.11" ShapeID="_x0000_i1141" DrawAspect="Content" ObjectID="_1780997287" r:id="rId245"/>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273" w:name="_Toc26369730"/>
      <w:bookmarkStart w:id="7274" w:name="_Toc36227612"/>
      <w:bookmarkStart w:id="7275" w:name="_Toc36228627"/>
      <w:bookmarkStart w:id="7276" w:name="_Toc36229254"/>
      <w:bookmarkStart w:id="7277" w:name="_Toc68847574"/>
      <w:bookmarkStart w:id="7278" w:name="_Toc74611509"/>
      <w:bookmarkStart w:id="7279" w:name="_Toc75566788"/>
      <w:bookmarkStart w:id="7280" w:name="_Toc89790340"/>
      <w:bookmarkStart w:id="7281" w:name="_Toc99466979"/>
      <w:bookmarkStart w:id="7282" w:name="_Toc170383134"/>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273"/>
      <w:bookmarkEnd w:id="7274"/>
      <w:bookmarkEnd w:id="7275"/>
      <w:bookmarkEnd w:id="7276"/>
      <w:bookmarkEnd w:id="7277"/>
      <w:bookmarkEnd w:id="7278"/>
      <w:bookmarkEnd w:id="7279"/>
      <w:bookmarkEnd w:id="7280"/>
      <w:bookmarkEnd w:id="7281"/>
      <w:bookmarkEnd w:id="7282"/>
    </w:p>
    <w:p w14:paraId="73A2FCF3" w14:textId="77777777" w:rsidR="00FC7E52" w:rsidRPr="00567618" w:rsidRDefault="00FC7E52" w:rsidP="00FC7E52">
      <w:pPr>
        <w:pStyle w:val="Heading1"/>
        <w:rPr>
          <w:lang w:eastAsia="ko-KR"/>
        </w:rPr>
      </w:pPr>
      <w:bookmarkStart w:id="7283" w:name="_Toc26369731"/>
      <w:bookmarkStart w:id="7284" w:name="_Toc36227613"/>
      <w:bookmarkStart w:id="7285" w:name="_Toc36228628"/>
      <w:bookmarkStart w:id="7286" w:name="_Toc36229255"/>
      <w:bookmarkStart w:id="7287" w:name="_Toc68847575"/>
      <w:bookmarkStart w:id="7288" w:name="_Toc74611510"/>
      <w:bookmarkStart w:id="7289" w:name="_Toc75566789"/>
      <w:bookmarkStart w:id="7290" w:name="_Toc89790341"/>
      <w:bookmarkStart w:id="7291" w:name="_Toc99466980"/>
      <w:bookmarkStart w:id="7292" w:name="_Toc170383135"/>
      <w:r w:rsidRPr="00567618">
        <w:rPr>
          <w:lang w:eastAsia="ko-KR"/>
        </w:rPr>
        <w:t>Q.1</w:t>
      </w:r>
      <w:r w:rsidRPr="00567618">
        <w:rPr>
          <w:lang w:eastAsia="ko-KR"/>
        </w:rPr>
        <w:tab/>
        <w:t>General</w:t>
      </w:r>
      <w:bookmarkEnd w:id="7283"/>
      <w:bookmarkEnd w:id="7284"/>
      <w:bookmarkEnd w:id="7285"/>
      <w:bookmarkEnd w:id="7286"/>
      <w:bookmarkEnd w:id="7287"/>
      <w:bookmarkEnd w:id="7288"/>
      <w:bookmarkEnd w:id="7289"/>
      <w:bookmarkEnd w:id="7290"/>
      <w:bookmarkEnd w:id="7291"/>
      <w:bookmarkEnd w:id="7292"/>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293" w:name="_Toc26369732"/>
      <w:bookmarkStart w:id="7294" w:name="_Toc36227614"/>
      <w:bookmarkStart w:id="7295" w:name="_Toc36228629"/>
      <w:bookmarkStart w:id="7296" w:name="_Toc36229256"/>
      <w:bookmarkStart w:id="7297" w:name="_Toc68847576"/>
      <w:bookmarkStart w:id="7298" w:name="_Toc74611511"/>
      <w:bookmarkStart w:id="7299" w:name="_Toc75566790"/>
      <w:bookmarkStart w:id="7300" w:name="_Toc89790342"/>
      <w:bookmarkStart w:id="7301" w:name="_Toc99466981"/>
      <w:bookmarkStart w:id="7302" w:name="_Toc170383136"/>
      <w:r w:rsidRPr="00567618">
        <w:rPr>
          <w:lang w:eastAsia="ko-KR"/>
        </w:rPr>
        <w:t>Q.2</w:t>
      </w:r>
      <w:r w:rsidRPr="00567618">
        <w:rPr>
          <w:lang w:eastAsia="ko-KR"/>
        </w:rPr>
        <w:tab/>
        <w:t>Procedure for computing the bandwidth</w:t>
      </w:r>
      <w:bookmarkEnd w:id="7293"/>
      <w:bookmarkEnd w:id="7294"/>
      <w:bookmarkEnd w:id="7295"/>
      <w:bookmarkEnd w:id="7296"/>
      <w:bookmarkEnd w:id="7297"/>
      <w:bookmarkEnd w:id="7298"/>
      <w:bookmarkEnd w:id="7299"/>
      <w:bookmarkEnd w:id="7300"/>
      <w:bookmarkEnd w:id="7301"/>
      <w:bookmarkEnd w:id="7302"/>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303" w:name="_Toc26369733"/>
      <w:bookmarkStart w:id="7304" w:name="_Toc36227615"/>
      <w:bookmarkStart w:id="7305" w:name="_Toc36228630"/>
      <w:bookmarkStart w:id="7306" w:name="_Toc36229257"/>
      <w:bookmarkStart w:id="7307" w:name="_Toc68847577"/>
      <w:bookmarkStart w:id="7308" w:name="_Toc74611512"/>
      <w:bookmarkStart w:id="7309" w:name="_Toc75566791"/>
      <w:bookmarkStart w:id="7310" w:name="_Toc89790343"/>
      <w:bookmarkStart w:id="7311" w:name="_Toc99466982"/>
      <w:bookmarkStart w:id="7312" w:name="_Toc170383137"/>
      <w:r w:rsidRPr="00567618">
        <w:rPr>
          <w:lang w:eastAsia="ko-KR"/>
        </w:rPr>
        <w:t>Q.3</w:t>
      </w:r>
      <w:r w:rsidRPr="00567618">
        <w:rPr>
          <w:lang w:eastAsia="ko-KR"/>
        </w:rPr>
        <w:tab/>
        <w:t>Computation of RTP payload size</w:t>
      </w:r>
      <w:bookmarkEnd w:id="7303"/>
      <w:bookmarkEnd w:id="7304"/>
      <w:bookmarkEnd w:id="7305"/>
      <w:bookmarkEnd w:id="7306"/>
      <w:bookmarkEnd w:id="7307"/>
      <w:bookmarkEnd w:id="7308"/>
      <w:bookmarkEnd w:id="7309"/>
      <w:bookmarkEnd w:id="7310"/>
      <w:bookmarkEnd w:id="7311"/>
      <w:bookmarkEnd w:id="7312"/>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313" w:name="_Toc26369734"/>
      <w:bookmarkStart w:id="7314" w:name="_Toc36227616"/>
      <w:bookmarkStart w:id="7315" w:name="_Toc36228631"/>
      <w:bookmarkStart w:id="7316" w:name="_Toc36229258"/>
      <w:bookmarkStart w:id="7317" w:name="_Toc68847578"/>
      <w:bookmarkStart w:id="7318" w:name="_Toc74611513"/>
      <w:bookmarkStart w:id="7319" w:name="_Toc75566792"/>
      <w:bookmarkStart w:id="7320" w:name="_Toc89790344"/>
      <w:bookmarkStart w:id="7321" w:name="_Toc99466983"/>
      <w:bookmarkStart w:id="7322" w:name="_Toc170383138"/>
      <w:r w:rsidRPr="00567618">
        <w:rPr>
          <w:lang w:eastAsia="ko-KR"/>
        </w:rPr>
        <w:t>Q.4</w:t>
      </w:r>
      <w:r w:rsidRPr="00567618">
        <w:rPr>
          <w:lang w:eastAsia="ko-KR"/>
        </w:rPr>
        <w:tab/>
        <w:t>Detailed computation</w:t>
      </w:r>
      <w:bookmarkEnd w:id="7313"/>
      <w:bookmarkEnd w:id="7314"/>
      <w:bookmarkEnd w:id="7315"/>
      <w:bookmarkEnd w:id="7316"/>
      <w:bookmarkEnd w:id="7317"/>
      <w:bookmarkEnd w:id="7318"/>
      <w:bookmarkEnd w:id="7319"/>
      <w:bookmarkEnd w:id="7320"/>
      <w:bookmarkEnd w:id="7321"/>
      <w:bookmarkEnd w:id="7322"/>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323"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323"/>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324"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325" w:name="_MCCTEMPBM_CRPT86941681___4" w:colFirst="1" w:colLast="10"/>
            <w:bookmarkEnd w:id="7324"/>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326" w:name="_MCCTEMPBM_CRPT86941682___4" w:colFirst="1" w:colLast="10"/>
            <w:bookmarkEnd w:id="7325"/>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326"/>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327"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328" w:name="_MCCTEMPBM_CRPT86941684___7"/>
            <w:bookmarkStart w:id="7329" w:name="_MCCTEMPBM_CRPT86941685___4" w:colFirst="1" w:colLast="10"/>
            <w:bookmarkEnd w:id="7327"/>
            <w:r w:rsidRPr="00567618">
              <w:rPr>
                <w:rFonts w:ascii="Arial" w:hAnsi="Arial" w:cs="Arial"/>
                <w:color w:val="000000"/>
                <w:sz w:val="18"/>
                <w:szCs w:val="18"/>
                <w:lang w:eastAsia="ko-KR"/>
              </w:rPr>
              <w:t>Bits per speech frame</w:t>
            </w:r>
            <w:bookmarkEnd w:id="7328"/>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330" w:name="_MCCTEMPBM_CRPT86941686___7"/>
            <w:bookmarkStart w:id="7331" w:name="_MCCTEMPBM_CRPT86941687___4" w:colFirst="1" w:colLast="10"/>
            <w:bookmarkEnd w:id="7329"/>
            <w:r w:rsidRPr="00567618">
              <w:rPr>
                <w:rFonts w:ascii="Arial" w:hAnsi="Arial" w:cs="Arial"/>
                <w:color w:val="000000"/>
                <w:sz w:val="18"/>
                <w:szCs w:val="18"/>
                <w:lang w:eastAsia="ko-KR"/>
              </w:rPr>
              <w:t>Speech frame size (bytes)</w:t>
            </w:r>
            <w:bookmarkEnd w:id="7330"/>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332" w:name="_MCCTEMPBM_CRPT86941688___7"/>
            <w:bookmarkStart w:id="7333" w:name="_MCCTEMPBM_CRPT86941689___4" w:colFirst="1" w:colLast="10"/>
            <w:bookmarkEnd w:id="7331"/>
            <w:r w:rsidRPr="00567618">
              <w:rPr>
                <w:rFonts w:ascii="Arial" w:hAnsi="Arial" w:cs="Arial"/>
                <w:color w:val="000000"/>
                <w:sz w:val="18"/>
                <w:szCs w:val="18"/>
                <w:lang w:eastAsia="ko-KR"/>
              </w:rPr>
              <w:t>CMR and ToC (bits)</w:t>
            </w:r>
            <w:bookmarkEnd w:id="7332"/>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334" w:name="_MCCTEMPBM_CRPT86941690___7"/>
            <w:bookmarkStart w:id="7335" w:name="_MCCTEMPBM_CRPT86941691___4" w:colFirst="1" w:colLast="10"/>
            <w:bookmarkEnd w:id="7333"/>
            <w:r w:rsidRPr="00567618">
              <w:rPr>
                <w:rFonts w:ascii="Arial" w:hAnsi="Arial" w:cs="Arial"/>
                <w:color w:val="000000"/>
                <w:sz w:val="18"/>
                <w:szCs w:val="18"/>
                <w:lang w:eastAsia="ko-KR"/>
              </w:rPr>
              <w:t>RTP payload (bits)</w:t>
            </w:r>
            <w:bookmarkEnd w:id="7334"/>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336" w:name="_MCCTEMPBM_CRPT86941692___7"/>
            <w:bookmarkStart w:id="7337" w:name="_MCCTEMPBM_CRPT86941693___4" w:colFirst="1" w:colLast="10"/>
            <w:bookmarkEnd w:id="7335"/>
            <w:r w:rsidRPr="00567618">
              <w:rPr>
                <w:rFonts w:ascii="Arial" w:hAnsi="Arial" w:cs="Arial"/>
                <w:color w:val="000000"/>
                <w:sz w:val="18"/>
                <w:szCs w:val="18"/>
                <w:lang w:eastAsia="ko-KR"/>
              </w:rPr>
              <w:t>RTP header (bits)</w:t>
            </w:r>
            <w:bookmarkEnd w:id="7336"/>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338" w:name="_MCCTEMPBM_CRPT86941694___7"/>
            <w:bookmarkStart w:id="7339" w:name="_MCCTEMPBM_CRPT86941695___4" w:colFirst="1" w:colLast="10"/>
            <w:bookmarkEnd w:id="7337"/>
            <w:r w:rsidRPr="00567618">
              <w:rPr>
                <w:rFonts w:ascii="Arial" w:hAnsi="Arial" w:cs="Arial"/>
                <w:color w:val="000000"/>
                <w:sz w:val="18"/>
                <w:szCs w:val="18"/>
                <w:lang w:eastAsia="ko-KR"/>
              </w:rPr>
              <w:t>UDP header (bits)</w:t>
            </w:r>
            <w:bookmarkEnd w:id="7338"/>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340" w:name="_MCCTEMPBM_CRPT86941696___7"/>
            <w:bookmarkStart w:id="7341" w:name="_MCCTEMPBM_CRPT86941697___4" w:colFirst="1" w:colLast="10"/>
            <w:bookmarkEnd w:id="7339"/>
            <w:r w:rsidRPr="00567618">
              <w:rPr>
                <w:rFonts w:ascii="Arial" w:hAnsi="Arial" w:cs="Arial"/>
                <w:color w:val="000000"/>
                <w:sz w:val="18"/>
                <w:szCs w:val="18"/>
                <w:lang w:eastAsia="ko-KR"/>
              </w:rPr>
              <w:t>IPv4 header (bits)</w:t>
            </w:r>
            <w:bookmarkEnd w:id="7340"/>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342" w:name="_MCCTEMPBM_CRPT86941698___7"/>
            <w:bookmarkStart w:id="7343" w:name="_MCCTEMPBM_CRPT86941699___4" w:colFirst="1" w:colLast="10"/>
            <w:bookmarkEnd w:id="7341"/>
            <w:r w:rsidRPr="00567618">
              <w:rPr>
                <w:rFonts w:ascii="Arial" w:hAnsi="Arial" w:cs="Arial"/>
                <w:color w:val="000000"/>
                <w:sz w:val="18"/>
                <w:szCs w:val="18"/>
                <w:lang w:eastAsia="ko-KR"/>
              </w:rPr>
              <w:t>Total bits per 20 ms</w:t>
            </w:r>
            <w:bookmarkEnd w:id="7342"/>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344" w:name="_MCCTEMPBM_CRPT86941700___7"/>
            <w:bookmarkStart w:id="7345" w:name="_MCCTEMPBM_CRPT86941701___4" w:colFirst="1" w:colLast="10"/>
            <w:bookmarkEnd w:id="7343"/>
            <w:r w:rsidRPr="00567618">
              <w:rPr>
                <w:rFonts w:ascii="Arial" w:hAnsi="Arial" w:cs="Arial"/>
                <w:color w:val="000000"/>
                <w:sz w:val="18"/>
                <w:szCs w:val="18"/>
                <w:lang w:eastAsia="ko-KR"/>
              </w:rPr>
              <w:t>Total bit-rate (kbps)</w:t>
            </w:r>
            <w:bookmarkEnd w:id="7344"/>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346" w:name="_MCCTEMPBM_CRPT86941702___7"/>
            <w:bookmarkStart w:id="7347" w:name="_MCCTEMPBM_CRPT86941703___4" w:colFirst="1" w:colLast="10"/>
            <w:bookmarkEnd w:id="7345"/>
            <w:r w:rsidRPr="00567618">
              <w:rPr>
                <w:rFonts w:ascii="Arial" w:hAnsi="Arial" w:cs="Arial"/>
                <w:color w:val="000000"/>
                <w:sz w:val="18"/>
                <w:szCs w:val="18"/>
                <w:lang w:eastAsia="ko-KR"/>
              </w:rPr>
              <w:t>AS (kbps)</w:t>
            </w:r>
            <w:bookmarkEnd w:id="7346"/>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347"/>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348"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349" w:name="_MCCTEMPBM_CRPT86941705___7"/>
            <w:bookmarkStart w:id="7350" w:name="_MCCTEMPBM_CRPT86941706___4" w:colFirst="1" w:colLast="10"/>
            <w:bookmarkEnd w:id="7348"/>
            <w:r w:rsidRPr="00567618">
              <w:rPr>
                <w:rFonts w:ascii="Arial" w:hAnsi="Arial" w:cs="Arial"/>
                <w:color w:val="000000"/>
                <w:sz w:val="18"/>
                <w:szCs w:val="18"/>
                <w:lang w:eastAsia="ko-KR"/>
              </w:rPr>
              <w:t>Bits per speech frame</w:t>
            </w:r>
            <w:bookmarkEnd w:id="7349"/>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351" w:name="_MCCTEMPBM_CRPT86941707___7"/>
            <w:bookmarkStart w:id="7352" w:name="_MCCTEMPBM_CRPT86941708___4" w:colFirst="1" w:colLast="10"/>
            <w:bookmarkEnd w:id="7350"/>
            <w:r w:rsidRPr="00567618">
              <w:rPr>
                <w:rFonts w:ascii="Arial" w:hAnsi="Arial" w:cs="Arial"/>
                <w:color w:val="000000"/>
                <w:sz w:val="18"/>
                <w:szCs w:val="18"/>
                <w:lang w:eastAsia="ko-KR"/>
              </w:rPr>
              <w:t>Speech frame size (bytes)</w:t>
            </w:r>
            <w:bookmarkEnd w:id="7351"/>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353" w:name="_MCCTEMPBM_CRPT86941709___7"/>
            <w:bookmarkStart w:id="7354" w:name="_MCCTEMPBM_CRPT86941710___4" w:colFirst="1" w:colLast="10"/>
            <w:bookmarkEnd w:id="7352"/>
            <w:r w:rsidRPr="00567618">
              <w:rPr>
                <w:rFonts w:ascii="Arial" w:hAnsi="Arial" w:cs="Arial"/>
                <w:color w:val="000000"/>
                <w:sz w:val="18"/>
                <w:szCs w:val="18"/>
                <w:lang w:eastAsia="ko-KR"/>
              </w:rPr>
              <w:t>CMR and ToC (bits)</w:t>
            </w:r>
            <w:bookmarkEnd w:id="7353"/>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355" w:name="_MCCTEMPBM_CRPT86941711___7"/>
            <w:bookmarkStart w:id="7356" w:name="_MCCTEMPBM_CRPT86941712___4" w:colFirst="1" w:colLast="10"/>
            <w:bookmarkEnd w:id="7354"/>
            <w:r w:rsidRPr="00567618">
              <w:rPr>
                <w:rFonts w:ascii="Arial" w:hAnsi="Arial" w:cs="Arial"/>
                <w:color w:val="000000"/>
                <w:sz w:val="18"/>
                <w:szCs w:val="18"/>
                <w:lang w:eastAsia="ko-KR"/>
              </w:rPr>
              <w:t>RTP payload (bits)</w:t>
            </w:r>
            <w:bookmarkEnd w:id="7355"/>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357" w:name="_MCCTEMPBM_CRPT86941713___7"/>
            <w:bookmarkStart w:id="7358" w:name="_MCCTEMPBM_CRPT86941714___4" w:colFirst="1" w:colLast="10"/>
            <w:bookmarkEnd w:id="7356"/>
            <w:r w:rsidRPr="00567618">
              <w:rPr>
                <w:rFonts w:ascii="Arial" w:hAnsi="Arial" w:cs="Arial"/>
                <w:color w:val="000000"/>
                <w:sz w:val="18"/>
                <w:szCs w:val="18"/>
                <w:lang w:eastAsia="ko-KR"/>
              </w:rPr>
              <w:t>RTP header (bits)</w:t>
            </w:r>
            <w:bookmarkEnd w:id="7357"/>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359" w:name="_MCCTEMPBM_CRPT86941715___7"/>
            <w:bookmarkStart w:id="7360" w:name="_MCCTEMPBM_CRPT86941716___4" w:colFirst="1" w:colLast="10"/>
            <w:bookmarkEnd w:id="7358"/>
            <w:r w:rsidRPr="00567618">
              <w:rPr>
                <w:rFonts w:ascii="Arial" w:hAnsi="Arial" w:cs="Arial"/>
                <w:color w:val="000000"/>
                <w:sz w:val="18"/>
                <w:szCs w:val="18"/>
                <w:lang w:eastAsia="ko-KR"/>
              </w:rPr>
              <w:t>UDP header (bits)</w:t>
            </w:r>
            <w:bookmarkEnd w:id="7359"/>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361" w:name="_MCCTEMPBM_CRPT86941717___7"/>
            <w:bookmarkStart w:id="7362" w:name="_MCCTEMPBM_CRPT86941718___4" w:colFirst="1" w:colLast="10"/>
            <w:bookmarkEnd w:id="7360"/>
            <w:r w:rsidRPr="00567618">
              <w:rPr>
                <w:rFonts w:ascii="Arial" w:hAnsi="Arial" w:cs="Arial"/>
                <w:color w:val="000000"/>
                <w:sz w:val="18"/>
                <w:szCs w:val="18"/>
                <w:lang w:eastAsia="ko-KR"/>
              </w:rPr>
              <w:t>IPv6 header (bits)</w:t>
            </w:r>
            <w:bookmarkEnd w:id="7361"/>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363" w:name="_MCCTEMPBM_CRPT86941719___7"/>
            <w:bookmarkStart w:id="7364" w:name="_MCCTEMPBM_CRPT86941720___4" w:colFirst="1" w:colLast="10"/>
            <w:bookmarkEnd w:id="7362"/>
            <w:r w:rsidRPr="00567618">
              <w:rPr>
                <w:rFonts w:ascii="Arial" w:hAnsi="Arial" w:cs="Arial"/>
                <w:color w:val="000000"/>
                <w:sz w:val="18"/>
                <w:szCs w:val="18"/>
                <w:lang w:eastAsia="ko-KR"/>
              </w:rPr>
              <w:t>Total bits per 20 ms</w:t>
            </w:r>
            <w:bookmarkEnd w:id="7363"/>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365" w:name="_MCCTEMPBM_CRPT86941721___7"/>
            <w:bookmarkStart w:id="7366" w:name="_MCCTEMPBM_CRPT86941722___4" w:colFirst="1" w:colLast="10"/>
            <w:bookmarkEnd w:id="7364"/>
            <w:r w:rsidRPr="00567618">
              <w:rPr>
                <w:rFonts w:ascii="Arial" w:hAnsi="Arial" w:cs="Arial"/>
                <w:color w:val="000000"/>
                <w:sz w:val="18"/>
                <w:szCs w:val="18"/>
                <w:lang w:eastAsia="ko-KR"/>
              </w:rPr>
              <w:t>Total bit-rate (kbps)</w:t>
            </w:r>
            <w:bookmarkEnd w:id="7365"/>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367" w:name="_MCCTEMPBM_CRPT86941723___7"/>
            <w:bookmarkStart w:id="7368" w:name="_MCCTEMPBM_CRPT86941724___4" w:colFirst="1" w:colLast="10"/>
            <w:bookmarkEnd w:id="7366"/>
            <w:r w:rsidRPr="00567618">
              <w:rPr>
                <w:rFonts w:ascii="Arial" w:hAnsi="Arial" w:cs="Arial"/>
                <w:color w:val="000000"/>
                <w:sz w:val="18"/>
                <w:szCs w:val="18"/>
                <w:lang w:eastAsia="ko-KR"/>
              </w:rPr>
              <w:t>AS (kbps)</w:t>
            </w:r>
            <w:bookmarkEnd w:id="7367"/>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368"/>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369" w:name="_Toc26369735"/>
      <w:bookmarkStart w:id="7370" w:name="_Toc36227617"/>
      <w:bookmarkStart w:id="7371" w:name="_Toc36228632"/>
      <w:bookmarkStart w:id="7372" w:name="_Toc36229259"/>
      <w:bookmarkStart w:id="7373" w:name="_Toc68847579"/>
      <w:bookmarkStart w:id="7374" w:name="_Toc74611514"/>
      <w:bookmarkStart w:id="7375" w:name="_Toc75566793"/>
      <w:bookmarkStart w:id="7376" w:name="_Toc89790345"/>
      <w:bookmarkStart w:id="7377" w:name="_Toc99466984"/>
      <w:bookmarkStart w:id="7378" w:name="_Toc170383139"/>
      <w:r w:rsidRPr="00567618">
        <w:t>Annex R (informative):</w:t>
      </w:r>
      <w:r w:rsidRPr="00567618">
        <w:br/>
        <w:t>IANA registration information for RTCP Feedback Message Types</w:t>
      </w:r>
      <w:bookmarkEnd w:id="7369"/>
      <w:bookmarkEnd w:id="7370"/>
      <w:bookmarkEnd w:id="7371"/>
      <w:bookmarkEnd w:id="7372"/>
      <w:bookmarkEnd w:id="7373"/>
      <w:bookmarkEnd w:id="7374"/>
      <w:bookmarkEnd w:id="7375"/>
      <w:bookmarkEnd w:id="7376"/>
      <w:bookmarkEnd w:id="7377"/>
      <w:bookmarkEnd w:id="7378"/>
    </w:p>
    <w:p w14:paraId="56A693B7" w14:textId="77777777" w:rsidR="00FC7E52" w:rsidRPr="00567618" w:rsidRDefault="00FC7E52" w:rsidP="00FC7E52">
      <w:pPr>
        <w:pStyle w:val="Heading1"/>
        <w:rPr>
          <w:rFonts w:cs="Arial"/>
          <w:szCs w:val="36"/>
        </w:rPr>
      </w:pPr>
      <w:bookmarkStart w:id="7379" w:name="_Toc26369736"/>
      <w:bookmarkStart w:id="7380" w:name="_Toc36227618"/>
      <w:bookmarkStart w:id="7381" w:name="_Toc36228633"/>
      <w:bookmarkStart w:id="7382" w:name="_Toc36229260"/>
      <w:bookmarkStart w:id="7383" w:name="_Toc68847580"/>
      <w:bookmarkStart w:id="7384" w:name="_Toc74611515"/>
      <w:bookmarkStart w:id="7385" w:name="_Toc75566794"/>
      <w:bookmarkStart w:id="7386" w:name="_Toc89790346"/>
      <w:bookmarkStart w:id="7387" w:name="_Toc99466985"/>
      <w:bookmarkStart w:id="7388" w:name="_Toc170383140"/>
      <w:r w:rsidRPr="00567618">
        <w:rPr>
          <w:rFonts w:cs="Arial"/>
          <w:szCs w:val="36"/>
        </w:rPr>
        <w:t>R.1</w:t>
      </w:r>
      <w:r w:rsidRPr="00567618">
        <w:rPr>
          <w:rFonts w:cs="Arial"/>
          <w:szCs w:val="36"/>
        </w:rPr>
        <w:tab/>
        <w:t>Video Region-of-Interest (ROI)</w:t>
      </w:r>
      <w:bookmarkEnd w:id="7379"/>
      <w:bookmarkEnd w:id="7380"/>
      <w:bookmarkEnd w:id="7381"/>
      <w:bookmarkEnd w:id="7382"/>
      <w:bookmarkEnd w:id="7383"/>
      <w:bookmarkEnd w:id="7384"/>
      <w:bookmarkEnd w:id="7385"/>
      <w:bookmarkEnd w:id="7386"/>
      <w:bookmarkEnd w:id="7387"/>
      <w:bookmarkEnd w:id="7388"/>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389" w:name="_Toc26369737"/>
      <w:bookmarkStart w:id="7390" w:name="_Toc36227619"/>
      <w:bookmarkStart w:id="7391" w:name="_Toc36228634"/>
      <w:bookmarkStart w:id="7392" w:name="_Toc36229261"/>
      <w:bookmarkStart w:id="7393" w:name="_Toc68847581"/>
      <w:bookmarkStart w:id="7394" w:name="_Toc74611516"/>
      <w:bookmarkStart w:id="7395" w:name="_Toc75566795"/>
      <w:bookmarkStart w:id="7396" w:name="_Toc89790347"/>
      <w:bookmarkStart w:id="7397" w:name="_Toc99466986"/>
      <w:bookmarkStart w:id="7398" w:name="_Toc170383141"/>
      <w:r w:rsidRPr="00567618">
        <w:rPr>
          <w:rFonts w:cs="Arial"/>
          <w:szCs w:val="36"/>
        </w:rPr>
        <w:t>R.2</w:t>
      </w:r>
      <w:r w:rsidRPr="00567618">
        <w:rPr>
          <w:rFonts w:cs="Arial"/>
          <w:szCs w:val="36"/>
        </w:rPr>
        <w:tab/>
        <w:t>Delay Budget Information (DBI)</w:t>
      </w:r>
      <w:bookmarkEnd w:id="7389"/>
      <w:bookmarkEnd w:id="7390"/>
      <w:bookmarkEnd w:id="7391"/>
      <w:bookmarkEnd w:id="7392"/>
      <w:bookmarkEnd w:id="7393"/>
      <w:bookmarkEnd w:id="7394"/>
      <w:bookmarkEnd w:id="7395"/>
      <w:bookmarkEnd w:id="7396"/>
      <w:bookmarkEnd w:id="7397"/>
      <w:bookmarkEnd w:id="7398"/>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7399" w:name="_Toc170383142"/>
      <w:r>
        <w:rPr>
          <w:rFonts w:cs="Arial"/>
          <w:szCs w:val="36"/>
        </w:rPr>
        <w:t>R.3</w:t>
      </w:r>
      <w:r w:rsidRPr="00726A71">
        <w:rPr>
          <w:rFonts w:cs="Arial"/>
          <w:szCs w:val="36"/>
        </w:rPr>
        <w:tab/>
      </w:r>
      <w:r>
        <w:rPr>
          <w:rFonts w:cs="Arial"/>
          <w:szCs w:val="36"/>
        </w:rPr>
        <w:t>Viewport (VP)</w:t>
      </w:r>
      <w:bookmarkEnd w:id="7399"/>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77777777" w:rsidR="00075250" w:rsidRPr="00A24ABA" w:rsidRDefault="00075250" w:rsidP="00075250">
      <w:pPr>
        <w:rPr>
          <w:szCs w:val="24"/>
        </w:rPr>
      </w:pPr>
      <w:r>
        <w:rPr>
          <w:szCs w:val="24"/>
        </w:rPr>
        <w:t>Value: To be assigned by IANA</w:t>
      </w:r>
    </w:p>
    <w:p w14:paraId="59EF91FB" w14:textId="77777777" w:rsidR="00075250" w:rsidRPr="008F3BAD" w:rsidRDefault="00075250" w:rsidP="00075250">
      <w:pPr>
        <w:rPr>
          <w:szCs w:val="24"/>
        </w:rPr>
      </w:pPr>
      <w:r>
        <w:rPr>
          <w:szCs w:val="24"/>
        </w:rPr>
        <w:t>Reference: 3GPP TS 26.114.</w:t>
      </w:r>
    </w:p>
    <w:p w14:paraId="56C036FA" w14:textId="77777777" w:rsidR="00075250" w:rsidRPr="000D79D0" w:rsidRDefault="00075250" w:rsidP="00075250">
      <w:pPr>
        <w:rPr>
          <w:szCs w:val="24"/>
        </w:rPr>
      </w:pPr>
      <w:r w:rsidRPr="000D79D0">
        <w:rPr>
          <w:szCs w:val="24"/>
        </w:rPr>
        <w:t>Editor’s Note: A new FMT Value for PSFB Payload Types shall be assigned by IANA for the “Viewport” RTCP feedback type”</w:t>
      </w:r>
    </w:p>
    <w:p w14:paraId="6B59DD43" w14:textId="77777777" w:rsidR="00075250" w:rsidRPr="00567618" w:rsidRDefault="00075250" w:rsidP="00FC7E52">
      <w:pPr>
        <w:rPr>
          <w:szCs w:val="24"/>
        </w:rPr>
      </w:pPr>
    </w:p>
    <w:p w14:paraId="2D261646" w14:textId="77777777" w:rsidR="00FC7E52" w:rsidRPr="00567618" w:rsidRDefault="00FC7E52" w:rsidP="00FC7E52">
      <w:pPr>
        <w:pStyle w:val="Heading8"/>
        <w:rPr>
          <w:lang w:eastAsia="ko-KR"/>
        </w:rPr>
      </w:pPr>
      <w:r w:rsidRPr="00567618">
        <w:br w:type="page"/>
      </w:r>
      <w:bookmarkStart w:id="7400" w:name="_Toc26369738"/>
      <w:bookmarkStart w:id="7401" w:name="_Toc36227620"/>
      <w:bookmarkStart w:id="7402" w:name="_Toc36228635"/>
      <w:bookmarkStart w:id="7403" w:name="_Toc36229262"/>
      <w:bookmarkStart w:id="7404" w:name="_Toc68847582"/>
      <w:bookmarkStart w:id="7405" w:name="_Toc74611517"/>
      <w:bookmarkStart w:id="7406" w:name="_Toc75566796"/>
      <w:bookmarkStart w:id="7407" w:name="_Toc89790348"/>
      <w:bookmarkStart w:id="7408" w:name="_Toc99466987"/>
      <w:bookmarkStart w:id="7409" w:name="_Toc170383143"/>
      <w:r w:rsidRPr="00567618">
        <w:rPr>
          <w:lang w:eastAsia="ko-KR"/>
        </w:rPr>
        <w:t>Annex S (normative):</w:t>
      </w:r>
      <w:r w:rsidRPr="00567618">
        <w:rPr>
          <w:lang w:eastAsia="ko-KR"/>
        </w:rPr>
        <w:br/>
        <w:t>Multi-party Multimedia Conference Media Handling</w:t>
      </w:r>
      <w:bookmarkEnd w:id="7400"/>
      <w:bookmarkEnd w:id="7401"/>
      <w:bookmarkEnd w:id="7402"/>
      <w:bookmarkEnd w:id="7403"/>
      <w:bookmarkEnd w:id="7404"/>
      <w:bookmarkEnd w:id="7405"/>
      <w:bookmarkEnd w:id="7406"/>
      <w:bookmarkEnd w:id="7407"/>
      <w:bookmarkEnd w:id="7408"/>
      <w:bookmarkEnd w:id="7409"/>
    </w:p>
    <w:p w14:paraId="2931367A" w14:textId="77777777" w:rsidR="00FC7E52" w:rsidRPr="00567618" w:rsidRDefault="00FC7E52" w:rsidP="00FC7E52">
      <w:pPr>
        <w:pStyle w:val="Heading1"/>
        <w:rPr>
          <w:lang w:eastAsia="ko-KR"/>
        </w:rPr>
      </w:pPr>
      <w:bookmarkStart w:id="7410" w:name="_Toc26369739"/>
      <w:bookmarkStart w:id="7411" w:name="_Toc36227621"/>
      <w:bookmarkStart w:id="7412" w:name="_Toc36228636"/>
      <w:bookmarkStart w:id="7413" w:name="_Toc36229263"/>
      <w:bookmarkStart w:id="7414" w:name="_Toc68847583"/>
      <w:bookmarkStart w:id="7415" w:name="_Toc74611518"/>
      <w:bookmarkStart w:id="7416" w:name="_Toc75566797"/>
      <w:bookmarkStart w:id="7417" w:name="_Toc89790349"/>
      <w:bookmarkStart w:id="7418" w:name="_Toc99466988"/>
      <w:bookmarkStart w:id="7419" w:name="_Toc170383144"/>
      <w:r w:rsidRPr="00567618">
        <w:rPr>
          <w:lang w:eastAsia="ko-KR"/>
        </w:rPr>
        <w:t>S.1</w:t>
      </w:r>
      <w:r w:rsidRPr="00567618">
        <w:rPr>
          <w:lang w:eastAsia="ko-KR"/>
        </w:rPr>
        <w:tab/>
        <w:t>General</w:t>
      </w:r>
      <w:bookmarkEnd w:id="7410"/>
      <w:bookmarkEnd w:id="7411"/>
      <w:bookmarkEnd w:id="7412"/>
      <w:bookmarkEnd w:id="7413"/>
      <w:bookmarkEnd w:id="7414"/>
      <w:bookmarkEnd w:id="7415"/>
      <w:bookmarkEnd w:id="7416"/>
      <w:bookmarkEnd w:id="7417"/>
      <w:bookmarkEnd w:id="7418"/>
      <w:bookmarkEnd w:id="7419"/>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420" w:name="_Toc26369740"/>
      <w:bookmarkStart w:id="7421" w:name="_Toc36227622"/>
      <w:bookmarkStart w:id="7422" w:name="_Toc36228637"/>
      <w:bookmarkStart w:id="7423" w:name="_Toc36229264"/>
      <w:bookmarkStart w:id="7424" w:name="_Toc68847584"/>
      <w:bookmarkStart w:id="7425" w:name="_Toc74611519"/>
      <w:bookmarkStart w:id="7426" w:name="_Toc75566798"/>
      <w:bookmarkStart w:id="7427" w:name="_Toc89790350"/>
      <w:bookmarkStart w:id="7428" w:name="_Toc99466989"/>
      <w:bookmarkStart w:id="7429" w:name="_Toc170383145"/>
      <w:r w:rsidRPr="00567618">
        <w:rPr>
          <w:lang w:eastAsia="ko-KR"/>
        </w:rPr>
        <w:t>S.2</w:t>
      </w:r>
      <w:r w:rsidRPr="00567618">
        <w:rPr>
          <w:lang w:eastAsia="ko-KR"/>
        </w:rPr>
        <w:tab/>
        <w:t>Video</w:t>
      </w:r>
      <w:bookmarkEnd w:id="7420"/>
      <w:bookmarkEnd w:id="7421"/>
      <w:bookmarkEnd w:id="7422"/>
      <w:bookmarkEnd w:id="7423"/>
      <w:bookmarkEnd w:id="7424"/>
      <w:bookmarkEnd w:id="7425"/>
      <w:bookmarkEnd w:id="7426"/>
      <w:bookmarkEnd w:id="7427"/>
      <w:bookmarkEnd w:id="7428"/>
      <w:bookmarkEnd w:id="7429"/>
    </w:p>
    <w:p w14:paraId="785F2755" w14:textId="77777777" w:rsidR="00FC7E52" w:rsidRPr="00567618" w:rsidRDefault="00FC7E52" w:rsidP="00FC7E52">
      <w:pPr>
        <w:pStyle w:val="Heading2"/>
        <w:rPr>
          <w:lang w:eastAsia="ko-KR"/>
        </w:rPr>
      </w:pPr>
      <w:bookmarkStart w:id="7430" w:name="_Toc26369741"/>
      <w:bookmarkStart w:id="7431" w:name="_Toc36227623"/>
      <w:bookmarkStart w:id="7432" w:name="_Toc36228638"/>
      <w:bookmarkStart w:id="7433" w:name="_Toc36229265"/>
      <w:bookmarkStart w:id="7434" w:name="_Toc68847585"/>
      <w:bookmarkStart w:id="7435" w:name="_Toc74611520"/>
      <w:bookmarkStart w:id="7436" w:name="_Toc75566799"/>
      <w:bookmarkStart w:id="7437" w:name="_Toc89790351"/>
      <w:bookmarkStart w:id="7438" w:name="_Toc99466990"/>
      <w:bookmarkStart w:id="7439" w:name="_Toc170383146"/>
      <w:r w:rsidRPr="00567618">
        <w:rPr>
          <w:lang w:eastAsia="ko-KR"/>
        </w:rPr>
        <w:t>S.2.1</w:t>
      </w:r>
      <w:r w:rsidRPr="00567618">
        <w:rPr>
          <w:lang w:eastAsia="ko-KR"/>
        </w:rPr>
        <w:tab/>
        <w:t>Conversational video</w:t>
      </w:r>
      <w:bookmarkEnd w:id="7430"/>
      <w:bookmarkEnd w:id="7431"/>
      <w:bookmarkEnd w:id="7432"/>
      <w:bookmarkEnd w:id="7433"/>
      <w:bookmarkEnd w:id="7434"/>
      <w:bookmarkEnd w:id="7435"/>
      <w:bookmarkEnd w:id="7436"/>
      <w:bookmarkEnd w:id="7437"/>
      <w:bookmarkEnd w:id="7438"/>
      <w:bookmarkEnd w:id="7439"/>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440" w:name="_Toc26369742"/>
      <w:bookmarkStart w:id="7441" w:name="_Toc36227624"/>
      <w:bookmarkStart w:id="7442" w:name="_Toc36228639"/>
      <w:bookmarkStart w:id="7443" w:name="_Toc36229266"/>
      <w:bookmarkStart w:id="7444" w:name="_Toc68847586"/>
      <w:bookmarkStart w:id="7445" w:name="_Toc74611521"/>
      <w:bookmarkStart w:id="7446" w:name="_Toc75566800"/>
      <w:bookmarkStart w:id="7447" w:name="_Toc89790352"/>
      <w:bookmarkStart w:id="7448" w:name="_Toc99466991"/>
      <w:bookmarkStart w:id="7449" w:name="_Toc170383147"/>
      <w:r w:rsidRPr="00567618">
        <w:rPr>
          <w:lang w:eastAsia="ko-KR"/>
        </w:rPr>
        <w:t>S.2.2</w:t>
      </w:r>
      <w:r w:rsidRPr="00567618">
        <w:rPr>
          <w:lang w:eastAsia="ko-KR"/>
        </w:rPr>
        <w:tab/>
        <w:t>Non-conversational (screenshare) video</w:t>
      </w:r>
      <w:bookmarkEnd w:id="7440"/>
      <w:bookmarkEnd w:id="7441"/>
      <w:bookmarkEnd w:id="7442"/>
      <w:bookmarkEnd w:id="7443"/>
      <w:bookmarkEnd w:id="7444"/>
      <w:bookmarkEnd w:id="7445"/>
      <w:bookmarkEnd w:id="7446"/>
      <w:bookmarkEnd w:id="7447"/>
      <w:bookmarkEnd w:id="7448"/>
      <w:bookmarkEnd w:id="7449"/>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450" w:name="_Toc26369743"/>
      <w:bookmarkStart w:id="7451" w:name="_Toc36227625"/>
      <w:bookmarkStart w:id="7452" w:name="_Toc36228640"/>
      <w:bookmarkStart w:id="7453" w:name="_Toc36229267"/>
      <w:bookmarkStart w:id="7454" w:name="_Toc68847587"/>
      <w:bookmarkStart w:id="7455" w:name="_Toc74611522"/>
      <w:bookmarkStart w:id="7456" w:name="_Toc75566801"/>
      <w:bookmarkStart w:id="7457" w:name="_Toc89790353"/>
      <w:bookmarkStart w:id="7458" w:name="_Toc99466992"/>
      <w:bookmarkStart w:id="7459" w:name="_Toc170383148"/>
      <w:r w:rsidRPr="00567618">
        <w:rPr>
          <w:lang w:eastAsia="ko-KR"/>
        </w:rPr>
        <w:t>S.3</w:t>
      </w:r>
      <w:r w:rsidRPr="00567618">
        <w:rPr>
          <w:lang w:eastAsia="ko-KR"/>
        </w:rPr>
        <w:tab/>
        <w:t>Audio</w:t>
      </w:r>
      <w:bookmarkEnd w:id="7450"/>
      <w:bookmarkEnd w:id="7451"/>
      <w:bookmarkEnd w:id="7452"/>
      <w:bookmarkEnd w:id="7453"/>
      <w:bookmarkEnd w:id="7454"/>
      <w:bookmarkEnd w:id="7455"/>
      <w:bookmarkEnd w:id="7456"/>
      <w:bookmarkEnd w:id="7457"/>
      <w:bookmarkEnd w:id="7458"/>
      <w:bookmarkEnd w:id="7459"/>
    </w:p>
    <w:p w14:paraId="64ED6897" w14:textId="77777777" w:rsidR="00FC7E52" w:rsidRPr="00567618" w:rsidRDefault="00FC7E52" w:rsidP="00FC7E52">
      <w:pPr>
        <w:pStyle w:val="Heading2"/>
        <w:rPr>
          <w:lang w:eastAsia="ko-KR"/>
        </w:rPr>
      </w:pPr>
      <w:bookmarkStart w:id="7460" w:name="_Toc26369744"/>
      <w:bookmarkStart w:id="7461" w:name="_Toc36227626"/>
      <w:bookmarkStart w:id="7462" w:name="_Toc36228641"/>
      <w:bookmarkStart w:id="7463" w:name="_Toc36229268"/>
      <w:bookmarkStart w:id="7464" w:name="_Toc68847588"/>
      <w:bookmarkStart w:id="7465" w:name="_Toc74611523"/>
      <w:bookmarkStart w:id="7466" w:name="_Toc75566802"/>
      <w:bookmarkStart w:id="7467" w:name="_Toc89790354"/>
      <w:bookmarkStart w:id="7468" w:name="_Toc99466993"/>
      <w:bookmarkStart w:id="7469" w:name="_Toc170383149"/>
      <w:r w:rsidRPr="00567618">
        <w:rPr>
          <w:lang w:eastAsia="ko-KR"/>
        </w:rPr>
        <w:t>S.3.1</w:t>
      </w:r>
      <w:r w:rsidRPr="00567618">
        <w:rPr>
          <w:lang w:eastAsia="ko-KR"/>
        </w:rPr>
        <w:tab/>
        <w:t>General</w:t>
      </w:r>
      <w:bookmarkEnd w:id="7460"/>
      <w:bookmarkEnd w:id="7461"/>
      <w:bookmarkEnd w:id="7462"/>
      <w:bookmarkEnd w:id="7463"/>
      <w:bookmarkEnd w:id="7464"/>
      <w:bookmarkEnd w:id="7465"/>
      <w:bookmarkEnd w:id="7466"/>
      <w:bookmarkEnd w:id="7467"/>
      <w:bookmarkEnd w:id="7468"/>
      <w:bookmarkEnd w:id="7469"/>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470" w:name="_Toc26369745"/>
      <w:bookmarkStart w:id="7471" w:name="_Toc36227627"/>
      <w:bookmarkStart w:id="7472" w:name="_Toc36228642"/>
      <w:bookmarkStart w:id="7473" w:name="_Toc36229269"/>
      <w:bookmarkStart w:id="7474" w:name="_Toc68847589"/>
      <w:bookmarkStart w:id="7475" w:name="_Toc74611524"/>
      <w:bookmarkStart w:id="7476" w:name="_Toc75566803"/>
      <w:bookmarkStart w:id="7477" w:name="_Toc89790355"/>
      <w:bookmarkStart w:id="7478" w:name="_Toc99466994"/>
      <w:bookmarkStart w:id="7479" w:name="_Toc170383150"/>
      <w:r w:rsidRPr="00567618">
        <w:rPr>
          <w:lang w:eastAsia="ko-KR"/>
        </w:rPr>
        <w:t>S.3.2</w:t>
      </w:r>
      <w:r w:rsidRPr="00567618">
        <w:rPr>
          <w:lang w:eastAsia="ko-KR"/>
        </w:rPr>
        <w:tab/>
        <w:t>De-jitter buffer</w:t>
      </w:r>
      <w:bookmarkEnd w:id="7470"/>
      <w:bookmarkEnd w:id="7471"/>
      <w:bookmarkEnd w:id="7472"/>
      <w:bookmarkEnd w:id="7473"/>
      <w:bookmarkEnd w:id="7474"/>
      <w:bookmarkEnd w:id="7475"/>
      <w:bookmarkEnd w:id="7476"/>
      <w:bookmarkEnd w:id="7477"/>
      <w:bookmarkEnd w:id="7478"/>
      <w:bookmarkEnd w:id="7479"/>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480" w:name="_Toc26369746"/>
      <w:bookmarkStart w:id="7481" w:name="_Toc36227628"/>
      <w:bookmarkStart w:id="7482" w:name="_Toc36228643"/>
      <w:bookmarkStart w:id="7483" w:name="_Toc36229270"/>
      <w:bookmarkStart w:id="7484" w:name="_Toc68847590"/>
      <w:bookmarkStart w:id="7485" w:name="_Toc74611525"/>
      <w:bookmarkStart w:id="7486" w:name="_Toc75566804"/>
      <w:bookmarkStart w:id="7487" w:name="_Toc89790356"/>
      <w:bookmarkStart w:id="7488" w:name="_Toc99466995"/>
      <w:bookmarkStart w:id="7489" w:name="_Toc170383151"/>
      <w:r w:rsidRPr="00567618">
        <w:rPr>
          <w:lang w:eastAsia="ko-KR"/>
        </w:rPr>
        <w:t>S.4</w:t>
      </w:r>
      <w:r w:rsidRPr="00567618">
        <w:rPr>
          <w:lang w:eastAsia="ko-KR"/>
        </w:rPr>
        <w:tab/>
        <w:t>SIP</w:t>
      </w:r>
      <w:bookmarkEnd w:id="7480"/>
      <w:bookmarkEnd w:id="7481"/>
      <w:bookmarkEnd w:id="7482"/>
      <w:bookmarkEnd w:id="7483"/>
      <w:bookmarkEnd w:id="7484"/>
      <w:bookmarkEnd w:id="7485"/>
      <w:bookmarkEnd w:id="7486"/>
      <w:bookmarkEnd w:id="7487"/>
      <w:bookmarkEnd w:id="7488"/>
      <w:bookmarkEnd w:id="7489"/>
    </w:p>
    <w:p w14:paraId="155E0FD6" w14:textId="77777777" w:rsidR="00FC7E52" w:rsidRPr="00567618" w:rsidRDefault="00FC7E52" w:rsidP="00FC7E52">
      <w:pPr>
        <w:pStyle w:val="Heading2"/>
        <w:rPr>
          <w:lang w:eastAsia="ko-KR"/>
        </w:rPr>
      </w:pPr>
      <w:bookmarkStart w:id="7490" w:name="_Toc26369747"/>
      <w:bookmarkStart w:id="7491" w:name="_Toc36227629"/>
      <w:bookmarkStart w:id="7492" w:name="_Toc36228644"/>
      <w:bookmarkStart w:id="7493" w:name="_Toc36229271"/>
      <w:bookmarkStart w:id="7494" w:name="_Toc68847591"/>
      <w:bookmarkStart w:id="7495" w:name="_Toc74611526"/>
      <w:bookmarkStart w:id="7496" w:name="_Toc75566805"/>
      <w:bookmarkStart w:id="7497" w:name="_Toc89790357"/>
      <w:bookmarkStart w:id="7498" w:name="_Toc99466996"/>
      <w:bookmarkStart w:id="7499" w:name="_Toc170383152"/>
      <w:r w:rsidRPr="00567618">
        <w:rPr>
          <w:lang w:eastAsia="ko-KR"/>
        </w:rPr>
        <w:t>S.4.1</w:t>
      </w:r>
      <w:r w:rsidRPr="00567618">
        <w:rPr>
          <w:lang w:eastAsia="ko-KR"/>
        </w:rPr>
        <w:tab/>
        <w:t>MSMTSI client in terminal</w:t>
      </w:r>
      <w:bookmarkEnd w:id="7490"/>
      <w:bookmarkEnd w:id="7491"/>
      <w:bookmarkEnd w:id="7492"/>
      <w:bookmarkEnd w:id="7493"/>
      <w:bookmarkEnd w:id="7494"/>
      <w:bookmarkEnd w:id="7495"/>
      <w:bookmarkEnd w:id="7496"/>
      <w:bookmarkEnd w:id="7497"/>
      <w:bookmarkEnd w:id="7498"/>
      <w:bookmarkEnd w:id="7499"/>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500" w:name="_Toc26369748"/>
      <w:bookmarkStart w:id="7501" w:name="_Toc36227630"/>
      <w:bookmarkStart w:id="7502" w:name="_Toc36228645"/>
      <w:bookmarkStart w:id="7503" w:name="_Toc36229272"/>
      <w:bookmarkStart w:id="7504" w:name="_Toc68847592"/>
      <w:bookmarkStart w:id="7505" w:name="_Toc74611527"/>
      <w:bookmarkStart w:id="7506" w:name="_Toc75566806"/>
      <w:bookmarkStart w:id="7507" w:name="_Toc89790358"/>
      <w:bookmarkStart w:id="7508" w:name="_Toc99466997"/>
      <w:bookmarkStart w:id="7509" w:name="_Toc170383153"/>
      <w:r w:rsidRPr="00567618">
        <w:rPr>
          <w:lang w:eastAsia="ko-KR"/>
        </w:rPr>
        <w:t>S.4.2</w:t>
      </w:r>
      <w:r w:rsidRPr="00567618">
        <w:rPr>
          <w:lang w:eastAsia="ko-KR"/>
        </w:rPr>
        <w:tab/>
        <w:t>MSMTSI MRF</w:t>
      </w:r>
      <w:bookmarkEnd w:id="7500"/>
      <w:bookmarkEnd w:id="7501"/>
      <w:bookmarkEnd w:id="7502"/>
      <w:bookmarkEnd w:id="7503"/>
      <w:bookmarkEnd w:id="7504"/>
      <w:bookmarkEnd w:id="7505"/>
      <w:bookmarkEnd w:id="7506"/>
      <w:bookmarkEnd w:id="7507"/>
      <w:bookmarkEnd w:id="7508"/>
      <w:bookmarkEnd w:id="7509"/>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510" w:name="_Toc26369749"/>
      <w:bookmarkStart w:id="7511" w:name="_Toc36227631"/>
      <w:bookmarkStart w:id="7512" w:name="_Toc36228646"/>
      <w:bookmarkStart w:id="7513" w:name="_Toc36229273"/>
      <w:bookmarkStart w:id="7514" w:name="_Toc68847593"/>
      <w:bookmarkStart w:id="7515" w:name="_Toc74611528"/>
      <w:bookmarkStart w:id="7516" w:name="_Toc75566807"/>
      <w:bookmarkStart w:id="7517" w:name="_Toc89790359"/>
      <w:bookmarkStart w:id="7518" w:name="_Toc99466998"/>
      <w:bookmarkStart w:id="7519" w:name="_Toc170383154"/>
      <w:r w:rsidRPr="00567618">
        <w:rPr>
          <w:lang w:eastAsia="ko-KR"/>
        </w:rPr>
        <w:t>S.5</w:t>
      </w:r>
      <w:r w:rsidRPr="00567618">
        <w:rPr>
          <w:lang w:eastAsia="ko-KR"/>
        </w:rPr>
        <w:tab/>
        <w:t>Media configuration</w:t>
      </w:r>
      <w:bookmarkEnd w:id="7510"/>
      <w:bookmarkEnd w:id="7511"/>
      <w:bookmarkEnd w:id="7512"/>
      <w:bookmarkEnd w:id="7513"/>
      <w:bookmarkEnd w:id="7514"/>
      <w:bookmarkEnd w:id="7515"/>
      <w:bookmarkEnd w:id="7516"/>
      <w:bookmarkEnd w:id="7517"/>
      <w:bookmarkEnd w:id="7518"/>
      <w:bookmarkEnd w:id="7519"/>
    </w:p>
    <w:p w14:paraId="5C8AF26B" w14:textId="77777777" w:rsidR="00FC7E52" w:rsidRPr="00567618" w:rsidRDefault="00FC7E52" w:rsidP="00FC7E52">
      <w:pPr>
        <w:pStyle w:val="Heading2"/>
        <w:rPr>
          <w:lang w:eastAsia="ko-KR"/>
        </w:rPr>
      </w:pPr>
      <w:bookmarkStart w:id="7520" w:name="_Toc26369750"/>
      <w:bookmarkStart w:id="7521" w:name="_Toc36227632"/>
      <w:bookmarkStart w:id="7522" w:name="_Toc36228647"/>
      <w:bookmarkStart w:id="7523" w:name="_Toc36229274"/>
      <w:bookmarkStart w:id="7524" w:name="_Toc68847594"/>
      <w:bookmarkStart w:id="7525" w:name="_Toc74611529"/>
      <w:bookmarkStart w:id="7526" w:name="_Toc75566808"/>
      <w:bookmarkStart w:id="7527" w:name="_Toc89790360"/>
      <w:bookmarkStart w:id="7528" w:name="_Toc99466999"/>
      <w:bookmarkStart w:id="7529" w:name="_Toc170383155"/>
      <w:r w:rsidRPr="00567618">
        <w:rPr>
          <w:lang w:eastAsia="ko-KR"/>
        </w:rPr>
        <w:t>S.5.1</w:t>
      </w:r>
      <w:r w:rsidRPr="00567618">
        <w:rPr>
          <w:lang w:eastAsia="ko-KR"/>
        </w:rPr>
        <w:tab/>
        <w:t>General</w:t>
      </w:r>
      <w:bookmarkEnd w:id="7520"/>
      <w:bookmarkEnd w:id="7521"/>
      <w:bookmarkEnd w:id="7522"/>
      <w:bookmarkEnd w:id="7523"/>
      <w:bookmarkEnd w:id="7524"/>
      <w:bookmarkEnd w:id="7525"/>
      <w:bookmarkEnd w:id="7526"/>
      <w:bookmarkEnd w:id="7527"/>
      <w:bookmarkEnd w:id="7528"/>
      <w:bookmarkEnd w:id="7529"/>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530" w:name="_Toc26369751"/>
      <w:bookmarkStart w:id="7531" w:name="_Toc36227633"/>
      <w:bookmarkStart w:id="7532" w:name="_Toc36228648"/>
      <w:bookmarkStart w:id="7533" w:name="_Toc36229275"/>
      <w:bookmarkStart w:id="7534" w:name="_Toc68847595"/>
      <w:bookmarkStart w:id="7535" w:name="_Toc74611530"/>
      <w:bookmarkStart w:id="7536" w:name="_Toc75566809"/>
      <w:bookmarkStart w:id="7537" w:name="_Toc89790361"/>
      <w:bookmarkStart w:id="7538" w:name="_Toc99467000"/>
      <w:bookmarkStart w:id="7539" w:name="_Toc170383156"/>
      <w:r w:rsidRPr="00567618">
        <w:rPr>
          <w:lang w:eastAsia="ko-KR"/>
        </w:rPr>
        <w:t>S.5.2</w:t>
      </w:r>
      <w:r w:rsidRPr="00567618">
        <w:rPr>
          <w:lang w:eastAsia="ko-KR"/>
        </w:rPr>
        <w:tab/>
        <w:t>Main video</w:t>
      </w:r>
      <w:bookmarkEnd w:id="7530"/>
      <w:bookmarkEnd w:id="7531"/>
      <w:bookmarkEnd w:id="7532"/>
      <w:bookmarkEnd w:id="7533"/>
      <w:bookmarkEnd w:id="7534"/>
      <w:bookmarkEnd w:id="7535"/>
      <w:bookmarkEnd w:id="7536"/>
      <w:bookmarkEnd w:id="7537"/>
      <w:bookmarkEnd w:id="7538"/>
      <w:bookmarkEnd w:id="7539"/>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540" w:name="_Toc26369752"/>
      <w:bookmarkStart w:id="7541" w:name="_Toc36227634"/>
      <w:bookmarkStart w:id="7542" w:name="_Toc36228649"/>
      <w:bookmarkStart w:id="7543" w:name="_Toc36229276"/>
      <w:bookmarkStart w:id="7544" w:name="_Toc68847596"/>
      <w:bookmarkStart w:id="7545" w:name="_Toc74611531"/>
      <w:bookmarkStart w:id="7546" w:name="_Toc75566810"/>
      <w:bookmarkStart w:id="7547" w:name="_Toc89790362"/>
      <w:bookmarkStart w:id="7548" w:name="_Toc99467001"/>
      <w:bookmarkStart w:id="7549" w:name="_Toc170383157"/>
      <w:r w:rsidRPr="00567618">
        <w:rPr>
          <w:lang w:eastAsia="ko-KR"/>
        </w:rPr>
        <w:t>S.5.3</w:t>
      </w:r>
      <w:r w:rsidRPr="00567618">
        <w:rPr>
          <w:lang w:eastAsia="ko-KR"/>
        </w:rPr>
        <w:tab/>
        <w:t>Thumbnail video</w:t>
      </w:r>
      <w:bookmarkEnd w:id="7540"/>
      <w:bookmarkEnd w:id="7541"/>
      <w:bookmarkEnd w:id="7542"/>
      <w:bookmarkEnd w:id="7543"/>
      <w:bookmarkEnd w:id="7544"/>
      <w:bookmarkEnd w:id="7545"/>
      <w:bookmarkEnd w:id="7546"/>
      <w:bookmarkEnd w:id="7547"/>
      <w:bookmarkEnd w:id="7548"/>
      <w:bookmarkEnd w:id="7549"/>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550" w:name="_Toc26369753"/>
      <w:bookmarkStart w:id="7551" w:name="_Toc36227635"/>
      <w:bookmarkStart w:id="7552" w:name="_Toc36228650"/>
      <w:bookmarkStart w:id="7553" w:name="_Toc36229277"/>
      <w:bookmarkStart w:id="7554" w:name="_Toc68847597"/>
      <w:bookmarkStart w:id="7555" w:name="_Toc74611532"/>
      <w:bookmarkStart w:id="7556" w:name="_Toc75566811"/>
      <w:bookmarkStart w:id="7557" w:name="_Toc89790363"/>
      <w:bookmarkStart w:id="7558" w:name="_Toc99467002"/>
      <w:bookmarkStart w:id="7559" w:name="_Toc170383158"/>
      <w:r w:rsidRPr="00567618">
        <w:rPr>
          <w:lang w:eastAsia="ko-KR"/>
        </w:rPr>
        <w:t>S.5.4</w:t>
      </w:r>
      <w:r w:rsidRPr="00567618">
        <w:rPr>
          <w:lang w:eastAsia="ko-KR"/>
        </w:rPr>
        <w:tab/>
        <w:t>Screenshare video</w:t>
      </w:r>
      <w:bookmarkEnd w:id="7550"/>
      <w:bookmarkEnd w:id="7551"/>
      <w:bookmarkEnd w:id="7552"/>
      <w:bookmarkEnd w:id="7553"/>
      <w:bookmarkEnd w:id="7554"/>
      <w:bookmarkEnd w:id="7555"/>
      <w:bookmarkEnd w:id="7556"/>
      <w:bookmarkEnd w:id="7557"/>
      <w:bookmarkEnd w:id="7558"/>
      <w:bookmarkEnd w:id="7559"/>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560" w:name="_Toc26369754"/>
      <w:bookmarkStart w:id="7561" w:name="_Toc36227636"/>
      <w:bookmarkStart w:id="7562" w:name="_Toc36228651"/>
      <w:bookmarkStart w:id="7563" w:name="_Toc36229278"/>
      <w:bookmarkStart w:id="7564" w:name="_Toc68847598"/>
      <w:bookmarkStart w:id="7565" w:name="_Toc74611533"/>
      <w:bookmarkStart w:id="7566" w:name="_Toc75566812"/>
      <w:bookmarkStart w:id="7567" w:name="_Toc89790364"/>
      <w:bookmarkStart w:id="7568" w:name="_Toc99467003"/>
      <w:bookmarkStart w:id="7569" w:name="_Toc170383159"/>
      <w:r w:rsidRPr="00567618">
        <w:rPr>
          <w:lang w:eastAsia="ko-KR"/>
        </w:rPr>
        <w:t>S.5.5</w:t>
      </w:r>
      <w:r w:rsidRPr="00567618">
        <w:rPr>
          <w:lang w:eastAsia="ko-KR"/>
        </w:rPr>
        <w:tab/>
        <w:t>Audio</w:t>
      </w:r>
      <w:bookmarkEnd w:id="7560"/>
      <w:bookmarkEnd w:id="7561"/>
      <w:bookmarkEnd w:id="7562"/>
      <w:bookmarkEnd w:id="7563"/>
      <w:bookmarkEnd w:id="7564"/>
      <w:bookmarkEnd w:id="7565"/>
      <w:bookmarkEnd w:id="7566"/>
      <w:bookmarkEnd w:id="7567"/>
      <w:bookmarkEnd w:id="7568"/>
      <w:bookmarkEnd w:id="7569"/>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570" w:name="_Toc26369755"/>
      <w:bookmarkStart w:id="7571" w:name="_Toc36227637"/>
      <w:bookmarkStart w:id="7572" w:name="_Toc36228652"/>
      <w:bookmarkStart w:id="7573" w:name="_Toc36229279"/>
      <w:bookmarkStart w:id="7574" w:name="_Toc68847599"/>
      <w:bookmarkStart w:id="7575" w:name="_Toc74611534"/>
      <w:bookmarkStart w:id="7576" w:name="_Toc75566813"/>
      <w:bookmarkStart w:id="7577" w:name="_Toc89790365"/>
      <w:bookmarkStart w:id="7578" w:name="_Toc99467004"/>
      <w:bookmarkStart w:id="7579" w:name="_Toc170383160"/>
      <w:r w:rsidRPr="00567618">
        <w:rPr>
          <w:lang w:eastAsia="ko-KR"/>
        </w:rPr>
        <w:t>S.5.6</w:t>
      </w:r>
      <w:r w:rsidRPr="00567618">
        <w:rPr>
          <w:lang w:eastAsia="ko-KR"/>
        </w:rPr>
        <w:tab/>
        <w:t>BFCP</w:t>
      </w:r>
      <w:bookmarkEnd w:id="7570"/>
      <w:bookmarkEnd w:id="7571"/>
      <w:bookmarkEnd w:id="7572"/>
      <w:bookmarkEnd w:id="7573"/>
      <w:bookmarkEnd w:id="7574"/>
      <w:bookmarkEnd w:id="7575"/>
      <w:bookmarkEnd w:id="7576"/>
      <w:bookmarkEnd w:id="7577"/>
      <w:bookmarkEnd w:id="7578"/>
      <w:bookmarkEnd w:id="7579"/>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580" w:name="_Toc26369756"/>
      <w:bookmarkStart w:id="7581" w:name="_Toc36227638"/>
      <w:bookmarkStart w:id="7582" w:name="_Toc36228653"/>
      <w:bookmarkStart w:id="7583" w:name="_Toc36229280"/>
      <w:bookmarkStart w:id="7584" w:name="_Toc68847600"/>
      <w:bookmarkStart w:id="7585" w:name="_Toc74611535"/>
      <w:bookmarkStart w:id="7586" w:name="_Toc75566814"/>
      <w:bookmarkStart w:id="7587" w:name="_Toc89790366"/>
      <w:bookmarkStart w:id="7588" w:name="_Toc99467005"/>
      <w:bookmarkStart w:id="7589" w:name="_Toc170383161"/>
      <w:r w:rsidRPr="00567618">
        <w:rPr>
          <w:lang w:eastAsia="ko-KR"/>
        </w:rPr>
        <w:t>S.5.7</w:t>
      </w:r>
      <w:r w:rsidRPr="00567618">
        <w:rPr>
          <w:lang w:eastAsia="ko-KR"/>
        </w:rPr>
        <w:tab/>
        <w:t>Compact Concurrent Codec Negotiation and Capabilities</w:t>
      </w:r>
      <w:bookmarkEnd w:id="7580"/>
      <w:bookmarkEnd w:id="7581"/>
      <w:bookmarkEnd w:id="7582"/>
      <w:bookmarkEnd w:id="7583"/>
      <w:bookmarkEnd w:id="7584"/>
      <w:bookmarkEnd w:id="7585"/>
      <w:bookmarkEnd w:id="7586"/>
      <w:bookmarkEnd w:id="7587"/>
      <w:bookmarkEnd w:id="7588"/>
      <w:bookmarkEnd w:id="7589"/>
    </w:p>
    <w:p w14:paraId="007B19BB" w14:textId="77777777" w:rsidR="00FC7E52" w:rsidRPr="00567618" w:rsidRDefault="00FC7E52" w:rsidP="00FC7E52">
      <w:pPr>
        <w:pStyle w:val="Heading3"/>
        <w:rPr>
          <w:lang w:eastAsia="ko-KR"/>
        </w:rPr>
      </w:pPr>
      <w:bookmarkStart w:id="7590" w:name="_Toc26369757"/>
      <w:bookmarkStart w:id="7591" w:name="_Toc36227639"/>
      <w:bookmarkStart w:id="7592" w:name="_Toc36228654"/>
      <w:bookmarkStart w:id="7593" w:name="_Toc36229281"/>
      <w:bookmarkStart w:id="7594" w:name="_Toc68847601"/>
      <w:bookmarkStart w:id="7595" w:name="_Toc74611536"/>
      <w:bookmarkStart w:id="7596" w:name="_Toc75566815"/>
      <w:bookmarkStart w:id="7597" w:name="_Toc89790367"/>
      <w:bookmarkStart w:id="7598" w:name="_Toc99467006"/>
      <w:bookmarkStart w:id="7599" w:name="_Toc170383162"/>
      <w:r w:rsidRPr="00567618">
        <w:rPr>
          <w:lang w:eastAsia="ko-KR"/>
        </w:rPr>
        <w:t>S.5.7.1</w:t>
      </w:r>
      <w:r w:rsidRPr="00567618">
        <w:rPr>
          <w:lang w:eastAsia="ko-KR"/>
        </w:rPr>
        <w:tab/>
        <w:t>General</w:t>
      </w:r>
      <w:bookmarkEnd w:id="7590"/>
      <w:bookmarkEnd w:id="7591"/>
      <w:bookmarkEnd w:id="7592"/>
      <w:bookmarkEnd w:id="7593"/>
      <w:bookmarkEnd w:id="7594"/>
      <w:bookmarkEnd w:id="7595"/>
      <w:bookmarkEnd w:id="7596"/>
      <w:bookmarkEnd w:id="7597"/>
      <w:bookmarkEnd w:id="7598"/>
      <w:bookmarkEnd w:id="7599"/>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600" w:name="_Toc26369758"/>
      <w:bookmarkStart w:id="7601" w:name="_Toc36227640"/>
      <w:bookmarkStart w:id="7602" w:name="_Toc36228655"/>
      <w:bookmarkStart w:id="7603" w:name="_Toc36229282"/>
      <w:bookmarkStart w:id="7604" w:name="_Toc68847602"/>
      <w:bookmarkStart w:id="7605" w:name="_Toc74611537"/>
      <w:bookmarkStart w:id="7606" w:name="_Toc75566816"/>
      <w:bookmarkStart w:id="7607" w:name="_Toc89790368"/>
      <w:bookmarkStart w:id="7608" w:name="_Toc99467007"/>
      <w:bookmarkStart w:id="7609" w:name="_Toc170383163"/>
      <w:r w:rsidRPr="00567618">
        <w:rPr>
          <w:lang w:eastAsia="ko-KR"/>
        </w:rPr>
        <w:t>S.5.7.2</w:t>
      </w:r>
      <w:r w:rsidRPr="00567618">
        <w:rPr>
          <w:lang w:eastAsia="ko-KR"/>
        </w:rPr>
        <w:tab/>
        <w:t>The Compact CCC SDP Attribute</w:t>
      </w:r>
      <w:bookmarkEnd w:id="7600"/>
      <w:bookmarkEnd w:id="7601"/>
      <w:bookmarkEnd w:id="7602"/>
      <w:bookmarkEnd w:id="7603"/>
      <w:bookmarkEnd w:id="7604"/>
      <w:bookmarkEnd w:id="7605"/>
      <w:bookmarkEnd w:id="7606"/>
      <w:bookmarkEnd w:id="7607"/>
      <w:bookmarkEnd w:id="7608"/>
      <w:bookmarkEnd w:id="7609"/>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610"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611" w:name="_MCCTEMPBM_CRPT86941737___7"/>
      <w:bookmarkEnd w:id="7610"/>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bookmarkStart w:id="7612" w:name="MCCQCTEMPBM_00000189"/>
      <w:r w:rsidRPr="00567618">
        <w:rPr>
          <w:rFonts w:ascii="Courier New" w:hAnsi="Courier New" w:cs="Courier New"/>
        </w:rPr>
        <w:t>ccc-prof</w:t>
      </w:r>
      <w:bookmarkEnd w:id="7612"/>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bookmarkStart w:id="7613" w:name="MCCQCTEMPBM_00000190"/>
      <w:r w:rsidRPr="00567618">
        <w:rPr>
          <w:rFonts w:ascii="Courier New" w:hAnsi="Courier New" w:cs="Courier New"/>
        </w:rPr>
        <w:t>ccc-prof</w:t>
      </w:r>
      <w:bookmarkEnd w:id="7613"/>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bookmarkStart w:id="7614" w:name="MCCQCTEMPBM_00000191"/>
      <w:r w:rsidRPr="00567618">
        <w:rPr>
          <w:rFonts w:ascii="Courier New" w:hAnsi="Courier New" w:cs="Courier New"/>
        </w:rPr>
        <w:t>ccc-prof</w:t>
      </w:r>
      <w:bookmarkEnd w:id="7614"/>
      <w:r w:rsidRPr="00567618">
        <w:t xml:space="preserve">‘s to indicate support of different configurations of concurrent encoders and decoders, e.g., to indicate that supporting less concurrent encoders enables the terminal to support more concurrent decoders. </w:t>
      </w:r>
      <w:bookmarkStart w:id="7615" w:name="MCCQCTEMPBM_00000192"/>
      <w:r w:rsidRPr="00567618">
        <w:rPr>
          <w:rFonts w:ascii="Courier New" w:hAnsi="Courier New" w:cs="Courier New"/>
        </w:rPr>
        <w:t>ccc-prof</w:t>
      </w:r>
      <w:bookmarkEnd w:id="7615"/>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bookmarkStart w:id="7616" w:name="MCCQCTEMPBM_00000193"/>
      <w:r w:rsidRPr="00567618">
        <w:rPr>
          <w:rFonts w:ascii="Courier New" w:hAnsi="Courier New" w:cs="Courier New"/>
        </w:rPr>
        <w:t>ccc-prof</w:t>
      </w:r>
      <w:bookmarkEnd w:id="7616"/>
      <w:r w:rsidRPr="00567618">
        <w:t xml:space="preserve">‘s are the same.  If a conflict is detected between </w:t>
      </w:r>
      <w:bookmarkStart w:id="7617" w:name="MCCQCTEMPBM_00000194"/>
      <w:r w:rsidRPr="00567618">
        <w:rPr>
          <w:rFonts w:ascii="Courier New" w:hAnsi="Courier New" w:cs="Courier New"/>
        </w:rPr>
        <w:t>ccc-prof</w:t>
      </w:r>
      <w:bookmarkEnd w:id="7617"/>
      <w:r w:rsidRPr="00567618">
        <w:t xml:space="preserve">‘s, the information from the first </w:t>
      </w:r>
      <w:bookmarkStart w:id="7618" w:name="MCCQCTEMPBM_00000195"/>
      <w:r w:rsidRPr="00567618">
        <w:rPr>
          <w:rFonts w:ascii="Courier New" w:hAnsi="Courier New" w:cs="Courier New"/>
        </w:rPr>
        <w:t>ccc-prof</w:t>
      </w:r>
      <w:bookmarkEnd w:id="7618"/>
      <w:r w:rsidRPr="00567618">
        <w:t xml:space="preserve"> among the conflicting </w:t>
      </w:r>
      <w:bookmarkStart w:id="7619" w:name="MCCQCTEMPBM_00000196"/>
      <w:r w:rsidRPr="00567618">
        <w:rPr>
          <w:rFonts w:ascii="Courier New" w:hAnsi="Courier New" w:cs="Courier New"/>
        </w:rPr>
        <w:t>ccc-prof</w:t>
      </w:r>
      <w:bookmarkEnd w:id="7619"/>
      <w:r w:rsidRPr="00567618">
        <w:t xml:space="preserve">‘s is used and all the other conflicting </w:t>
      </w:r>
      <w:bookmarkStart w:id="7620" w:name="MCCQCTEMPBM_00000197"/>
      <w:r w:rsidRPr="00567618">
        <w:rPr>
          <w:rFonts w:ascii="Courier New" w:hAnsi="Courier New" w:cs="Courier New"/>
        </w:rPr>
        <w:t>ccc-prof</w:t>
      </w:r>
      <w:bookmarkEnd w:id="7620"/>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621" w:name="_Toc26369759"/>
      <w:bookmarkStart w:id="7622" w:name="_Toc36227641"/>
      <w:bookmarkStart w:id="7623" w:name="_Toc36228656"/>
      <w:bookmarkStart w:id="7624" w:name="_Toc36229283"/>
      <w:bookmarkStart w:id="7625" w:name="_Toc68847603"/>
      <w:bookmarkStart w:id="7626" w:name="_Toc74611538"/>
      <w:bookmarkStart w:id="7627" w:name="_Toc75566817"/>
      <w:bookmarkStart w:id="7628" w:name="_Toc89790369"/>
      <w:bookmarkStart w:id="7629" w:name="_Toc99467008"/>
      <w:bookmarkStart w:id="7630" w:name="_Toc170383164"/>
      <w:bookmarkEnd w:id="7611"/>
      <w:r w:rsidRPr="00567618">
        <w:rPr>
          <w:lang w:eastAsia="ko-KR"/>
        </w:rPr>
        <w:t>S.5.7.3</w:t>
      </w:r>
      <w:r w:rsidRPr="00567618">
        <w:rPr>
          <w:lang w:eastAsia="ko-KR"/>
        </w:rPr>
        <w:tab/>
        <w:t>Using the Compact CCC SDP Attribute for CCC Exchange</w:t>
      </w:r>
      <w:bookmarkEnd w:id="7621"/>
      <w:bookmarkEnd w:id="7622"/>
      <w:bookmarkEnd w:id="7623"/>
      <w:bookmarkEnd w:id="7624"/>
      <w:bookmarkEnd w:id="7625"/>
      <w:bookmarkEnd w:id="7626"/>
      <w:bookmarkEnd w:id="7627"/>
      <w:bookmarkEnd w:id="7628"/>
      <w:bookmarkEnd w:id="7629"/>
      <w:bookmarkEnd w:id="7630"/>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631" w:name="_MCCTEMPBM_CRPT86941738___7"/>
      <w:r w:rsidRPr="00567618">
        <w:rPr>
          <w:lang w:eastAsia="ko-KR"/>
        </w:rPr>
        <w:t xml:space="preserve">A new content type </w:t>
      </w:r>
      <w:bookmarkStart w:id="7632" w:name="MCCQCTEMPBM_00000198"/>
      <w:r w:rsidRPr="00567618">
        <w:rPr>
          <w:rFonts w:ascii="Courier New" w:hAnsi="Courier New" w:cs="Courier New"/>
          <w:lang w:eastAsia="ko-KR"/>
        </w:rPr>
        <w:t>cccex</w:t>
      </w:r>
      <w:bookmarkEnd w:id="7632"/>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bookmarkStart w:id="7633" w:name="MCCQCTEMPBM_00000199"/>
      <w:r w:rsidRPr="00567618">
        <w:rPr>
          <w:rFonts w:ascii="Courier New" w:hAnsi="Courier New" w:cs="Courier New"/>
          <w:lang w:eastAsia="ko-KR"/>
        </w:rPr>
        <w:t>a=ccc_list:</w:t>
      </w:r>
      <w:bookmarkEnd w:id="7633"/>
      <w:r w:rsidRPr="00567618">
        <w:rPr>
          <w:lang w:eastAsia="ko-KR"/>
        </w:rPr>
        <w:t xml:space="preserve">" when using the </w:t>
      </w:r>
      <w:bookmarkStart w:id="7634" w:name="MCCQCTEMPBM_00000200"/>
      <w:r w:rsidRPr="00567618">
        <w:rPr>
          <w:rFonts w:ascii="Courier New" w:hAnsi="Courier New" w:cs="Courier New"/>
          <w:lang w:eastAsia="ko-KR"/>
        </w:rPr>
        <w:t>ccc_list</w:t>
      </w:r>
      <w:bookmarkEnd w:id="7634"/>
      <w:r w:rsidRPr="00567618">
        <w:rPr>
          <w:lang w:eastAsia="ko-KR"/>
        </w:rPr>
        <w:t xml:space="preserve"> attribute.</w:t>
      </w:r>
    </w:p>
    <w:bookmarkEnd w:id="7631"/>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635" w:name="_Toc26369760"/>
      <w:bookmarkStart w:id="7636" w:name="_Toc36227642"/>
      <w:bookmarkStart w:id="7637" w:name="_Toc36228657"/>
      <w:bookmarkStart w:id="7638" w:name="_Toc36229284"/>
      <w:bookmarkStart w:id="7639" w:name="_Toc68847604"/>
      <w:bookmarkStart w:id="7640" w:name="_Toc74611539"/>
      <w:bookmarkStart w:id="7641" w:name="_Toc75566818"/>
      <w:bookmarkStart w:id="7642" w:name="_Toc89790370"/>
      <w:bookmarkStart w:id="7643" w:name="_Toc99467009"/>
      <w:bookmarkStart w:id="7644" w:name="_Toc170383165"/>
      <w:r w:rsidRPr="00567618">
        <w:rPr>
          <w:lang w:eastAsia="ko-KR"/>
        </w:rPr>
        <w:t>S.5.7.4</w:t>
      </w:r>
      <w:r w:rsidRPr="00567618">
        <w:rPr>
          <w:lang w:eastAsia="ko-KR"/>
        </w:rPr>
        <w:tab/>
        <w:t>Using the Compact CCC SDP Attribute for Session Initiation</w:t>
      </w:r>
      <w:bookmarkEnd w:id="7635"/>
      <w:bookmarkEnd w:id="7636"/>
      <w:bookmarkEnd w:id="7637"/>
      <w:bookmarkEnd w:id="7638"/>
      <w:bookmarkEnd w:id="7639"/>
      <w:bookmarkEnd w:id="7640"/>
      <w:bookmarkEnd w:id="7641"/>
      <w:bookmarkEnd w:id="7642"/>
      <w:bookmarkEnd w:id="7643"/>
      <w:bookmarkEnd w:id="7644"/>
    </w:p>
    <w:p w14:paraId="2E991C4F" w14:textId="77777777" w:rsidR="00FC7E52" w:rsidRPr="00567618" w:rsidRDefault="00FC7E52" w:rsidP="00FC7E52">
      <w:pPr>
        <w:pStyle w:val="Heading4"/>
        <w:rPr>
          <w:lang w:eastAsia="ko-KR"/>
        </w:rPr>
      </w:pPr>
      <w:bookmarkStart w:id="7645" w:name="_Toc26369761"/>
      <w:bookmarkStart w:id="7646" w:name="_Toc36227643"/>
      <w:bookmarkStart w:id="7647" w:name="_Toc36228658"/>
      <w:bookmarkStart w:id="7648" w:name="_Toc36229285"/>
      <w:bookmarkStart w:id="7649" w:name="_Toc68847605"/>
      <w:bookmarkStart w:id="7650" w:name="_Toc74611540"/>
      <w:bookmarkStart w:id="7651" w:name="_Toc75566819"/>
      <w:bookmarkStart w:id="7652" w:name="_Toc89790371"/>
      <w:bookmarkStart w:id="7653" w:name="_Toc99467010"/>
      <w:bookmarkStart w:id="7654" w:name="_Toc170383166"/>
      <w:r w:rsidRPr="00567618">
        <w:rPr>
          <w:lang w:eastAsia="ko-KR"/>
        </w:rPr>
        <w:t>S.5.7.4.1</w:t>
      </w:r>
      <w:r w:rsidRPr="00567618">
        <w:rPr>
          <w:lang w:eastAsia="ko-KR"/>
        </w:rPr>
        <w:tab/>
        <w:t>General</w:t>
      </w:r>
      <w:bookmarkEnd w:id="7645"/>
      <w:bookmarkEnd w:id="7646"/>
      <w:bookmarkEnd w:id="7647"/>
      <w:bookmarkEnd w:id="7648"/>
      <w:bookmarkEnd w:id="7649"/>
      <w:bookmarkEnd w:id="7650"/>
      <w:bookmarkEnd w:id="7651"/>
      <w:bookmarkEnd w:id="7652"/>
      <w:bookmarkEnd w:id="7653"/>
      <w:bookmarkEnd w:id="7654"/>
    </w:p>
    <w:p w14:paraId="42DFCDB4" w14:textId="77777777" w:rsidR="00FC7E52" w:rsidRPr="00567618" w:rsidRDefault="00FC7E52" w:rsidP="00FC7E52">
      <w:pPr>
        <w:spacing w:after="0"/>
      </w:pPr>
      <w:bookmarkStart w:id="7655"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656" w:name="_Toc26369762"/>
      <w:bookmarkStart w:id="7657" w:name="_Toc36227644"/>
      <w:bookmarkStart w:id="7658" w:name="_Toc36228659"/>
      <w:bookmarkStart w:id="7659" w:name="_Toc36229286"/>
      <w:bookmarkStart w:id="7660" w:name="_Toc68847606"/>
      <w:bookmarkStart w:id="7661" w:name="_Toc74611541"/>
      <w:bookmarkStart w:id="7662" w:name="_Toc75566820"/>
      <w:bookmarkStart w:id="7663" w:name="_Toc89790372"/>
      <w:bookmarkStart w:id="7664" w:name="_Toc99467011"/>
      <w:bookmarkStart w:id="7665" w:name="_Toc170383167"/>
      <w:bookmarkEnd w:id="7655"/>
      <w:r w:rsidRPr="00567618">
        <w:rPr>
          <w:lang w:eastAsia="ko-KR"/>
        </w:rPr>
        <w:t>S.5.7.4.2</w:t>
      </w:r>
      <w:r w:rsidRPr="00567618">
        <w:rPr>
          <w:lang w:eastAsia="ko-KR"/>
        </w:rPr>
        <w:tab/>
        <w:t>SDP Offer Rules</w:t>
      </w:r>
      <w:bookmarkEnd w:id="7656"/>
      <w:bookmarkEnd w:id="7657"/>
      <w:bookmarkEnd w:id="7658"/>
      <w:bookmarkEnd w:id="7659"/>
      <w:bookmarkEnd w:id="7660"/>
      <w:bookmarkEnd w:id="7661"/>
      <w:bookmarkEnd w:id="7662"/>
      <w:bookmarkEnd w:id="7663"/>
      <w:bookmarkEnd w:id="7664"/>
      <w:bookmarkEnd w:id="7665"/>
    </w:p>
    <w:p w14:paraId="0FEAB0E1" w14:textId="77777777" w:rsidR="00FC7E52" w:rsidRPr="00567618" w:rsidRDefault="00FC7E52" w:rsidP="00FC7E52">
      <w:bookmarkStart w:id="7666"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667" w:name="_Toc26369763"/>
      <w:bookmarkStart w:id="7668" w:name="_Toc36227645"/>
      <w:bookmarkStart w:id="7669" w:name="_Toc36228660"/>
      <w:bookmarkStart w:id="7670" w:name="_Toc36229287"/>
      <w:bookmarkStart w:id="7671" w:name="_Toc68847607"/>
      <w:bookmarkStart w:id="7672" w:name="_Toc74611542"/>
      <w:bookmarkStart w:id="7673" w:name="_Toc75566821"/>
      <w:bookmarkStart w:id="7674" w:name="_Toc89790373"/>
      <w:bookmarkStart w:id="7675" w:name="_Toc99467012"/>
      <w:bookmarkStart w:id="7676" w:name="_Toc170383168"/>
      <w:bookmarkEnd w:id="7666"/>
      <w:r w:rsidRPr="00567618">
        <w:rPr>
          <w:lang w:eastAsia="ko-KR"/>
        </w:rPr>
        <w:t>S.5.7.4.3</w:t>
      </w:r>
      <w:r w:rsidRPr="00567618">
        <w:rPr>
          <w:lang w:eastAsia="ko-KR"/>
        </w:rPr>
        <w:tab/>
        <w:t>SDP Answer Rules</w:t>
      </w:r>
      <w:bookmarkEnd w:id="7667"/>
      <w:bookmarkEnd w:id="7668"/>
      <w:bookmarkEnd w:id="7669"/>
      <w:bookmarkEnd w:id="7670"/>
      <w:bookmarkEnd w:id="7671"/>
      <w:bookmarkEnd w:id="7672"/>
      <w:bookmarkEnd w:id="7673"/>
      <w:bookmarkEnd w:id="7674"/>
      <w:bookmarkEnd w:id="7675"/>
      <w:bookmarkEnd w:id="7676"/>
    </w:p>
    <w:p w14:paraId="1D44B94A" w14:textId="77777777" w:rsidR="00FC7E52" w:rsidRPr="00567618" w:rsidRDefault="00FC7E52" w:rsidP="00FC7E52">
      <w:bookmarkStart w:id="7677"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678" w:name="_MCCTEMPBM_CRPT86941742___7"/>
      <w:bookmarkEnd w:id="7677"/>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679" w:name="_Toc26369764"/>
      <w:bookmarkStart w:id="7680" w:name="_Toc36227646"/>
      <w:bookmarkStart w:id="7681" w:name="_Toc36228661"/>
      <w:bookmarkStart w:id="7682" w:name="_Toc36229288"/>
      <w:bookmarkStart w:id="7683" w:name="_Toc68847608"/>
      <w:bookmarkStart w:id="7684" w:name="_Toc74611543"/>
      <w:bookmarkStart w:id="7685" w:name="_Toc75566822"/>
      <w:bookmarkStart w:id="7686" w:name="_Toc89790374"/>
      <w:bookmarkStart w:id="7687" w:name="_Toc99467013"/>
      <w:bookmarkStart w:id="7688" w:name="_Toc170383169"/>
      <w:bookmarkEnd w:id="7678"/>
      <w:r w:rsidRPr="00567618">
        <w:rPr>
          <w:lang w:eastAsia="ko-KR"/>
        </w:rPr>
        <w:t>S.6</w:t>
      </w:r>
      <w:r w:rsidRPr="00567618">
        <w:rPr>
          <w:lang w:eastAsia="ko-KR"/>
        </w:rPr>
        <w:tab/>
        <w:t>Media transport</w:t>
      </w:r>
      <w:bookmarkEnd w:id="7679"/>
      <w:bookmarkEnd w:id="7680"/>
      <w:bookmarkEnd w:id="7681"/>
      <w:bookmarkEnd w:id="7682"/>
      <w:bookmarkEnd w:id="7683"/>
      <w:bookmarkEnd w:id="7684"/>
      <w:bookmarkEnd w:id="7685"/>
      <w:bookmarkEnd w:id="7686"/>
      <w:bookmarkEnd w:id="7687"/>
      <w:bookmarkEnd w:id="7688"/>
    </w:p>
    <w:p w14:paraId="69092B64" w14:textId="77777777" w:rsidR="00FC7E52" w:rsidRPr="00567618" w:rsidRDefault="00FC7E52" w:rsidP="00FC7E52">
      <w:pPr>
        <w:pStyle w:val="Heading2"/>
        <w:rPr>
          <w:lang w:eastAsia="ko-KR"/>
        </w:rPr>
      </w:pPr>
      <w:bookmarkStart w:id="7689" w:name="_Toc26369765"/>
      <w:bookmarkStart w:id="7690" w:name="_Toc36227647"/>
      <w:bookmarkStart w:id="7691" w:name="_Toc36228662"/>
      <w:bookmarkStart w:id="7692" w:name="_Toc36229289"/>
      <w:bookmarkStart w:id="7693" w:name="_Toc68847609"/>
      <w:bookmarkStart w:id="7694" w:name="_Toc74611544"/>
      <w:bookmarkStart w:id="7695" w:name="_Toc75566823"/>
      <w:bookmarkStart w:id="7696" w:name="_Toc89790375"/>
      <w:bookmarkStart w:id="7697" w:name="_Toc99467014"/>
      <w:bookmarkStart w:id="7698" w:name="_Toc170383170"/>
      <w:r w:rsidRPr="00567618">
        <w:rPr>
          <w:lang w:eastAsia="ko-KR"/>
        </w:rPr>
        <w:t>S.6.1</w:t>
      </w:r>
      <w:r w:rsidRPr="00567618">
        <w:rPr>
          <w:lang w:eastAsia="ko-KR"/>
        </w:rPr>
        <w:tab/>
        <w:t>RTP</w:t>
      </w:r>
      <w:bookmarkEnd w:id="7689"/>
      <w:bookmarkEnd w:id="7690"/>
      <w:bookmarkEnd w:id="7691"/>
      <w:bookmarkEnd w:id="7692"/>
      <w:bookmarkEnd w:id="7693"/>
      <w:bookmarkEnd w:id="7694"/>
      <w:bookmarkEnd w:id="7695"/>
      <w:bookmarkEnd w:id="7696"/>
      <w:bookmarkEnd w:id="7697"/>
      <w:bookmarkEnd w:id="7698"/>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699" w:name="_Toc26369766"/>
      <w:bookmarkStart w:id="7700" w:name="_Toc36227648"/>
      <w:bookmarkStart w:id="7701" w:name="_Toc36228663"/>
      <w:bookmarkStart w:id="7702" w:name="_Toc36229290"/>
      <w:bookmarkStart w:id="7703" w:name="_Toc68847610"/>
      <w:bookmarkStart w:id="7704" w:name="_Toc74611545"/>
      <w:bookmarkStart w:id="7705" w:name="_Toc75566824"/>
      <w:bookmarkStart w:id="7706" w:name="_Toc89790376"/>
      <w:bookmarkStart w:id="7707" w:name="_Toc99467015"/>
      <w:bookmarkStart w:id="7708" w:name="_Toc170383171"/>
      <w:r w:rsidRPr="00567618">
        <w:rPr>
          <w:lang w:eastAsia="ko-KR"/>
        </w:rPr>
        <w:t>S.6.2</w:t>
      </w:r>
      <w:r w:rsidRPr="00567618">
        <w:rPr>
          <w:lang w:eastAsia="ko-KR"/>
        </w:rPr>
        <w:tab/>
        <w:t>RTCP</w:t>
      </w:r>
      <w:bookmarkEnd w:id="7699"/>
      <w:bookmarkEnd w:id="7700"/>
      <w:bookmarkEnd w:id="7701"/>
      <w:bookmarkEnd w:id="7702"/>
      <w:bookmarkEnd w:id="7703"/>
      <w:bookmarkEnd w:id="7704"/>
      <w:bookmarkEnd w:id="7705"/>
      <w:bookmarkEnd w:id="7706"/>
      <w:bookmarkEnd w:id="7707"/>
      <w:bookmarkEnd w:id="7708"/>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709" w:name="_Toc26369767"/>
      <w:bookmarkStart w:id="7710" w:name="_Toc36227649"/>
      <w:bookmarkStart w:id="7711" w:name="_Toc36228664"/>
      <w:bookmarkStart w:id="7712" w:name="_Toc36229291"/>
      <w:bookmarkStart w:id="7713" w:name="_Toc68847611"/>
      <w:bookmarkStart w:id="7714" w:name="_Toc74611546"/>
      <w:bookmarkStart w:id="7715" w:name="_Toc75566825"/>
      <w:bookmarkStart w:id="7716" w:name="_Toc89790377"/>
      <w:bookmarkStart w:id="7717" w:name="_Toc99467016"/>
      <w:bookmarkStart w:id="7718" w:name="_Toc170383172"/>
      <w:r w:rsidRPr="00567618">
        <w:rPr>
          <w:lang w:eastAsia="ko-KR"/>
        </w:rPr>
        <w:t>S.6.3</w:t>
      </w:r>
      <w:r w:rsidRPr="00567618">
        <w:rPr>
          <w:lang w:eastAsia="ko-KR"/>
        </w:rPr>
        <w:tab/>
        <w:t>RTP Stream Selective Forwarding</w:t>
      </w:r>
      <w:bookmarkEnd w:id="7709"/>
      <w:bookmarkEnd w:id="7710"/>
      <w:bookmarkEnd w:id="7711"/>
      <w:bookmarkEnd w:id="7712"/>
      <w:bookmarkEnd w:id="7713"/>
      <w:bookmarkEnd w:id="7714"/>
      <w:bookmarkEnd w:id="7715"/>
      <w:bookmarkEnd w:id="7716"/>
      <w:bookmarkEnd w:id="7717"/>
      <w:bookmarkEnd w:id="7718"/>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719" w:name="_Toc26369768"/>
      <w:bookmarkStart w:id="7720" w:name="_Toc36227650"/>
      <w:bookmarkStart w:id="7721" w:name="_Toc36228665"/>
      <w:bookmarkStart w:id="7722" w:name="_Toc36229292"/>
      <w:bookmarkStart w:id="7723" w:name="_Toc68847612"/>
      <w:bookmarkStart w:id="7724" w:name="_Toc74611547"/>
      <w:bookmarkStart w:id="7725" w:name="_Toc75566826"/>
      <w:bookmarkStart w:id="7726" w:name="_Toc89790378"/>
      <w:bookmarkStart w:id="7727" w:name="_Toc99467017"/>
      <w:bookmarkStart w:id="7728" w:name="_Toc170383173"/>
      <w:r w:rsidRPr="00567618">
        <w:rPr>
          <w:lang w:eastAsia="ko-KR"/>
        </w:rPr>
        <w:t>S.7</w:t>
      </w:r>
      <w:r w:rsidRPr="00567618">
        <w:rPr>
          <w:lang w:eastAsia="ko-KR"/>
        </w:rPr>
        <w:tab/>
        <w:t>BFCP</w:t>
      </w:r>
      <w:bookmarkEnd w:id="7719"/>
      <w:bookmarkEnd w:id="7720"/>
      <w:bookmarkEnd w:id="7721"/>
      <w:bookmarkEnd w:id="7722"/>
      <w:bookmarkEnd w:id="7723"/>
      <w:bookmarkEnd w:id="7724"/>
      <w:bookmarkEnd w:id="7725"/>
      <w:bookmarkEnd w:id="7726"/>
      <w:bookmarkEnd w:id="7727"/>
      <w:bookmarkEnd w:id="7728"/>
    </w:p>
    <w:p w14:paraId="6484C572" w14:textId="77777777" w:rsidR="00FC7E52" w:rsidRPr="00567618" w:rsidRDefault="00FC7E52" w:rsidP="00FC7E52">
      <w:pPr>
        <w:pStyle w:val="Heading2"/>
        <w:rPr>
          <w:lang w:eastAsia="ko-KR"/>
        </w:rPr>
      </w:pPr>
      <w:bookmarkStart w:id="7729" w:name="_Toc26369769"/>
      <w:bookmarkStart w:id="7730" w:name="_Toc36227651"/>
      <w:bookmarkStart w:id="7731" w:name="_Toc36228666"/>
      <w:bookmarkStart w:id="7732" w:name="_Toc36229293"/>
      <w:bookmarkStart w:id="7733" w:name="_Toc68847613"/>
      <w:bookmarkStart w:id="7734" w:name="_Toc74611548"/>
      <w:bookmarkStart w:id="7735" w:name="_Toc75566827"/>
      <w:bookmarkStart w:id="7736" w:name="_Toc89790379"/>
      <w:bookmarkStart w:id="7737" w:name="_Toc99467018"/>
      <w:bookmarkStart w:id="7738" w:name="_Toc170383174"/>
      <w:r w:rsidRPr="00567618">
        <w:rPr>
          <w:lang w:eastAsia="ko-KR"/>
        </w:rPr>
        <w:t>S.7.1</w:t>
      </w:r>
      <w:r w:rsidRPr="00567618">
        <w:rPr>
          <w:lang w:eastAsia="ko-KR"/>
        </w:rPr>
        <w:tab/>
        <w:t>General</w:t>
      </w:r>
      <w:bookmarkEnd w:id="7729"/>
      <w:bookmarkEnd w:id="7730"/>
      <w:bookmarkEnd w:id="7731"/>
      <w:bookmarkEnd w:id="7732"/>
      <w:bookmarkEnd w:id="7733"/>
      <w:bookmarkEnd w:id="7734"/>
      <w:bookmarkEnd w:id="7735"/>
      <w:bookmarkEnd w:id="7736"/>
      <w:bookmarkEnd w:id="7737"/>
      <w:bookmarkEnd w:id="7738"/>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739" w:name="_Toc26369770"/>
      <w:bookmarkStart w:id="7740" w:name="_Toc36227652"/>
      <w:bookmarkStart w:id="7741" w:name="_Toc36228667"/>
      <w:bookmarkStart w:id="7742" w:name="_Toc36229294"/>
      <w:bookmarkStart w:id="7743" w:name="_Toc68847614"/>
      <w:bookmarkStart w:id="7744" w:name="_Toc74611549"/>
      <w:bookmarkStart w:id="7745" w:name="_Toc75566828"/>
      <w:bookmarkStart w:id="7746" w:name="_Toc89790380"/>
      <w:bookmarkStart w:id="7747" w:name="_Toc99467019"/>
      <w:bookmarkStart w:id="7748" w:name="_Toc170383175"/>
      <w:r w:rsidRPr="00567618">
        <w:rPr>
          <w:lang w:eastAsia="ko-KR"/>
        </w:rPr>
        <w:t>S.7.2</w:t>
      </w:r>
      <w:r w:rsidRPr="00567618">
        <w:rPr>
          <w:lang w:eastAsia="ko-KR"/>
        </w:rPr>
        <w:tab/>
        <w:t>Floor controlled main video</w:t>
      </w:r>
      <w:bookmarkEnd w:id="7739"/>
      <w:bookmarkEnd w:id="7740"/>
      <w:bookmarkEnd w:id="7741"/>
      <w:bookmarkEnd w:id="7742"/>
      <w:bookmarkEnd w:id="7743"/>
      <w:bookmarkEnd w:id="7744"/>
      <w:bookmarkEnd w:id="7745"/>
      <w:bookmarkEnd w:id="7746"/>
      <w:bookmarkEnd w:id="7747"/>
      <w:bookmarkEnd w:id="7748"/>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749" w:name="_Toc26369771"/>
      <w:bookmarkStart w:id="7750" w:name="_Toc36227653"/>
      <w:bookmarkStart w:id="7751" w:name="_Toc36228668"/>
      <w:bookmarkStart w:id="7752" w:name="_Toc36229295"/>
      <w:bookmarkStart w:id="7753" w:name="_Toc68847615"/>
      <w:bookmarkStart w:id="7754" w:name="_Toc74611550"/>
      <w:bookmarkStart w:id="7755" w:name="_Toc75566829"/>
      <w:bookmarkStart w:id="7756" w:name="_Toc89790381"/>
      <w:bookmarkStart w:id="7757" w:name="_Toc99467020"/>
      <w:bookmarkStart w:id="7758" w:name="_Toc170383176"/>
      <w:r w:rsidRPr="00567618">
        <w:rPr>
          <w:lang w:eastAsia="ko-KR"/>
        </w:rPr>
        <w:t>S.7.3</w:t>
      </w:r>
      <w:r w:rsidRPr="00567618">
        <w:rPr>
          <w:lang w:eastAsia="ko-KR"/>
        </w:rPr>
        <w:tab/>
        <w:t>Floor controlled screenshare video</w:t>
      </w:r>
      <w:bookmarkEnd w:id="7749"/>
      <w:bookmarkEnd w:id="7750"/>
      <w:bookmarkEnd w:id="7751"/>
      <w:bookmarkEnd w:id="7752"/>
      <w:bookmarkEnd w:id="7753"/>
      <w:bookmarkEnd w:id="7754"/>
      <w:bookmarkEnd w:id="7755"/>
      <w:bookmarkEnd w:id="7756"/>
      <w:bookmarkEnd w:id="7757"/>
      <w:bookmarkEnd w:id="7758"/>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759" w:name="_Toc26369772"/>
      <w:bookmarkStart w:id="7760" w:name="_Toc36227654"/>
      <w:bookmarkStart w:id="7761" w:name="_Toc36228669"/>
      <w:bookmarkStart w:id="7762" w:name="_Toc36229296"/>
      <w:bookmarkStart w:id="7763" w:name="_Toc68847616"/>
      <w:bookmarkStart w:id="7764" w:name="_Toc74611551"/>
      <w:bookmarkStart w:id="7765" w:name="_Toc75566830"/>
      <w:bookmarkStart w:id="7766" w:name="_Toc89790382"/>
      <w:bookmarkStart w:id="7767" w:name="_Toc99467021"/>
      <w:bookmarkStart w:id="7768" w:name="_Toc170383177"/>
      <w:r w:rsidRPr="00567618">
        <w:rPr>
          <w:lang w:eastAsia="ko-KR"/>
        </w:rPr>
        <w:t>S.7.4</w:t>
      </w:r>
      <w:r w:rsidRPr="00567618">
        <w:rPr>
          <w:lang w:eastAsia="ko-KR"/>
        </w:rPr>
        <w:tab/>
        <w:t>Implicit floor control for audio</w:t>
      </w:r>
      <w:bookmarkEnd w:id="7759"/>
      <w:bookmarkEnd w:id="7760"/>
      <w:bookmarkEnd w:id="7761"/>
      <w:bookmarkEnd w:id="7762"/>
      <w:bookmarkEnd w:id="7763"/>
      <w:bookmarkEnd w:id="7764"/>
      <w:bookmarkEnd w:id="7765"/>
      <w:bookmarkEnd w:id="7766"/>
      <w:bookmarkEnd w:id="7767"/>
      <w:bookmarkEnd w:id="7768"/>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769" w:name="_Toc26369773"/>
      <w:bookmarkStart w:id="7770" w:name="_Toc36227655"/>
      <w:bookmarkStart w:id="7771" w:name="_Toc36228670"/>
      <w:bookmarkStart w:id="7772" w:name="_Toc36229297"/>
      <w:bookmarkStart w:id="7773" w:name="_Toc68847617"/>
      <w:bookmarkStart w:id="7774" w:name="_Toc74611552"/>
      <w:bookmarkStart w:id="7775" w:name="_Toc75566831"/>
      <w:bookmarkStart w:id="7776" w:name="_Toc89790383"/>
      <w:bookmarkStart w:id="7777" w:name="_Toc99467022"/>
      <w:bookmarkStart w:id="7778" w:name="_Toc170383178"/>
      <w:r w:rsidRPr="00567618">
        <w:rPr>
          <w:lang w:eastAsia="ko-KR"/>
        </w:rPr>
        <w:t>S.7.5</w:t>
      </w:r>
      <w:r w:rsidRPr="00567618">
        <w:rPr>
          <w:lang w:eastAsia="ko-KR"/>
        </w:rPr>
        <w:tab/>
        <w:t>Floor control interworking with DTMF-capable MTSI clients</w:t>
      </w:r>
      <w:bookmarkEnd w:id="7769"/>
      <w:bookmarkEnd w:id="7770"/>
      <w:bookmarkEnd w:id="7771"/>
      <w:bookmarkEnd w:id="7772"/>
      <w:bookmarkEnd w:id="7773"/>
      <w:bookmarkEnd w:id="7774"/>
      <w:bookmarkEnd w:id="7775"/>
      <w:bookmarkEnd w:id="7776"/>
      <w:bookmarkEnd w:id="7777"/>
      <w:bookmarkEnd w:id="7778"/>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779" w:name="_Toc26369774"/>
      <w:bookmarkStart w:id="7780" w:name="_Toc36227656"/>
      <w:bookmarkStart w:id="7781" w:name="_Toc36228671"/>
      <w:bookmarkStart w:id="7782" w:name="_Toc36229298"/>
      <w:bookmarkStart w:id="7783" w:name="_Toc68847618"/>
      <w:bookmarkStart w:id="7784" w:name="_Toc74611553"/>
      <w:bookmarkStart w:id="7785" w:name="_Toc75566832"/>
      <w:bookmarkStart w:id="7786" w:name="_Toc89790384"/>
      <w:bookmarkStart w:id="7787" w:name="_Toc99467023"/>
      <w:bookmarkStart w:id="7788" w:name="_Toc170383179"/>
      <w:r w:rsidRPr="00567618">
        <w:rPr>
          <w:lang w:eastAsia="ko-KR"/>
        </w:rPr>
        <w:t>S.8</w:t>
      </w:r>
      <w:r w:rsidRPr="00567618">
        <w:rPr>
          <w:lang w:eastAsia="ko-KR"/>
        </w:rPr>
        <w:tab/>
        <w:t>Rate Adaptation</w:t>
      </w:r>
      <w:bookmarkEnd w:id="7779"/>
      <w:bookmarkEnd w:id="7780"/>
      <w:bookmarkEnd w:id="7781"/>
      <w:bookmarkEnd w:id="7782"/>
      <w:bookmarkEnd w:id="7783"/>
      <w:bookmarkEnd w:id="7784"/>
      <w:bookmarkEnd w:id="7785"/>
      <w:bookmarkEnd w:id="7786"/>
      <w:bookmarkEnd w:id="7787"/>
      <w:bookmarkEnd w:id="7788"/>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789" w:name="_Toc26369775"/>
      <w:bookmarkStart w:id="7790" w:name="_Toc36227657"/>
      <w:bookmarkStart w:id="7791" w:name="_Toc36228672"/>
      <w:bookmarkStart w:id="7792" w:name="_Toc36229299"/>
      <w:bookmarkStart w:id="7793" w:name="_Toc68847619"/>
      <w:bookmarkStart w:id="7794" w:name="_Toc74611554"/>
      <w:bookmarkStart w:id="7795" w:name="_Toc75566833"/>
      <w:bookmarkStart w:id="7796" w:name="_Toc89790385"/>
      <w:bookmarkStart w:id="7797" w:name="_Toc99467024"/>
      <w:bookmarkStart w:id="7798" w:name="_Toc170383180"/>
      <w:r w:rsidRPr="00567618">
        <w:rPr>
          <w:lang w:eastAsia="ko-KR"/>
        </w:rPr>
        <w:t>Annex T (informative):</w:t>
      </w:r>
      <w:r w:rsidRPr="00567618">
        <w:rPr>
          <w:lang w:eastAsia="ko-KR"/>
        </w:rPr>
        <w:br/>
        <w:t>SDP examples for Multi-party Multimedia Conference Media Handling</w:t>
      </w:r>
      <w:bookmarkEnd w:id="7789"/>
      <w:bookmarkEnd w:id="7790"/>
      <w:bookmarkEnd w:id="7791"/>
      <w:bookmarkEnd w:id="7792"/>
      <w:bookmarkEnd w:id="7793"/>
      <w:bookmarkEnd w:id="7794"/>
      <w:bookmarkEnd w:id="7795"/>
      <w:bookmarkEnd w:id="7796"/>
      <w:bookmarkEnd w:id="7797"/>
      <w:bookmarkEnd w:id="7798"/>
    </w:p>
    <w:p w14:paraId="3CF657A6" w14:textId="77777777" w:rsidR="00FC7E52" w:rsidRPr="00567618" w:rsidRDefault="00FC7E52" w:rsidP="00FC7E52">
      <w:pPr>
        <w:pStyle w:val="Heading1"/>
        <w:rPr>
          <w:lang w:eastAsia="ko-KR"/>
        </w:rPr>
      </w:pPr>
      <w:bookmarkStart w:id="7799" w:name="_Toc26369776"/>
      <w:bookmarkStart w:id="7800" w:name="_Toc36227658"/>
      <w:bookmarkStart w:id="7801" w:name="_Toc36228673"/>
      <w:bookmarkStart w:id="7802" w:name="_Toc36229300"/>
      <w:bookmarkStart w:id="7803" w:name="_Toc68847620"/>
      <w:bookmarkStart w:id="7804" w:name="_Toc74611555"/>
      <w:bookmarkStart w:id="7805" w:name="_Toc75566834"/>
      <w:bookmarkStart w:id="7806" w:name="_Toc89790386"/>
      <w:bookmarkStart w:id="7807" w:name="_Toc99467025"/>
      <w:bookmarkStart w:id="7808" w:name="_Toc170383181"/>
      <w:r w:rsidRPr="00567618">
        <w:rPr>
          <w:lang w:eastAsia="ko-KR"/>
        </w:rPr>
        <w:t>T.1</w:t>
      </w:r>
      <w:r w:rsidRPr="00567618">
        <w:rPr>
          <w:lang w:eastAsia="ko-KR"/>
        </w:rPr>
        <w:tab/>
        <w:t>General</w:t>
      </w:r>
      <w:bookmarkEnd w:id="7799"/>
      <w:bookmarkEnd w:id="7800"/>
      <w:bookmarkEnd w:id="7801"/>
      <w:bookmarkEnd w:id="7802"/>
      <w:bookmarkEnd w:id="7803"/>
      <w:bookmarkEnd w:id="7804"/>
      <w:bookmarkEnd w:id="7805"/>
      <w:bookmarkEnd w:id="7806"/>
      <w:bookmarkEnd w:id="7807"/>
      <w:bookmarkEnd w:id="7808"/>
    </w:p>
    <w:p w14:paraId="518D513F" w14:textId="77777777" w:rsidR="00FC7E52" w:rsidRPr="00567618" w:rsidRDefault="00FC7E52" w:rsidP="00FC7E52">
      <w:pPr>
        <w:pStyle w:val="Heading2"/>
      </w:pPr>
      <w:bookmarkStart w:id="7809" w:name="_Toc26369777"/>
      <w:bookmarkStart w:id="7810" w:name="_Toc36227659"/>
      <w:bookmarkStart w:id="7811" w:name="_Toc36228674"/>
      <w:bookmarkStart w:id="7812" w:name="_Toc36229301"/>
      <w:bookmarkStart w:id="7813" w:name="_Toc68847621"/>
      <w:bookmarkStart w:id="7814" w:name="_Toc74611556"/>
      <w:bookmarkStart w:id="7815" w:name="_Toc75566835"/>
      <w:bookmarkStart w:id="7816" w:name="_Toc89790387"/>
      <w:bookmarkStart w:id="7817" w:name="_Toc99467026"/>
      <w:bookmarkStart w:id="7818" w:name="_Toc170383182"/>
      <w:r w:rsidRPr="00567618">
        <w:t>T.1.1</w:t>
      </w:r>
      <w:r w:rsidRPr="00567618">
        <w:tab/>
        <w:t>Introduction</w:t>
      </w:r>
      <w:bookmarkEnd w:id="7809"/>
      <w:bookmarkEnd w:id="7810"/>
      <w:bookmarkEnd w:id="7811"/>
      <w:bookmarkEnd w:id="7812"/>
      <w:bookmarkEnd w:id="7813"/>
      <w:bookmarkEnd w:id="7814"/>
      <w:bookmarkEnd w:id="7815"/>
      <w:bookmarkEnd w:id="7816"/>
      <w:bookmarkEnd w:id="7817"/>
      <w:bookmarkEnd w:id="7818"/>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819" w:name="_Toc26369778"/>
      <w:bookmarkStart w:id="7820" w:name="_Toc36227660"/>
      <w:bookmarkStart w:id="7821" w:name="_Toc36228675"/>
      <w:bookmarkStart w:id="7822" w:name="_Toc36229302"/>
      <w:bookmarkStart w:id="7823" w:name="_Toc68847622"/>
      <w:bookmarkStart w:id="7824" w:name="_Toc74611557"/>
      <w:bookmarkStart w:id="7825" w:name="_Toc75566836"/>
      <w:bookmarkStart w:id="7826" w:name="_Toc89790388"/>
      <w:bookmarkStart w:id="7827" w:name="_Toc99467027"/>
      <w:bookmarkStart w:id="7828" w:name="_Toc170383183"/>
      <w:r w:rsidRPr="00567618">
        <w:t>T.1.2</w:t>
      </w:r>
      <w:r w:rsidRPr="00567618">
        <w:tab/>
        <w:t>Quality of Service examples</w:t>
      </w:r>
      <w:bookmarkEnd w:id="7819"/>
      <w:bookmarkEnd w:id="7820"/>
      <w:bookmarkEnd w:id="7821"/>
      <w:bookmarkEnd w:id="7822"/>
      <w:bookmarkEnd w:id="7823"/>
      <w:bookmarkEnd w:id="7824"/>
      <w:bookmarkEnd w:id="7825"/>
      <w:bookmarkEnd w:id="7826"/>
      <w:bookmarkEnd w:id="7827"/>
      <w:bookmarkEnd w:id="7828"/>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829"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829"/>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830" w:name="_MCCTEMPBM_CRPT86941744___4"/>
            <w:r w:rsidRPr="005324A1">
              <w:t>T.2</w:t>
            </w:r>
            <w:bookmarkEnd w:id="7830"/>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831" w:name="_MCCTEMPBM_CRPT86941745___4"/>
            <w:r w:rsidRPr="005324A1">
              <w:t>452.5</w:t>
            </w:r>
            <w:bookmarkEnd w:id="7831"/>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832" w:name="_MCCTEMPBM_CRPT86941746___4"/>
            <w:r w:rsidRPr="005324A1">
              <w:t>452.5</w:t>
            </w:r>
            <w:bookmarkEnd w:id="7832"/>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833" w:name="_MCCTEMPBM_CRPT86941747___4"/>
            <w:r w:rsidRPr="005324A1">
              <w:t>T.3</w:t>
            </w:r>
            <w:bookmarkEnd w:id="7833"/>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834" w:name="_MCCTEMPBM_CRPT86941748___4"/>
            <w:r w:rsidRPr="005324A1">
              <w:t>2105</w:t>
            </w:r>
            <w:bookmarkEnd w:id="7834"/>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835" w:name="_MCCTEMPBM_CRPT86941749___4"/>
            <w:r w:rsidRPr="005324A1">
              <w:t>2590</w:t>
            </w:r>
            <w:bookmarkEnd w:id="7835"/>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836" w:name="_MCCTEMPBM_CRPT86941750___4"/>
            <w:r w:rsidRPr="005324A1">
              <w:t>T.4</w:t>
            </w:r>
            <w:bookmarkEnd w:id="7836"/>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837" w:name="_MCCTEMPBM_CRPT86941751___4"/>
            <w:r w:rsidRPr="005324A1">
              <w:t>1865</w:t>
            </w:r>
            <w:bookmarkEnd w:id="7837"/>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838" w:name="_MCCTEMPBM_CRPT86941752___4"/>
            <w:r w:rsidRPr="005324A1">
              <w:t>1865</w:t>
            </w:r>
            <w:bookmarkEnd w:id="7838"/>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839"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840" w:name="_MCCTEMPBM_CRPT86941754___4" w:colFirst="0" w:colLast="3"/>
            <w:bookmarkEnd w:id="7839"/>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841" w:name="_MCCTEMPBM_CRPT86941755___4" w:colFirst="0" w:colLast="3"/>
            <w:bookmarkEnd w:id="7840"/>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841"/>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842" w:name="_Toc26369779"/>
      <w:bookmarkStart w:id="7843" w:name="_Toc36227661"/>
      <w:bookmarkStart w:id="7844" w:name="_Toc36228676"/>
      <w:bookmarkStart w:id="7845" w:name="_Toc36229303"/>
      <w:bookmarkStart w:id="7846" w:name="_Toc68847623"/>
      <w:bookmarkStart w:id="7847" w:name="_Toc74611558"/>
      <w:bookmarkStart w:id="7848" w:name="_Toc75566837"/>
      <w:bookmarkStart w:id="7849" w:name="_Toc89790389"/>
      <w:bookmarkStart w:id="7850" w:name="_Toc99467028"/>
      <w:bookmarkStart w:id="7851" w:name="_Toc170383184"/>
      <w:r w:rsidRPr="00567618">
        <w:rPr>
          <w:lang w:eastAsia="ko-KR"/>
        </w:rPr>
        <w:t>T.2</w:t>
      </w:r>
      <w:r w:rsidRPr="00567618">
        <w:rPr>
          <w:lang w:eastAsia="ko-KR"/>
        </w:rPr>
        <w:tab/>
        <w:t>MSMTSI video offer/answer examples</w:t>
      </w:r>
      <w:bookmarkEnd w:id="7842"/>
      <w:bookmarkEnd w:id="7843"/>
      <w:bookmarkEnd w:id="7844"/>
      <w:bookmarkEnd w:id="7845"/>
      <w:bookmarkEnd w:id="7846"/>
      <w:bookmarkEnd w:id="7847"/>
      <w:bookmarkEnd w:id="7848"/>
      <w:bookmarkEnd w:id="7849"/>
      <w:bookmarkEnd w:id="7850"/>
      <w:bookmarkEnd w:id="7851"/>
    </w:p>
    <w:p w14:paraId="63C86A42" w14:textId="77777777" w:rsidR="00FC7E52" w:rsidRPr="00567618" w:rsidRDefault="00FC7E52" w:rsidP="00FC7E52">
      <w:pPr>
        <w:pStyle w:val="Heading2"/>
        <w:rPr>
          <w:lang w:eastAsia="ko-KR"/>
        </w:rPr>
      </w:pPr>
      <w:bookmarkStart w:id="7852" w:name="_Toc26369780"/>
      <w:bookmarkStart w:id="7853" w:name="_Toc36227662"/>
      <w:bookmarkStart w:id="7854" w:name="_Toc36228677"/>
      <w:bookmarkStart w:id="7855" w:name="_Toc36229304"/>
      <w:bookmarkStart w:id="7856" w:name="_Toc68847624"/>
      <w:bookmarkStart w:id="7857" w:name="_Toc74611559"/>
      <w:bookmarkStart w:id="7858" w:name="_Toc75566838"/>
      <w:bookmarkStart w:id="7859" w:name="_Toc89790390"/>
      <w:bookmarkStart w:id="7860" w:name="_Toc99467029"/>
      <w:bookmarkStart w:id="7861" w:name="_Toc170383185"/>
      <w:r w:rsidRPr="00567618">
        <w:rPr>
          <w:lang w:eastAsia="ko-KR"/>
        </w:rPr>
        <w:t>T.2.1</w:t>
      </w:r>
      <w:r w:rsidRPr="00567618">
        <w:rPr>
          <w:lang w:eastAsia="ko-KR"/>
        </w:rPr>
        <w:tab/>
        <w:t>MSMTSI offer/answer towards an MTSI client</w:t>
      </w:r>
      <w:bookmarkEnd w:id="7852"/>
      <w:bookmarkEnd w:id="7853"/>
      <w:bookmarkEnd w:id="7854"/>
      <w:bookmarkEnd w:id="7855"/>
      <w:bookmarkEnd w:id="7856"/>
      <w:bookmarkEnd w:id="7857"/>
      <w:bookmarkEnd w:id="7858"/>
      <w:bookmarkEnd w:id="7859"/>
      <w:bookmarkEnd w:id="7860"/>
      <w:bookmarkEnd w:id="7861"/>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862" w:name="_MCCTEMPBM_CRPT86941756___7"/>
            <w:bookmarkStart w:id="7863"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864" w:name="_MCCTEMPBM_CRPT86941757___7"/>
            <w:bookmarkEnd w:id="7862"/>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865" w:name="_MCCTEMPBM_CRPT86941758___7"/>
            <w:bookmarkEnd w:id="7864"/>
            <w:r w:rsidRPr="00567618">
              <w:t>a=rtcp-rsize</w:t>
            </w:r>
          </w:p>
          <w:p w14:paraId="641EADAB" w14:textId="77777777" w:rsidR="00FC7E52" w:rsidRPr="00567618" w:rsidRDefault="00FC7E52" w:rsidP="00DD54CD">
            <w:pPr>
              <w:pStyle w:val="PL"/>
              <w:rPr>
                <w:sz w:val="18"/>
              </w:rPr>
            </w:pPr>
            <w:bookmarkStart w:id="7866" w:name="_MCCTEMPBM_CRPT86941759___7"/>
            <w:bookmarkEnd w:id="7865"/>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867" w:name="_MCCTEMPBM_CRPT86941760___7"/>
            <w:bookmarkEnd w:id="7866"/>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868" w:name="_MCCTEMPBM_CRPT86941761___7"/>
            <w:bookmarkEnd w:id="7867"/>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869" w:name="_MCCTEMPBM_CRPT86941762___7"/>
            <w:bookmarkEnd w:id="7868"/>
            <w:r w:rsidRPr="00567618">
              <w:t>a=rtcp-rsize</w:t>
            </w:r>
          </w:p>
          <w:p w14:paraId="2ADC5B59" w14:textId="77777777" w:rsidR="00FC7E52" w:rsidRPr="00567618" w:rsidRDefault="00FC7E52" w:rsidP="00DD54CD">
            <w:pPr>
              <w:pStyle w:val="PL"/>
              <w:rPr>
                <w:sz w:val="18"/>
              </w:rPr>
            </w:pPr>
            <w:bookmarkStart w:id="7870" w:name="_MCCTEMPBM_CRPT86941763___7"/>
            <w:bookmarkEnd w:id="7869"/>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871" w:name="_MCCTEMPBM_CRPT86941764___7"/>
            <w:bookmarkEnd w:id="7870"/>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872" w:name="_MCCTEMPBM_CRPT86941765___7"/>
            <w:bookmarkEnd w:id="7871"/>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873" w:name="_MCCTEMPBM_CRPT86941766___7"/>
            <w:bookmarkEnd w:id="7872"/>
            <w:r w:rsidRPr="00567618">
              <w:t>a=rtcp-rsize</w:t>
            </w:r>
          </w:p>
          <w:p w14:paraId="48BB0313" w14:textId="77777777" w:rsidR="00FC7E52" w:rsidRPr="00567618" w:rsidRDefault="00FC7E52" w:rsidP="00DD54CD">
            <w:pPr>
              <w:pStyle w:val="PL"/>
              <w:rPr>
                <w:sz w:val="18"/>
              </w:rPr>
            </w:pPr>
            <w:bookmarkStart w:id="7874" w:name="_MCCTEMPBM_CRPT86941767___7"/>
            <w:bookmarkEnd w:id="7873"/>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875" w:name="_MCCTEMPBM_CRPT86941768___7"/>
            <w:bookmarkEnd w:id="7874"/>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876" w:name="_MCCTEMPBM_CRPT86941769___7"/>
            <w:bookmarkEnd w:id="7875"/>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877" w:name="_MCCTEMPBM_CRPT86941770___7"/>
            <w:bookmarkEnd w:id="7876"/>
            <w:r w:rsidRPr="00567618">
              <w:t>a=rtcp-rsize</w:t>
            </w:r>
          </w:p>
          <w:p w14:paraId="7F773DCF" w14:textId="77777777" w:rsidR="00FC7E52" w:rsidRPr="00567618" w:rsidRDefault="00FC7E52" w:rsidP="00DD54CD">
            <w:pPr>
              <w:pStyle w:val="PL"/>
              <w:rPr>
                <w:sz w:val="18"/>
              </w:rPr>
            </w:pPr>
            <w:bookmarkStart w:id="7878" w:name="_MCCTEMPBM_CRPT86941771___7"/>
            <w:bookmarkEnd w:id="7877"/>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878"/>
          <w:p w14:paraId="30EDEECB" w14:textId="77777777" w:rsidR="00FC7E52" w:rsidRPr="00567618" w:rsidRDefault="00FC7E52" w:rsidP="00DD54CD">
            <w:pPr>
              <w:pStyle w:val="PL"/>
            </w:pPr>
            <w:r w:rsidRPr="00567618">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863"/>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879" w:name="_MCCTEMPBM_CRPT86941773___7"/>
            <w:bookmarkStart w:id="7880"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881" w:name="_MCCTEMPBM_CRPT86941774___7"/>
            <w:bookmarkEnd w:id="7879"/>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881"/>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880"/>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882" w:name="_Toc26369781"/>
      <w:bookmarkStart w:id="7883" w:name="_Toc36227663"/>
      <w:bookmarkStart w:id="7884" w:name="_Toc36228678"/>
      <w:bookmarkStart w:id="7885" w:name="_Toc36229305"/>
      <w:bookmarkStart w:id="7886" w:name="_Toc68847625"/>
      <w:bookmarkStart w:id="7887" w:name="_Toc74611560"/>
      <w:bookmarkStart w:id="7888" w:name="_Toc75566839"/>
      <w:bookmarkStart w:id="7889" w:name="_Toc89790391"/>
      <w:bookmarkStart w:id="7890" w:name="_Toc99467030"/>
      <w:bookmarkStart w:id="7891" w:name="_Toc170383186"/>
      <w:r w:rsidRPr="00567618">
        <w:rPr>
          <w:lang w:eastAsia="ko-KR"/>
        </w:rPr>
        <w:t>T.2.2</w:t>
      </w:r>
      <w:r w:rsidRPr="00567618">
        <w:rPr>
          <w:lang w:eastAsia="ko-KR"/>
        </w:rPr>
        <w:tab/>
        <w:t>MSMTSI answer from an MSMTSI MRF</w:t>
      </w:r>
      <w:bookmarkEnd w:id="7882"/>
      <w:bookmarkEnd w:id="7883"/>
      <w:bookmarkEnd w:id="7884"/>
      <w:bookmarkEnd w:id="7885"/>
      <w:bookmarkEnd w:id="7886"/>
      <w:bookmarkEnd w:id="7887"/>
      <w:bookmarkEnd w:id="7888"/>
      <w:bookmarkEnd w:id="7889"/>
      <w:bookmarkEnd w:id="7890"/>
      <w:bookmarkEnd w:id="7891"/>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892" w:name="_MCCTEMPBM_CRPT86941776___7"/>
            <w:bookmarkStart w:id="7893"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894" w:name="_MCCTEMPBM_CRPT86941777___7"/>
            <w:bookmarkEnd w:id="7892"/>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895" w:name="_MCCTEMPBM_CRPT86941778___7"/>
            <w:bookmarkEnd w:id="7894"/>
            <w:r w:rsidRPr="00567618">
              <w:t>a=rtcp-rsize</w:t>
            </w:r>
          </w:p>
          <w:p w14:paraId="12521AE0" w14:textId="77777777" w:rsidR="00FC7E52" w:rsidRPr="00567618" w:rsidRDefault="00FC7E52" w:rsidP="00DD54CD">
            <w:pPr>
              <w:pStyle w:val="PL"/>
              <w:rPr>
                <w:sz w:val="18"/>
              </w:rPr>
            </w:pPr>
            <w:bookmarkStart w:id="7896" w:name="_MCCTEMPBM_CRPT86941779___7"/>
            <w:bookmarkEnd w:id="7895"/>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897" w:name="_MCCTEMPBM_CRPT86941780___7"/>
            <w:bookmarkEnd w:id="7896"/>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898" w:name="_MCCTEMPBM_CRPT86941781___7"/>
            <w:bookmarkEnd w:id="7897"/>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899" w:name="_MCCTEMPBM_CRPT86941782___7"/>
            <w:bookmarkEnd w:id="7898"/>
            <w:r w:rsidRPr="00567618">
              <w:t>a=rtcp-rsize</w:t>
            </w:r>
          </w:p>
          <w:p w14:paraId="629D4CDB" w14:textId="77777777" w:rsidR="00FC7E52" w:rsidRPr="00567618" w:rsidRDefault="00FC7E52" w:rsidP="00DD54CD">
            <w:pPr>
              <w:pStyle w:val="PL"/>
              <w:rPr>
                <w:sz w:val="18"/>
              </w:rPr>
            </w:pPr>
            <w:bookmarkStart w:id="7900" w:name="_MCCTEMPBM_CRPT86941783___7"/>
            <w:bookmarkEnd w:id="7899"/>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901" w:name="_MCCTEMPBM_CRPT86941784___7"/>
            <w:bookmarkEnd w:id="7900"/>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902" w:name="_MCCTEMPBM_CRPT86941785___7"/>
            <w:bookmarkEnd w:id="7901"/>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903" w:name="_MCCTEMPBM_CRPT86941786___7"/>
            <w:bookmarkEnd w:id="7902"/>
            <w:r w:rsidRPr="00567618">
              <w:t>a=rtcp-rsize</w:t>
            </w:r>
          </w:p>
          <w:p w14:paraId="6A202E20" w14:textId="77777777" w:rsidR="00FC7E52" w:rsidRPr="00567618" w:rsidRDefault="00FC7E52" w:rsidP="00DD54CD">
            <w:pPr>
              <w:pStyle w:val="PL"/>
              <w:rPr>
                <w:sz w:val="18"/>
              </w:rPr>
            </w:pPr>
            <w:bookmarkStart w:id="7904" w:name="_MCCTEMPBM_CRPT86941787___7"/>
            <w:bookmarkEnd w:id="7903"/>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905" w:name="_MCCTEMPBM_CRPT86941788___7"/>
            <w:bookmarkEnd w:id="7904"/>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906" w:name="_MCCTEMPBM_CRPT86941789___7"/>
            <w:bookmarkEnd w:id="7905"/>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907" w:name="_MCCTEMPBM_CRPT86941790___7"/>
            <w:bookmarkEnd w:id="7906"/>
            <w:r w:rsidRPr="00567618">
              <w:t>a=rtcp-rsize</w:t>
            </w:r>
          </w:p>
          <w:p w14:paraId="7C8B54DE" w14:textId="77777777" w:rsidR="00FC7E52" w:rsidRPr="00567618" w:rsidRDefault="00FC7E52" w:rsidP="00DD54CD">
            <w:pPr>
              <w:pStyle w:val="PL"/>
              <w:rPr>
                <w:sz w:val="18"/>
              </w:rPr>
            </w:pPr>
            <w:bookmarkStart w:id="7908" w:name="_MCCTEMPBM_CRPT86941791___7"/>
            <w:bookmarkEnd w:id="7907"/>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908"/>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893"/>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909" w:name="_Toc26369782"/>
      <w:bookmarkStart w:id="7910" w:name="_Toc36227664"/>
      <w:bookmarkStart w:id="7911" w:name="_Toc36228679"/>
      <w:bookmarkStart w:id="7912" w:name="_Toc36229306"/>
      <w:bookmarkStart w:id="7913" w:name="_Toc68847626"/>
      <w:bookmarkStart w:id="7914" w:name="_Toc74611561"/>
      <w:bookmarkStart w:id="7915" w:name="_Toc75566840"/>
      <w:bookmarkStart w:id="7916" w:name="_Toc89790392"/>
      <w:bookmarkStart w:id="7917" w:name="_Toc99467031"/>
      <w:bookmarkStart w:id="7918" w:name="_Toc170383187"/>
      <w:r w:rsidRPr="00567618">
        <w:rPr>
          <w:lang w:eastAsia="ko-KR"/>
        </w:rPr>
        <w:t>T.2.3</w:t>
      </w:r>
      <w:r w:rsidRPr="00567618">
        <w:rPr>
          <w:lang w:eastAsia="ko-KR"/>
        </w:rPr>
        <w:tab/>
        <w:t>MSMTSI answer from an MSMTSI client in terminal</w:t>
      </w:r>
      <w:bookmarkEnd w:id="7909"/>
      <w:bookmarkEnd w:id="7910"/>
      <w:bookmarkEnd w:id="7911"/>
      <w:bookmarkEnd w:id="7912"/>
      <w:bookmarkEnd w:id="7913"/>
      <w:bookmarkEnd w:id="7914"/>
      <w:bookmarkEnd w:id="7915"/>
      <w:bookmarkEnd w:id="7916"/>
      <w:bookmarkEnd w:id="7917"/>
      <w:bookmarkEnd w:id="7918"/>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919" w:name="_MCCTEMPBM_CRPT86941793___7"/>
            <w:bookmarkStart w:id="7920"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921" w:name="_MCCTEMPBM_CRPT86941794___7"/>
            <w:bookmarkEnd w:id="7919"/>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922" w:name="_MCCTEMPBM_CRPT86941795___7"/>
            <w:bookmarkEnd w:id="7921"/>
            <w:r w:rsidRPr="00567618">
              <w:t>a=rtcp-rsize</w:t>
            </w:r>
          </w:p>
          <w:p w14:paraId="22B7B587" w14:textId="77777777" w:rsidR="00FC7E52" w:rsidRPr="00567618" w:rsidRDefault="00FC7E52" w:rsidP="00DD54CD">
            <w:pPr>
              <w:pStyle w:val="PL"/>
              <w:rPr>
                <w:sz w:val="18"/>
              </w:rPr>
            </w:pPr>
            <w:bookmarkStart w:id="7923" w:name="_MCCTEMPBM_CRPT86941796___7"/>
            <w:bookmarkEnd w:id="7922"/>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924" w:name="_MCCTEMPBM_CRPT86941797___7"/>
            <w:bookmarkEnd w:id="7923"/>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925" w:name="_MCCTEMPBM_CRPT86941798___7"/>
            <w:bookmarkEnd w:id="7924"/>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926" w:name="_MCCTEMPBM_CRPT86941799___7"/>
            <w:bookmarkEnd w:id="7925"/>
            <w:r w:rsidRPr="00567618">
              <w:t>a=rtcp-rsize</w:t>
            </w:r>
          </w:p>
          <w:p w14:paraId="2D7A6875" w14:textId="77777777" w:rsidR="00FC7E52" w:rsidRPr="00567618" w:rsidRDefault="00FC7E52" w:rsidP="00DD54CD">
            <w:pPr>
              <w:pStyle w:val="PL"/>
              <w:rPr>
                <w:sz w:val="18"/>
              </w:rPr>
            </w:pPr>
            <w:bookmarkStart w:id="7927" w:name="_MCCTEMPBM_CRPT86941800___7"/>
            <w:bookmarkEnd w:id="7926"/>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927"/>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920"/>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928" w:name="_Toc26369783"/>
      <w:bookmarkStart w:id="7929" w:name="_Toc36227665"/>
      <w:bookmarkStart w:id="7930" w:name="_Toc36228680"/>
      <w:bookmarkStart w:id="7931" w:name="_Toc36229307"/>
      <w:bookmarkStart w:id="7932" w:name="_Toc68847627"/>
      <w:bookmarkStart w:id="7933" w:name="_Toc74611562"/>
      <w:bookmarkStart w:id="7934" w:name="_Toc75566841"/>
      <w:bookmarkStart w:id="7935" w:name="_Toc89790393"/>
      <w:bookmarkStart w:id="7936" w:name="_Toc99467032"/>
      <w:bookmarkStart w:id="7937" w:name="_Toc170383188"/>
      <w:r w:rsidRPr="00567618">
        <w:rPr>
          <w:lang w:eastAsia="ko-KR"/>
        </w:rPr>
        <w:t>T.2.4</w:t>
      </w:r>
      <w:r w:rsidRPr="00567618">
        <w:rPr>
          <w:lang w:eastAsia="ko-KR"/>
        </w:rPr>
        <w:tab/>
        <w:t>MSMTSI simulcast offer using a single payload type</w:t>
      </w:r>
      <w:bookmarkEnd w:id="7928"/>
      <w:bookmarkEnd w:id="7929"/>
      <w:bookmarkEnd w:id="7930"/>
      <w:bookmarkEnd w:id="7931"/>
      <w:bookmarkEnd w:id="7932"/>
      <w:bookmarkEnd w:id="7933"/>
      <w:bookmarkEnd w:id="7934"/>
      <w:bookmarkEnd w:id="7935"/>
      <w:bookmarkEnd w:id="7936"/>
      <w:bookmarkEnd w:id="7937"/>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938" w:name="_MCCTEMPBM_CRPT86941802___7"/>
            <w:bookmarkStart w:id="7939"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940" w:name="_MCCTEMPBM_CRPT86941803___7"/>
            <w:bookmarkEnd w:id="7938"/>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941" w:name="_MCCTEMPBM_CRPT86941804___7"/>
            <w:bookmarkEnd w:id="7940"/>
            <w:r w:rsidRPr="00567618">
              <w:t>a=rtcp-rsize</w:t>
            </w:r>
          </w:p>
          <w:p w14:paraId="0AF278DB" w14:textId="77777777" w:rsidR="00FC7E52" w:rsidRPr="00567618" w:rsidRDefault="00FC7E52" w:rsidP="00DD54CD">
            <w:pPr>
              <w:pStyle w:val="PL"/>
              <w:rPr>
                <w:sz w:val="18"/>
              </w:rPr>
            </w:pPr>
            <w:bookmarkStart w:id="7942" w:name="_MCCTEMPBM_CRPT86941805___7"/>
            <w:bookmarkEnd w:id="7941"/>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942"/>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939"/>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943" w:name="_Toc26369784"/>
      <w:bookmarkStart w:id="7944" w:name="_Toc36227666"/>
      <w:bookmarkStart w:id="7945" w:name="_Toc36228681"/>
      <w:bookmarkStart w:id="7946" w:name="_Toc36229308"/>
      <w:bookmarkStart w:id="7947" w:name="_Toc68847628"/>
      <w:bookmarkStart w:id="7948" w:name="_Toc74611563"/>
      <w:bookmarkStart w:id="7949" w:name="_Toc75566842"/>
      <w:bookmarkStart w:id="7950" w:name="_Toc89790394"/>
      <w:bookmarkStart w:id="7951" w:name="_Toc99467033"/>
      <w:bookmarkStart w:id="7952" w:name="_Toc170383189"/>
      <w:r w:rsidRPr="00567618">
        <w:rPr>
          <w:lang w:eastAsia="ko-KR"/>
        </w:rPr>
        <w:t>T.2.5</w:t>
      </w:r>
      <w:r w:rsidRPr="00567618">
        <w:rPr>
          <w:lang w:eastAsia="ko-KR"/>
        </w:rPr>
        <w:tab/>
        <w:t>MSMTSI simulcast offer using two codecs</w:t>
      </w:r>
      <w:bookmarkEnd w:id="7943"/>
      <w:bookmarkEnd w:id="7944"/>
      <w:bookmarkEnd w:id="7945"/>
      <w:bookmarkEnd w:id="7946"/>
      <w:bookmarkEnd w:id="7947"/>
      <w:bookmarkEnd w:id="7948"/>
      <w:bookmarkEnd w:id="7949"/>
      <w:bookmarkEnd w:id="7950"/>
      <w:bookmarkEnd w:id="7951"/>
      <w:bookmarkEnd w:id="7952"/>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953" w:name="_MCCTEMPBM_CRPT86941807___7"/>
            <w:bookmarkStart w:id="7954"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955" w:name="_MCCTEMPBM_CRPT86941808___7"/>
            <w:bookmarkEnd w:id="7953"/>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956" w:name="_MCCTEMPBM_CRPT86941809___7"/>
            <w:bookmarkEnd w:id="7955"/>
            <w:r w:rsidRPr="00567618">
              <w:t>a=rtcp-rsize</w:t>
            </w:r>
          </w:p>
          <w:p w14:paraId="013AD43E" w14:textId="77777777" w:rsidR="00FC7E52" w:rsidRPr="00567618" w:rsidRDefault="00FC7E52" w:rsidP="00DD54CD">
            <w:pPr>
              <w:pStyle w:val="PL"/>
              <w:rPr>
                <w:sz w:val="18"/>
              </w:rPr>
            </w:pPr>
            <w:bookmarkStart w:id="7957" w:name="_MCCTEMPBM_CRPT86941810___7"/>
            <w:bookmarkEnd w:id="7956"/>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957"/>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954"/>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958" w:name="_Toc26369785"/>
      <w:bookmarkStart w:id="7959" w:name="_Toc36227667"/>
      <w:bookmarkStart w:id="7960" w:name="_Toc36228682"/>
      <w:bookmarkStart w:id="7961" w:name="_Toc36229309"/>
      <w:bookmarkStart w:id="7962" w:name="_Toc68847629"/>
      <w:bookmarkStart w:id="7963" w:name="_Toc74611564"/>
      <w:bookmarkStart w:id="7964" w:name="_Toc75566843"/>
      <w:bookmarkStart w:id="7965" w:name="_Toc89790395"/>
      <w:bookmarkStart w:id="7966" w:name="_Toc99467034"/>
      <w:bookmarkStart w:id="7967" w:name="_Toc170383190"/>
      <w:r w:rsidRPr="00567618">
        <w:rPr>
          <w:lang w:eastAsia="ko-KR"/>
        </w:rPr>
        <w:t>T.3</w:t>
      </w:r>
      <w:r w:rsidRPr="00567618">
        <w:rPr>
          <w:lang w:eastAsia="ko-KR"/>
        </w:rPr>
        <w:tab/>
        <w:t>MSMTSI audio offer/answer examples</w:t>
      </w:r>
      <w:bookmarkEnd w:id="7958"/>
      <w:bookmarkEnd w:id="7959"/>
      <w:bookmarkEnd w:id="7960"/>
      <w:bookmarkEnd w:id="7961"/>
      <w:bookmarkEnd w:id="7962"/>
      <w:bookmarkEnd w:id="7963"/>
      <w:bookmarkEnd w:id="7964"/>
      <w:bookmarkEnd w:id="7965"/>
      <w:bookmarkEnd w:id="7966"/>
      <w:bookmarkEnd w:id="7967"/>
    </w:p>
    <w:p w14:paraId="27008DD2" w14:textId="77777777" w:rsidR="00FC7E52" w:rsidRPr="00567618" w:rsidRDefault="00FC7E52" w:rsidP="00FC7E52">
      <w:pPr>
        <w:pStyle w:val="Heading2"/>
        <w:keepNext w:val="0"/>
        <w:keepLines w:val="0"/>
        <w:rPr>
          <w:lang w:eastAsia="ko-KR"/>
        </w:rPr>
      </w:pPr>
      <w:bookmarkStart w:id="7968" w:name="_Toc26369786"/>
      <w:bookmarkStart w:id="7969" w:name="_Toc36227668"/>
      <w:bookmarkStart w:id="7970" w:name="_Toc36228683"/>
      <w:bookmarkStart w:id="7971" w:name="_Toc36229310"/>
      <w:bookmarkStart w:id="7972" w:name="_Toc68847630"/>
      <w:bookmarkStart w:id="7973" w:name="_Toc74611565"/>
      <w:bookmarkStart w:id="7974" w:name="_Toc75566844"/>
      <w:bookmarkStart w:id="7975" w:name="_Toc89790396"/>
      <w:bookmarkStart w:id="7976" w:name="_Toc99467035"/>
      <w:bookmarkStart w:id="7977" w:name="_Toc170383191"/>
      <w:r w:rsidRPr="00567618">
        <w:rPr>
          <w:lang w:eastAsia="ko-KR"/>
        </w:rPr>
        <w:t>T.3.1</w:t>
      </w:r>
      <w:r w:rsidRPr="00567618">
        <w:rPr>
          <w:lang w:eastAsia="ko-KR"/>
        </w:rPr>
        <w:tab/>
        <w:t>MSMTSI offer with multi-stream audio support</w:t>
      </w:r>
      <w:bookmarkEnd w:id="7968"/>
      <w:bookmarkEnd w:id="7969"/>
      <w:bookmarkEnd w:id="7970"/>
      <w:bookmarkEnd w:id="7971"/>
      <w:bookmarkEnd w:id="7972"/>
      <w:bookmarkEnd w:id="7973"/>
      <w:bookmarkEnd w:id="7974"/>
      <w:bookmarkEnd w:id="7975"/>
      <w:bookmarkEnd w:id="7976"/>
      <w:bookmarkEnd w:id="7977"/>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978" w:name="_MCCTEMPBM_CRPT86941812___7"/>
            <w:bookmarkStart w:id="7979" w:name="_MCCTEMPBM_CRPT86941818___7" w:colFirst="0" w:colLast="0"/>
            <w:bookmarkStart w:id="7980" w:name="MCCQCTEMPBM_00000201"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981" w:name="_MCCTEMPBM_CRPT86941813___7"/>
            <w:bookmarkEnd w:id="7978"/>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982" w:name="_MCCTEMPBM_CRPT86941814___7"/>
            <w:bookmarkEnd w:id="7981"/>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983" w:name="_MCCTEMPBM_CRPT86941815___7"/>
            <w:bookmarkEnd w:id="7982"/>
            <w:r w:rsidRPr="00567618">
              <w:rPr>
                <w:rFonts w:cs="Courier New"/>
                <w:sz w:val="18"/>
              </w:rPr>
              <w:t>a=recvonly</w:t>
            </w:r>
          </w:p>
          <w:p w14:paraId="55289B77" w14:textId="77777777" w:rsidR="00FC7E52" w:rsidRPr="00567618" w:rsidRDefault="00FC7E52" w:rsidP="00DD54CD">
            <w:pPr>
              <w:pStyle w:val="PL"/>
              <w:rPr>
                <w:rFonts w:cs="Courier New"/>
              </w:rPr>
            </w:pPr>
            <w:bookmarkStart w:id="7984" w:name="_MCCTEMPBM_CRPT86941816___7"/>
            <w:bookmarkEnd w:id="7983"/>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985" w:name="_MCCTEMPBM_CRPT86941817___7"/>
            <w:bookmarkEnd w:id="7984"/>
            <w:r w:rsidRPr="00567618">
              <w:rPr>
                <w:rFonts w:cs="Courier New"/>
                <w:sz w:val="18"/>
              </w:rPr>
              <w:t>a=recvonly</w:t>
            </w:r>
          </w:p>
          <w:bookmarkEnd w:id="7985"/>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979"/>
      <w:bookmarkEnd w:id="7980"/>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986" w:name="_Toc26369787"/>
      <w:bookmarkStart w:id="7987" w:name="_Toc36227669"/>
      <w:bookmarkStart w:id="7988" w:name="_Toc36228684"/>
      <w:bookmarkStart w:id="7989" w:name="_Toc36229311"/>
      <w:bookmarkStart w:id="7990" w:name="_Toc68847631"/>
      <w:bookmarkStart w:id="7991" w:name="_Toc74611566"/>
      <w:bookmarkStart w:id="7992" w:name="_Toc75566845"/>
      <w:bookmarkStart w:id="7993" w:name="_Toc89790397"/>
      <w:bookmarkStart w:id="7994" w:name="_Toc99467036"/>
      <w:bookmarkStart w:id="7995" w:name="_Toc170383192"/>
      <w:r w:rsidRPr="00567618">
        <w:rPr>
          <w:lang w:eastAsia="ko-KR"/>
        </w:rPr>
        <w:t>T.3.2</w:t>
      </w:r>
      <w:r w:rsidRPr="00567618">
        <w:rPr>
          <w:lang w:eastAsia="ko-KR"/>
        </w:rPr>
        <w:tab/>
        <w:t>MSMTSI answer with multi-stream audio support</w:t>
      </w:r>
      <w:bookmarkEnd w:id="7986"/>
      <w:bookmarkEnd w:id="7987"/>
      <w:bookmarkEnd w:id="7988"/>
      <w:bookmarkEnd w:id="7989"/>
      <w:bookmarkEnd w:id="7990"/>
      <w:bookmarkEnd w:id="7991"/>
      <w:bookmarkEnd w:id="7992"/>
      <w:bookmarkEnd w:id="7993"/>
      <w:bookmarkEnd w:id="7994"/>
      <w:bookmarkEnd w:id="7995"/>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996" w:name="_MCCTEMPBM_CRPT86941819___7"/>
            <w:bookmarkStart w:id="7997" w:name="_MCCTEMPBM_CRPT86941828___7" w:colFirst="0" w:colLast="0"/>
            <w:bookmarkStart w:id="7998" w:name="MCCQCTEMPBM_00000202"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999" w:name="_MCCTEMPBM_CRPT86941820___7"/>
            <w:bookmarkEnd w:id="7996"/>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8000" w:name="_MCCTEMPBM_CRPT86941821___7"/>
            <w:bookmarkEnd w:id="7999"/>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8001" w:name="_MCCTEMPBM_CRPT86941822___7"/>
            <w:bookmarkEnd w:id="8000"/>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8002" w:name="_MCCTEMPBM_CRPT86941823___7"/>
            <w:bookmarkEnd w:id="8001"/>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8003" w:name="_MCCTEMPBM_CRPT86941824___7"/>
            <w:bookmarkEnd w:id="8002"/>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8004" w:name="_MCCTEMPBM_CRPT86941825___7"/>
            <w:bookmarkEnd w:id="8003"/>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8005" w:name="_MCCTEMPBM_CRPT86941826___7"/>
            <w:bookmarkEnd w:id="8004"/>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8006" w:name="_MCCTEMPBM_CRPT86941827___7"/>
            <w:bookmarkEnd w:id="8005"/>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8007" w:name="_Toc68847632"/>
            <w:bookmarkStart w:id="8008" w:name="_Toc74611567"/>
            <w:bookmarkStart w:id="8009" w:name="_Toc75566846"/>
            <w:bookmarkStart w:id="8010" w:name="_Toc89790398"/>
            <w:bookmarkStart w:id="8011" w:name="_Toc99467037"/>
            <w:bookmarkEnd w:id="8006"/>
            <w:r w:rsidRPr="00567618">
              <w:t>a=fmtp:105 mode-change-capability=2; max-red=220</w:t>
            </w:r>
            <w:bookmarkEnd w:id="8007"/>
            <w:bookmarkEnd w:id="8008"/>
            <w:bookmarkEnd w:id="8009"/>
            <w:bookmarkEnd w:id="8010"/>
            <w:bookmarkEnd w:id="8011"/>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8012" w:name="_Toc26369788"/>
      <w:bookmarkStart w:id="8013" w:name="_Toc36227670"/>
      <w:bookmarkStart w:id="8014" w:name="_Toc36228685"/>
      <w:bookmarkStart w:id="8015" w:name="_Toc36229312"/>
      <w:bookmarkStart w:id="8016" w:name="_Toc68847633"/>
      <w:bookmarkStart w:id="8017" w:name="_Toc74611568"/>
      <w:bookmarkStart w:id="8018" w:name="_Toc75566847"/>
      <w:bookmarkStart w:id="8019" w:name="_Toc89790399"/>
      <w:bookmarkStart w:id="8020" w:name="_Toc99467038"/>
      <w:bookmarkEnd w:id="7997"/>
      <w:bookmarkEnd w:id="7998"/>
    </w:p>
    <w:p w14:paraId="5132F85B" w14:textId="77777777" w:rsidR="00FC7E52" w:rsidRPr="00567618" w:rsidRDefault="00FC7E52" w:rsidP="00FC7E52">
      <w:pPr>
        <w:pStyle w:val="Heading2"/>
        <w:rPr>
          <w:lang w:eastAsia="ko-KR"/>
        </w:rPr>
      </w:pPr>
      <w:bookmarkStart w:id="8021" w:name="_Toc170383193"/>
      <w:r w:rsidRPr="00567618">
        <w:rPr>
          <w:lang w:eastAsia="ko-KR"/>
        </w:rPr>
        <w:t>T.3.3</w:t>
      </w:r>
      <w:r w:rsidRPr="00567618">
        <w:rPr>
          <w:lang w:eastAsia="ko-KR"/>
        </w:rPr>
        <w:tab/>
        <w:t>MSMTSI CCCEx SDP offer/answer example</w:t>
      </w:r>
      <w:bookmarkEnd w:id="8012"/>
      <w:bookmarkEnd w:id="8013"/>
      <w:bookmarkEnd w:id="8014"/>
      <w:bookmarkEnd w:id="8015"/>
      <w:bookmarkEnd w:id="8016"/>
      <w:bookmarkEnd w:id="8017"/>
      <w:bookmarkEnd w:id="8018"/>
      <w:bookmarkEnd w:id="8019"/>
      <w:bookmarkEnd w:id="8020"/>
      <w:bookmarkEnd w:id="8021"/>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8022" w:name="_MCCTEMPBM_CRPT86941829___7"/>
            <w:bookmarkStart w:id="8023" w:name="_MCCTEMPBM_CRPT86941841___7" w:colFirst="0" w:colLast="0"/>
            <w:bookmarkStart w:id="8024" w:name="MCCQCTEMPBM_00000203"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8025" w:name="_MCCTEMPBM_CRPT86941830___7"/>
            <w:bookmarkEnd w:id="8022"/>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8026" w:name="_MCCTEMPBM_CRPT86941831___7"/>
            <w:bookmarkEnd w:id="8025"/>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8027" w:name="_MCCTEMPBM_CRPT86941832___7"/>
            <w:bookmarkEnd w:id="8026"/>
            <w:r w:rsidRPr="00567618">
              <w:rPr>
                <w:rFonts w:cs="Courier New"/>
                <w:sz w:val="18"/>
              </w:rPr>
              <w:t>a=recvonly</w:t>
            </w:r>
          </w:p>
          <w:p w14:paraId="7D5A1644" w14:textId="77777777" w:rsidR="00FC7E52" w:rsidRPr="00567618" w:rsidRDefault="00FC7E52" w:rsidP="00DD54CD">
            <w:pPr>
              <w:pStyle w:val="PL"/>
              <w:rPr>
                <w:rFonts w:cs="Courier New"/>
              </w:rPr>
            </w:pPr>
            <w:bookmarkStart w:id="8028" w:name="_MCCTEMPBM_CRPT86941833___7"/>
            <w:bookmarkEnd w:id="8027"/>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8029" w:name="_MCCTEMPBM_CRPT86941834___7"/>
            <w:bookmarkEnd w:id="8028"/>
            <w:r w:rsidRPr="00567618">
              <w:rPr>
                <w:rFonts w:cs="Courier New"/>
                <w:sz w:val="18"/>
              </w:rPr>
              <w:t>a=recvonly</w:t>
            </w:r>
          </w:p>
          <w:p w14:paraId="0E26E832" w14:textId="77777777" w:rsidR="00FC7E52" w:rsidRPr="00567618" w:rsidRDefault="00FC7E52" w:rsidP="00DD54CD">
            <w:pPr>
              <w:pStyle w:val="PL"/>
              <w:rPr>
                <w:rFonts w:cs="Courier New"/>
              </w:rPr>
            </w:pPr>
            <w:bookmarkStart w:id="8030" w:name="_MCCTEMPBM_CRPT86941835___7"/>
            <w:bookmarkEnd w:id="8029"/>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8031" w:name="_MCCTEMPBM_CRPT86941836___7"/>
            <w:bookmarkEnd w:id="8030"/>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8032" w:name="_MCCTEMPBM_CRPT86941837___7"/>
            <w:bookmarkEnd w:id="8031"/>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8033" w:name="_MCCTEMPBM_CRPT86941838___7"/>
            <w:bookmarkEnd w:id="8032"/>
            <w:r w:rsidRPr="00567618">
              <w:rPr>
                <w:rFonts w:cs="Courier New"/>
                <w:sz w:val="18"/>
              </w:rPr>
              <w:t>a=recvonly</w:t>
            </w:r>
          </w:p>
          <w:p w14:paraId="4EFD8B00" w14:textId="77777777" w:rsidR="00FC7E52" w:rsidRPr="00567618" w:rsidRDefault="00FC7E52" w:rsidP="00DD54CD">
            <w:pPr>
              <w:pStyle w:val="PL"/>
              <w:rPr>
                <w:rFonts w:cs="Courier New"/>
              </w:rPr>
            </w:pPr>
            <w:bookmarkStart w:id="8034" w:name="_MCCTEMPBM_CRPT86941839___7"/>
            <w:bookmarkEnd w:id="8033"/>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8035" w:name="_MCCTEMPBM_CRPT86941840___7"/>
            <w:bookmarkEnd w:id="8034"/>
            <w:r w:rsidRPr="00567618">
              <w:rPr>
                <w:rFonts w:cs="Courier New"/>
                <w:sz w:val="18"/>
              </w:rPr>
              <w:t>a=recvonly</w:t>
            </w:r>
          </w:p>
          <w:bookmarkEnd w:id="8035"/>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8023"/>
      <w:bookmarkEnd w:id="8024"/>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8036" w:name="_MCCTEMPBM_CRPT86941842___7"/>
            <w:bookmarkStart w:id="8037" w:name="_MCCTEMPBM_CRPT86941852___7" w:colFirst="0" w:colLast="0"/>
            <w:bookmarkStart w:id="8038" w:name="MCCQCTEMPBM_00000204"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8039" w:name="_MCCTEMPBM_CRPT86941843___7"/>
            <w:bookmarkEnd w:id="8036"/>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8040" w:name="_MCCTEMPBM_CRPT86941844___7"/>
            <w:bookmarkEnd w:id="8039"/>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8041" w:name="_MCCTEMPBM_CRPT86941845___7"/>
            <w:bookmarkEnd w:id="8040"/>
            <w:r w:rsidRPr="00567618">
              <w:rPr>
                <w:rFonts w:cs="Courier New"/>
                <w:sz w:val="18"/>
              </w:rPr>
              <w:t>a=sendonly</w:t>
            </w:r>
          </w:p>
          <w:p w14:paraId="26DC11A8" w14:textId="77777777" w:rsidR="00FC7E52" w:rsidRPr="00567618" w:rsidRDefault="00FC7E52" w:rsidP="00DD54CD">
            <w:pPr>
              <w:pStyle w:val="PL"/>
              <w:rPr>
                <w:rFonts w:cs="Courier New"/>
              </w:rPr>
            </w:pPr>
            <w:bookmarkStart w:id="8042" w:name="_MCCTEMPBM_CRPT86941846___7"/>
            <w:bookmarkEnd w:id="8041"/>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8043" w:name="_MCCTEMPBM_CRPT86941847___7"/>
            <w:bookmarkEnd w:id="8042"/>
            <w:r w:rsidRPr="00567618">
              <w:rPr>
                <w:rFonts w:cs="Courier New"/>
                <w:sz w:val="18"/>
              </w:rPr>
              <w:t>a=sendonly</w:t>
            </w:r>
          </w:p>
          <w:p w14:paraId="6F59A7CE" w14:textId="77777777" w:rsidR="00FC7E52" w:rsidRPr="00567618" w:rsidRDefault="00FC7E52" w:rsidP="00DD54CD">
            <w:pPr>
              <w:pStyle w:val="PL"/>
              <w:rPr>
                <w:rFonts w:cs="Courier New"/>
              </w:rPr>
            </w:pPr>
            <w:bookmarkStart w:id="8044" w:name="_MCCTEMPBM_CRPT86941848___7"/>
            <w:bookmarkEnd w:id="8043"/>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8045" w:name="_MCCTEMPBM_CRPT86941849___7"/>
            <w:bookmarkEnd w:id="8044"/>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8046" w:name="_MCCTEMPBM_CRPT86941850___7"/>
            <w:bookmarkEnd w:id="8045"/>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8047" w:name="_MCCTEMPBM_CRPT86941851___7"/>
            <w:bookmarkEnd w:id="8046"/>
            <w:r w:rsidRPr="00567618">
              <w:rPr>
                <w:rFonts w:cs="Courier New"/>
                <w:sz w:val="18"/>
              </w:rPr>
              <w:t>a=sendonly</w:t>
            </w:r>
          </w:p>
          <w:bookmarkEnd w:id="8047"/>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8037"/>
      <w:bookmarkEnd w:id="8038"/>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8048" w:name="_MCCTEMPBM_CRPT86941853___7"/>
            <w:bookmarkStart w:id="8049" w:name="_MCCTEMPBM_CRPT86941860___7" w:colFirst="0" w:colLast="0"/>
            <w:bookmarkStart w:id="8050" w:name="MCCQCTEMPBM_00000205"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8051" w:name="_MCCTEMPBM_CRPT86941854___7"/>
            <w:bookmarkEnd w:id="8048"/>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8052" w:name="_MCCTEMPBM_CRPT86941855___7"/>
            <w:bookmarkEnd w:id="8051"/>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8053" w:name="_MCCTEMPBM_CRPT86941856___7"/>
            <w:bookmarkEnd w:id="8052"/>
            <w:r w:rsidRPr="00567618">
              <w:rPr>
                <w:rFonts w:cs="Courier New"/>
                <w:sz w:val="18"/>
              </w:rPr>
              <w:t>a=sendonly</w:t>
            </w:r>
          </w:p>
          <w:p w14:paraId="520AF34C" w14:textId="77777777" w:rsidR="00FC7E52" w:rsidRPr="00567618" w:rsidRDefault="00FC7E52" w:rsidP="00DD54CD">
            <w:pPr>
              <w:pStyle w:val="PL"/>
              <w:rPr>
                <w:rFonts w:cs="Courier New"/>
              </w:rPr>
            </w:pPr>
            <w:bookmarkStart w:id="8054" w:name="_MCCTEMPBM_CRPT86941857___7"/>
            <w:bookmarkEnd w:id="8053"/>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8055" w:name="_MCCTEMPBM_CRPT86941858___7"/>
            <w:bookmarkEnd w:id="8054"/>
            <w:r w:rsidRPr="00567618">
              <w:rPr>
                <w:rFonts w:cs="Courier New"/>
                <w:sz w:val="18"/>
              </w:rPr>
              <w:t>a=sendonly</w:t>
            </w:r>
          </w:p>
          <w:p w14:paraId="14B1D8FA" w14:textId="77777777" w:rsidR="00FC7E52" w:rsidRPr="00567618" w:rsidRDefault="00FC7E52" w:rsidP="00DD54CD">
            <w:pPr>
              <w:pStyle w:val="PL"/>
              <w:rPr>
                <w:rFonts w:cs="Courier New"/>
              </w:rPr>
            </w:pPr>
            <w:bookmarkStart w:id="8056" w:name="_MCCTEMPBM_CRPT86941859___7"/>
            <w:bookmarkEnd w:id="8055"/>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8056"/>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8049"/>
      <w:bookmarkEnd w:id="8050"/>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8057" w:name="_Toc26369789"/>
      <w:bookmarkStart w:id="8058" w:name="_Toc36227671"/>
      <w:bookmarkStart w:id="8059" w:name="_Toc36228686"/>
      <w:bookmarkStart w:id="8060" w:name="_Toc36229313"/>
      <w:bookmarkStart w:id="8061" w:name="_Toc68847634"/>
      <w:bookmarkStart w:id="8062" w:name="_Toc74611569"/>
      <w:bookmarkStart w:id="8063" w:name="_Toc75566848"/>
      <w:bookmarkStart w:id="8064" w:name="_Toc89790400"/>
      <w:bookmarkStart w:id="8065" w:name="_Toc99467039"/>
      <w:bookmarkStart w:id="8066" w:name="_MCCTEMPBM_CRPT86941861___2"/>
      <w:bookmarkStart w:id="8067" w:name="_Toc170383194"/>
      <w:r w:rsidRPr="00567618">
        <w:rPr>
          <w:lang w:eastAsia="ko-KR"/>
        </w:rPr>
        <w:t>T.3.3a</w:t>
      </w:r>
      <w:r w:rsidRPr="00567618">
        <w:rPr>
          <w:lang w:eastAsia="ko-KR"/>
        </w:rPr>
        <w:tab/>
        <w:t>MSMTSI offer/answer examples using the compact CCC SDP attribute</w:t>
      </w:r>
      <w:bookmarkEnd w:id="8057"/>
      <w:bookmarkEnd w:id="8058"/>
      <w:bookmarkEnd w:id="8059"/>
      <w:bookmarkEnd w:id="8060"/>
      <w:bookmarkEnd w:id="8061"/>
      <w:bookmarkEnd w:id="8062"/>
      <w:bookmarkEnd w:id="8063"/>
      <w:bookmarkEnd w:id="8064"/>
      <w:bookmarkEnd w:id="8065"/>
      <w:bookmarkEnd w:id="8067"/>
    </w:p>
    <w:p w14:paraId="7558DB12" w14:textId="77777777" w:rsidR="00FC7E52" w:rsidRPr="00567618" w:rsidRDefault="00FC7E52" w:rsidP="00FC7E52">
      <w:pPr>
        <w:rPr>
          <w:lang w:eastAsia="ko-KR"/>
        </w:rPr>
      </w:pPr>
      <w:bookmarkStart w:id="8068" w:name="_MCCTEMPBM_CRPT86941862___7"/>
      <w:bookmarkEnd w:id="8066"/>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8068"/>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8069" w:name="_MCCTEMPBM_CRPT86941863___7"/>
            <w:bookmarkStart w:id="8070" w:name="MCCQCTEMPBM_00000206" w:colFirst="0" w:colLast="0"/>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8071" w:name="_MCCTEMPBM_CRPT86941864___7"/>
            <w:bookmarkEnd w:id="8069"/>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8072" w:name="_MCCTEMPBM_CRPT86941865___7"/>
            <w:bookmarkEnd w:id="8071"/>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8073" w:name="_MCCTEMPBM_CRPT86941866___7"/>
            <w:bookmarkEnd w:id="8072"/>
            <w:r w:rsidRPr="00567618">
              <w:rPr>
                <w:rFonts w:cs="Courier New"/>
                <w:sz w:val="18"/>
              </w:rPr>
              <w:t>a=recvonly</w:t>
            </w:r>
          </w:p>
          <w:p w14:paraId="72391130" w14:textId="77777777" w:rsidR="00FC7E52" w:rsidRPr="00567618" w:rsidRDefault="00FC7E52" w:rsidP="00DD54CD">
            <w:pPr>
              <w:pStyle w:val="PL"/>
              <w:rPr>
                <w:rFonts w:cs="Courier New"/>
              </w:rPr>
            </w:pPr>
            <w:bookmarkStart w:id="8074" w:name="_MCCTEMPBM_CRPT86941867___7"/>
            <w:bookmarkEnd w:id="8073"/>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8075" w:name="_MCCTEMPBM_CRPT86941868___7"/>
            <w:bookmarkEnd w:id="8074"/>
            <w:r w:rsidRPr="00567618">
              <w:rPr>
                <w:rFonts w:cs="Courier New"/>
                <w:sz w:val="18"/>
              </w:rPr>
              <w:t>a=recvonly</w:t>
            </w:r>
          </w:p>
          <w:p w14:paraId="1A6CA0C6" w14:textId="77777777" w:rsidR="00FC7E52" w:rsidRPr="00567618" w:rsidRDefault="00FC7E52" w:rsidP="00DD54CD">
            <w:pPr>
              <w:pStyle w:val="PL"/>
              <w:rPr>
                <w:rFonts w:cs="Courier New"/>
              </w:rPr>
            </w:pPr>
            <w:bookmarkStart w:id="8076" w:name="_MCCTEMPBM_CRPT86941869___7"/>
            <w:bookmarkEnd w:id="8075"/>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8077" w:name="_MCCTEMPBM_CRPT86941870___7"/>
            <w:bookmarkEnd w:id="8076"/>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8078" w:name="_MCCTEMPBM_CRPT86941871___7"/>
            <w:bookmarkEnd w:id="8077"/>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8079" w:name="_MCCTEMPBM_CRPT86941872___7"/>
            <w:bookmarkEnd w:id="8078"/>
            <w:r w:rsidRPr="00567618">
              <w:rPr>
                <w:rFonts w:cs="Courier New"/>
                <w:sz w:val="18"/>
              </w:rPr>
              <w:t>a=recvonly</w:t>
            </w:r>
          </w:p>
          <w:p w14:paraId="18F5629D" w14:textId="77777777" w:rsidR="00FC7E52" w:rsidRPr="00567618" w:rsidRDefault="00FC7E52" w:rsidP="00DD54CD">
            <w:pPr>
              <w:pStyle w:val="PL"/>
              <w:rPr>
                <w:rFonts w:cs="Courier New"/>
              </w:rPr>
            </w:pPr>
            <w:bookmarkStart w:id="8080" w:name="_MCCTEMPBM_CRPT86941873___7"/>
            <w:bookmarkEnd w:id="8079"/>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8081" w:name="_MCCTEMPBM_CRPT86941874___7"/>
            <w:bookmarkEnd w:id="8080"/>
            <w:r w:rsidRPr="00567618">
              <w:rPr>
                <w:rFonts w:cs="Courier New"/>
                <w:sz w:val="18"/>
              </w:rPr>
              <w:t>a=recvonly</w:t>
            </w:r>
          </w:p>
          <w:p w14:paraId="754F4623" w14:textId="77777777" w:rsidR="00FC7E52" w:rsidRPr="00567618" w:rsidRDefault="00FC7E52" w:rsidP="00DD54CD">
            <w:pPr>
              <w:pStyle w:val="PL"/>
              <w:rPr>
                <w:rFonts w:cs="Courier New"/>
              </w:rPr>
            </w:pPr>
            <w:bookmarkStart w:id="8082" w:name="_MCCTEMPBM_CRPT86941875___7"/>
            <w:bookmarkEnd w:id="8081"/>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8082"/>
          <w:p w14:paraId="6B8E431C" w14:textId="77777777" w:rsidR="00FC7E52" w:rsidRPr="00567618" w:rsidRDefault="00FC7E52" w:rsidP="00DD54CD">
            <w:pPr>
              <w:pStyle w:val="PL"/>
              <w:rPr>
                <w:rFonts w:cs="Courier New"/>
                <w:b/>
              </w:rPr>
            </w:pPr>
          </w:p>
        </w:tc>
      </w:tr>
      <w:bookmarkEnd w:id="8070"/>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8083"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8083"/>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8084" w:name="_MCCTEMPBM_CRPT86941877___7"/>
            <w:bookmarkStart w:id="8085" w:name="_MCCTEMPBM_CRPT86941889___7" w:colFirst="0" w:colLast="0"/>
            <w:bookmarkStart w:id="8086" w:name="MCCQCTEMPBM_0000020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8087" w:name="_MCCTEMPBM_CRPT86941878___7"/>
            <w:bookmarkEnd w:id="8084"/>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DD54CD">
            <w:pPr>
              <w:pStyle w:val="PL"/>
              <w:rPr>
                <w:rFonts w:cs="Courier New"/>
              </w:rPr>
            </w:pPr>
            <w:bookmarkStart w:id="8088" w:name="_MCCTEMPBM_CRPT86941879___7"/>
            <w:bookmarkEnd w:id="8087"/>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8089" w:name="_MCCTEMPBM_CRPT86941880___7"/>
            <w:bookmarkEnd w:id="8088"/>
            <w:r w:rsidRPr="00567618">
              <w:rPr>
                <w:rFonts w:cs="Courier New"/>
                <w:sz w:val="18"/>
              </w:rPr>
              <w:t>a=sendonly</w:t>
            </w:r>
          </w:p>
          <w:p w14:paraId="203C6CB4" w14:textId="77777777" w:rsidR="00FC7E52" w:rsidRPr="00567618" w:rsidRDefault="00FC7E52" w:rsidP="00DD54CD">
            <w:pPr>
              <w:pStyle w:val="PL"/>
              <w:rPr>
                <w:rFonts w:cs="Courier New"/>
              </w:rPr>
            </w:pPr>
            <w:bookmarkStart w:id="8090" w:name="_MCCTEMPBM_CRPT86941881___7"/>
            <w:bookmarkEnd w:id="8089"/>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8091" w:name="_MCCTEMPBM_CRPT86941882___7"/>
            <w:bookmarkEnd w:id="8090"/>
            <w:r w:rsidRPr="00567618">
              <w:rPr>
                <w:rFonts w:cs="Courier New"/>
                <w:sz w:val="18"/>
              </w:rPr>
              <w:t>a=sendonly</w:t>
            </w:r>
          </w:p>
          <w:p w14:paraId="102D5089" w14:textId="77777777" w:rsidR="00FC7E52" w:rsidRPr="00567618" w:rsidRDefault="00FC7E52" w:rsidP="00DD54CD">
            <w:pPr>
              <w:pStyle w:val="PL"/>
              <w:rPr>
                <w:rFonts w:cs="Courier New"/>
              </w:rPr>
            </w:pPr>
            <w:bookmarkStart w:id="8092" w:name="_MCCTEMPBM_CRPT86941883___7"/>
            <w:bookmarkEnd w:id="8091"/>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8093" w:name="_MCCTEMPBM_CRPT86941884___7"/>
            <w:bookmarkEnd w:id="8092"/>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8094" w:name="_MCCTEMPBM_CRPT86941885___7"/>
            <w:bookmarkEnd w:id="8093"/>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8095" w:name="_MCCTEMPBM_CRPT86941886___7"/>
            <w:bookmarkEnd w:id="8094"/>
            <w:r w:rsidRPr="00567618">
              <w:rPr>
                <w:rFonts w:cs="Courier New"/>
                <w:sz w:val="18"/>
              </w:rPr>
              <w:t>a=sendonly</w:t>
            </w:r>
          </w:p>
          <w:p w14:paraId="172583DF" w14:textId="77777777" w:rsidR="00FC7E52" w:rsidRPr="00567618" w:rsidRDefault="00FC7E52" w:rsidP="00DD54CD">
            <w:pPr>
              <w:pStyle w:val="PL"/>
              <w:rPr>
                <w:rFonts w:cs="Courier New"/>
              </w:rPr>
            </w:pPr>
            <w:bookmarkStart w:id="8096" w:name="_MCCTEMPBM_CRPT86941887___7"/>
            <w:bookmarkEnd w:id="8095"/>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8097" w:name="_MCCTEMPBM_CRPT86941888___7"/>
            <w:bookmarkEnd w:id="8096"/>
            <w:r w:rsidRPr="00567618">
              <w:rPr>
                <w:rFonts w:cs="Courier New"/>
                <w:sz w:val="18"/>
              </w:rPr>
              <w:t>a=sendonly</w:t>
            </w:r>
          </w:p>
          <w:bookmarkEnd w:id="8097"/>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8085"/>
      <w:bookmarkEnd w:id="8086"/>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8098" w:name="_Toc26369790"/>
      <w:bookmarkStart w:id="8099" w:name="_Toc36227672"/>
      <w:bookmarkStart w:id="8100" w:name="_Toc36228687"/>
      <w:bookmarkStart w:id="8101" w:name="_Toc36229314"/>
      <w:bookmarkStart w:id="8102" w:name="_Toc68847635"/>
      <w:bookmarkStart w:id="8103" w:name="_Toc74611570"/>
      <w:bookmarkStart w:id="8104" w:name="_Toc75566849"/>
      <w:bookmarkStart w:id="8105" w:name="_Toc89790401"/>
      <w:bookmarkStart w:id="8106" w:name="_Toc99467040"/>
      <w:bookmarkStart w:id="8107" w:name="_Toc170383195"/>
      <w:r w:rsidRPr="00567618">
        <w:rPr>
          <w:lang w:eastAsia="ko-KR"/>
        </w:rPr>
        <w:t>T.3.4</w:t>
      </w:r>
      <w:r w:rsidRPr="00567618">
        <w:rPr>
          <w:lang w:eastAsia="ko-KR"/>
        </w:rPr>
        <w:tab/>
        <w:t>SIP OPTIONS request for multi-stream audio support</w:t>
      </w:r>
      <w:bookmarkEnd w:id="8098"/>
      <w:bookmarkEnd w:id="8099"/>
      <w:bookmarkEnd w:id="8100"/>
      <w:bookmarkEnd w:id="8101"/>
      <w:bookmarkEnd w:id="8102"/>
      <w:bookmarkEnd w:id="8103"/>
      <w:bookmarkEnd w:id="8104"/>
      <w:bookmarkEnd w:id="8105"/>
      <w:bookmarkEnd w:id="8106"/>
      <w:bookmarkEnd w:id="8107"/>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8108" w:name="_MCCTEMPBM_CRPT86941890___7"/>
            <w:bookmarkStart w:id="8109" w:name="MCCQCTEMPBM_00000208" w:colFirst="0" w:colLast="0"/>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8108"/>
          <w:p w14:paraId="53205DEB" w14:textId="77777777" w:rsidR="00FC7E52" w:rsidRPr="00567618" w:rsidRDefault="00FC7E52" w:rsidP="00DD54CD">
            <w:pPr>
              <w:pStyle w:val="PL"/>
              <w:rPr>
                <w:rFonts w:cs="Courier New"/>
                <w:b/>
                <w:sz w:val="18"/>
              </w:rPr>
            </w:pPr>
          </w:p>
        </w:tc>
      </w:tr>
      <w:bookmarkEnd w:id="8109"/>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8110" w:name="_MCCTEMPBM_CRPT86941891___2"/>
            <w:bookmarkStart w:id="8111" w:name="MCCQCTEMPBM_00000209" w:colFirst="0" w:colLast="0"/>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8112" w:name="_MCCTEMPBM_CRPT86941892___2"/>
            <w:bookmarkEnd w:id="8110"/>
            <w:r w:rsidRPr="00567618">
              <w:rPr>
                <w:rFonts w:cs="Courier New"/>
                <w:b/>
                <w:sz w:val="18"/>
              </w:rPr>
              <w:t>a=ccc_list:EVS:AMR-WB:AMR|ENC:1;1;1:DEC:3,1,1</w:t>
            </w:r>
            <w:bookmarkEnd w:id="8112"/>
          </w:p>
        </w:tc>
      </w:tr>
      <w:bookmarkEnd w:id="8111"/>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8113" w:name="_Toc26369791"/>
      <w:bookmarkStart w:id="8114" w:name="_Toc36227673"/>
      <w:bookmarkStart w:id="8115" w:name="_Toc36228688"/>
      <w:bookmarkStart w:id="8116" w:name="_Toc36229315"/>
      <w:bookmarkStart w:id="8117" w:name="_Toc68847636"/>
      <w:bookmarkStart w:id="8118" w:name="_Toc74611571"/>
      <w:bookmarkStart w:id="8119" w:name="_Toc75566850"/>
      <w:bookmarkStart w:id="8120" w:name="_Toc89790402"/>
      <w:bookmarkStart w:id="8121" w:name="_Toc99467041"/>
      <w:bookmarkStart w:id="8122" w:name="_Toc170383196"/>
      <w:r w:rsidRPr="00567618">
        <w:t xml:space="preserve">Annex U (informative): </w:t>
      </w:r>
      <w:r w:rsidRPr="00567618">
        <w:br/>
        <w:t>IANA registration information for media types</w:t>
      </w:r>
      <w:bookmarkEnd w:id="8113"/>
      <w:bookmarkEnd w:id="8114"/>
      <w:bookmarkEnd w:id="8115"/>
      <w:bookmarkEnd w:id="8116"/>
      <w:bookmarkEnd w:id="8117"/>
      <w:bookmarkEnd w:id="8118"/>
      <w:bookmarkEnd w:id="8119"/>
      <w:bookmarkEnd w:id="8120"/>
      <w:bookmarkEnd w:id="8121"/>
      <w:bookmarkEnd w:id="8122"/>
    </w:p>
    <w:p w14:paraId="1FF56FA8" w14:textId="77777777" w:rsidR="00FC7E52" w:rsidRPr="00567618" w:rsidRDefault="00FC7E52" w:rsidP="00FC7E52">
      <w:pPr>
        <w:pStyle w:val="Heading1"/>
      </w:pPr>
      <w:bookmarkStart w:id="8123" w:name="_Toc26369792"/>
      <w:bookmarkStart w:id="8124" w:name="_Toc36227674"/>
      <w:bookmarkStart w:id="8125" w:name="_Toc36228689"/>
      <w:bookmarkStart w:id="8126" w:name="_Toc36229316"/>
      <w:bookmarkStart w:id="8127" w:name="_Toc68847637"/>
      <w:bookmarkStart w:id="8128" w:name="_Toc74611572"/>
      <w:bookmarkStart w:id="8129" w:name="_Toc75566851"/>
      <w:bookmarkStart w:id="8130" w:name="_Toc89790403"/>
      <w:bookmarkStart w:id="8131" w:name="_Toc99467042"/>
      <w:bookmarkStart w:id="8132" w:name="_Toc170383197"/>
      <w:r w:rsidRPr="00567618">
        <w:t>U.1</w:t>
      </w:r>
      <w:r w:rsidRPr="00567618">
        <w:tab/>
        <w:t>Introduction</w:t>
      </w:r>
      <w:bookmarkEnd w:id="8123"/>
      <w:bookmarkEnd w:id="8124"/>
      <w:bookmarkEnd w:id="8125"/>
      <w:bookmarkEnd w:id="8126"/>
      <w:bookmarkEnd w:id="8127"/>
      <w:bookmarkEnd w:id="8128"/>
      <w:bookmarkEnd w:id="8129"/>
      <w:bookmarkEnd w:id="8130"/>
      <w:bookmarkEnd w:id="8131"/>
      <w:bookmarkEnd w:id="8132"/>
    </w:p>
    <w:p w14:paraId="25C931DC" w14:textId="77777777" w:rsidR="00FC7E52" w:rsidRPr="00567618" w:rsidRDefault="00FC7E52" w:rsidP="00FC7E52">
      <w:bookmarkStart w:id="8133" w:name="_MCCTEMPBM_CRPT86941893___5"/>
      <w:r w:rsidRPr="00567618">
        <w:t xml:space="preserve">This Annex provides the media type registration information that is referenced from the IANA registry at </w:t>
      </w:r>
      <w:hyperlink r:id="rId246" w:history="1">
        <w:r w:rsidRPr="00567618">
          <w:rPr>
            <w:rStyle w:val="Hyperlink"/>
          </w:rPr>
          <w:t>http://www.iana.org/</w:t>
        </w:r>
      </w:hyperlink>
      <w:r w:rsidRPr="00567618">
        <w:t>.</w:t>
      </w:r>
    </w:p>
    <w:bookmarkEnd w:id="8133"/>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8134" w:name="_Toc26369793"/>
      <w:bookmarkStart w:id="8135" w:name="_Toc36227675"/>
      <w:bookmarkStart w:id="8136" w:name="_Toc36228690"/>
      <w:bookmarkStart w:id="8137" w:name="_Toc36229317"/>
      <w:bookmarkStart w:id="8138" w:name="_Toc68847638"/>
      <w:bookmarkStart w:id="8139" w:name="_Toc74611573"/>
      <w:bookmarkStart w:id="8140" w:name="_Toc75566852"/>
      <w:bookmarkStart w:id="8141" w:name="_Toc89790404"/>
      <w:bookmarkStart w:id="8142" w:name="_Toc99467043"/>
      <w:bookmarkStart w:id="8143" w:name="_Toc170383198"/>
      <w:r w:rsidRPr="00567618">
        <w:t>U.2</w:t>
      </w:r>
      <w:r w:rsidRPr="00567618">
        <w:tab/>
        <w:t>application/ccce</w:t>
      </w:r>
      <w:bookmarkEnd w:id="8134"/>
      <w:bookmarkEnd w:id="8135"/>
      <w:bookmarkEnd w:id="8136"/>
      <w:bookmarkEnd w:id="8137"/>
      <w:bookmarkEnd w:id="8138"/>
      <w:bookmarkEnd w:id="8139"/>
      <w:bookmarkEnd w:id="8140"/>
      <w:bookmarkEnd w:id="8141"/>
      <w:bookmarkEnd w:id="8142"/>
      <w:bookmarkEnd w:id="8143"/>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8144" w:name="_MCCTEMPBM_CRPT86941894___7"/>
      <w:bookmarkStart w:id="8145" w:name="MCCQCTEMPBM_00000210"/>
    </w:p>
    <w:p w14:paraId="3CBE27B7" w14:textId="77777777" w:rsidR="00FC7E52" w:rsidRPr="00567618" w:rsidRDefault="00FC7E52" w:rsidP="00FC7E52">
      <w:bookmarkStart w:id="8146" w:name="_MCCTEMPBM_CRPT86941895___5"/>
      <w:bookmarkEnd w:id="8144"/>
      <w:bookmarkEnd w:id="8145"/>
      <w:r w:rsidRPr="00567618">
        <w:t xml:space="preserve">To: </w:t>
      </w:r>
      <w:hyperlink r:id="rId247" w:history="1">
        <w:r w:rsidRPr="00567618">
          <w:rPr>
            <w:rStyle w:val="Hyperlink"/>
          </w:rPr>
          <w:t>media-types@iana.org</w:t>
        </w:r>
      </w:hyperlink>
    </w:p>
    <w:bookmarkEnd w:id="8146"/>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8147" w:name="_MCCTEMPBM_CRPT86941896___3"/>
      <w:r>
        <w:tab/>
      </w:r>
      <w:r w:rsidRPr="00567618">
        <w:t>cccex content is UTF-8 format text.</w:t>
      </w:r>
    </w:p>
    <w:bookmarkEnd w:id="8147"/>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8148" w:name="_MCCTEMPBM_CRPT86941897___3"/>
      <w:r>
        <w:tab/>
      </w:r>
      <w:r w:rsidRPr="00567618">
        <w:t>See clause S.5.7.2 of TS</w:t>
      </w:r>
      <w:r>
        <w:t> </w:t>
      </w:r>
      <w:r w:rsidRPr="00567618">
        <w:t>26.114</w:t>
      </w:r>
    </w:p>
    <w:bookmarkEnd w:id="8148"/>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8149" w:name="_MCCTEMPBM_CRPT86941898___3"/>
      <w:r>
        <w:tab/>
      </w:r>
      <w:r w:rsidRPr="00567618">
        <w:t>See TS</w:t>
      </w:r>
      <w:r>
        <w:t> </w:t>
      </w:r>
      <w:r w:rsidRPr="00567618">
        <w:t>26.114</w:t>
      </w:r>
    </w:p>
    <w:bookmarkEnd w:id="8149"/>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8150" w:name="_MCCTEMPBM_CRPT86941899___3"/>
      <w:r>
        <w:tab/>
      </w:r>
      <w:r w:rsidRPr="00567618">
        <w:t>Voice over IP, video teleconferencing, streaming media, among others.</w:t>
      </w:r>
    </w:p>
    <w:bookmarkEnd w:id="8150"/>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8151"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8151"/>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8152"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8"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Pr="005268C0" w:rsidRDefault="00FC7E52" w:rsidP="00FC7E52">
      <w:pPr>
        <w:spacing w:after="0"/>
      </w:pPr>
      <w:bookmarkStart w:id="8153" w:name="_Toc26369794"/>
      <w:bookmarkStart w:id="8154" w:name="_Toc36227676"/>
      <w:bookmarkStart w:id="8155" w:name="_Toc36228691"/>
      <w:bookmarkStart w:id="8156" w:name="_Toc36229318"/>
      <w:bookmarkStart w:id="8157" w:name="_Toc68847639"/>
      <w:bookmarkStart w:id="8158" w:name="_Toc74611574"/>
      <w:bookmarkStart w:id="8159" w:name="_Toc75566853"/>
      <w:bookmarkStart w:id="8160" w:name="_Toc89790405"/>
      <w:bookmarkStart w:id="8161" w:name="_Toc99467044"/>
      <w:bookmarkEnd w:id="8152"/>
      <w:r w:rsidRPr="005268C0">
        <w:br w:type="page"/>
      </w:r>
    </w:p>
    <w:p w14:paraId="6CC362D8" w14:textId="77777777" w:rsidR="00FC7E52" w:rsidRPr="00567618" w:rsidRDefault="00FC7E52" w:rsidP="00FC7E52">
      <w:pPr>
        <w:pStyle w:val="Heading8"/>
        <w:keepNext w:val="0"/>
        <w:keepLines w:val="0"/>
      </w:pPr>
      <w:bookmarkStart w:id="8162" w:name="_Toc170383199"/>
      <w:r w:rsidRPr="00567618">
        <w:t xml:space="preserve">Annex V (informative): </w:t>
      </w:r>
      <w:r w:rsidRPr="00567618">
        <w:br/>
        <w:t>Delay Adaptation and Example Uses of DBI Signaling</w:t>
      </w:r>
      <w:bookmarkEnd w:id="8153"/>
      <w:bookmarkEnd w:id="8154"/>
      <w:bookmarkEnd w:id="8155"/>
      <w:bookmarkEnd w:id="8156"/>
      <w:bookmarkEnd w:id="8157"/>
      <w:bookmarkEnd w:id="8158"/>
      <w:bookmarkEnd w:id="8159"/>
      <w:bookmarkEnd w:id="8160"/>
      <w:bookmarkEnd w:id="8161"/>
      <w:bookmarkEnd w:id="8162"/>
    </w:p>
    <w:p w14:paraId="1EB3DC80" w14:textId="77777777" w:rsidR="00FC7E52" w:rsidRPr="00567618" w:rsidRDefault="00FC7E52" w:rsidP="00FC7E52">
      <w:pPr>
        <w:pStyle w:val="Heading1"/>
      </w:pPr>
      <w:bookmarkStart w:id="8163" w:name="_Toc26369795"/>
      <w:bookmarkStart w:id="8164" w:name="_Toc36227677"/>
      <w:bookmarkStart w:id="8165" w:name="_Toc36228692"/>
      <w:bookmarkStart w:id="8166" w:name="_Toc36229319"/>
      <w:bookmarkStart w:id="8167" w:name="_Toc68847640"/>
      <w:bookmarkStart w:id="8168" w:name="_Toc74611575"/>
      <w:bookmarkStart w:id="8169" w:name="_Toc75566854"/>
      <w:bookmarkStart w:id="8170" w:name="_Toc89790406"/>
      <w:bookmarkStart w:id="8171" w:name="_Toc99467045"/>
      <w:bookmarkStart w:id="8172" w:name="_Toc170383200"/>
      <w:r w:rsidRPr="00567618">
        <w:t>V.1</w:t>
      </w:r>
      <w:r w:rsidRPr="00567618">
        <w:tab/>
        <w:t>General</w:t>
      </w:r>
      <w:bookmarkEnd w:id="8163"/>
      <w:bookmarkEnd w:id="8164"/>
      <w:bookmarkEnd w:id="8165"/>
      <w:bookmarkEnd w:id="8166"/>
      <w:bookmarkEnd w:id="8167"/>
      <w:bookmarkEnd w:id="8168"/>
      <w:bookmarkEnd w:id="8169"/>
      <w:bookmarkEnd w:id="8170"/>
      <w:bookmarkEnd w:id="8171"/>
      <w:bookmarkEnd w:id="8172"/>
    </w:p>
    <w:p w14:paraId="751EE0DB" w14:textId="77777777" w:rsidR="00FC7E52" w:rsidRPr="00567618" w:rsidRDefault="00FC7E52" w:rsidP="00FC7E52">
      <w:pPr>
        <w:tabs>
          <w:tab w:val="left" w:pos="709"/>
          <w:tab w:val="right" w:pos="9639"/>
        </w:tabs>
        <w:ind w:right="43"/>
      </w:pPr>
      <w:bookmarkStart w:id="8173"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8174" w:name="_Toc26369796"/>
      <w:bookmarkStart w:id="8175" w:name="_Toc36227678"/>
      <w:bookmarkStart w:id="8176" w:name="_Toc36228693"/>
      <w:bookmarkStart w:id="8177" w:name="_Toc36229320"/>
      <w:bookmarkStart w:id="8178" w:name="_Toc68847641"/>
      <w:bookmarkStart w:id="8179" w:name="_Toc74611576"/>
      <w:bookmarkStart w:id="8180" w:name="_Toc75566855"/>
      <w:bookmarkStart w:id="8181" w:name="_Toc89790407"/>
      <w:bookmarkStart w:id="8182" w:name="_Toc99467046"/>
      <w:bookmarkStart w:id="8183" w:name="_Toc170383201"/>
      <w:bookmarkEnd w:id="8173"/>
      <w:r w:rsidRPr="00567618">
        <w:t>V.2</w:t>
      </w:r>
      <w:r w:rsidRPr="00567618">
        <w:tab/>
        <w:t>Example Signaling Flows on Delay Adaptation</w:t>
      </w:r>
      <w:bookmarkEnd w:id="8174"/>
      <w:bookmarkEnd w:id="8175"/>
      <w:bookmarkEnd w:id="8176"/>
      <w:bookmarkEnd w:id="8177"/>
      <w:bookmarkEnd w:id="8178"/>
      <w:bookmarkEnd w:id="8179"/>
      <w:bookmarkEnd w:id="8180"/>
      <w:bookmarkEnd w:id="8181"/>
      <w:bookmarkEnd w:id="8182"/>
      <w:bookmarkEnd w:id="8183"/>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8184" w:name="_MON_1604251619"/>
    <w:bookmarkEnd w:id="8184"/>
    <w:p w14:paraId="6B074437" w14:textId="77777777" w:rsidR="00FC7E52" w:rsidRPr="00567618" w:rsidRDefault="00FC7E52" w:rsidP="00FC7E52">
      <w:pPr>
        <w:pStyle w:val="TH"/>
      </w:pPr>
      <w:r w:rsidRPr="00567618">
        <w:object w:dxaOrig="9378" w:dyaOrig="5985" w14:anchorId="524C80DF">
          <v:shape id="_x0000_i1142" type="#_x0000_t75" style="width:468pt;height:297.5pt" o:ole="">
            <v:imagedata r:id="rId249" o:title=""/>
          </v:shape>
          <o:OLEObject Type="Embed" ProgID="Word.Picture.8" ShapeID="_x0000_i1142" DrawAspect="Content" ObjectID="_1780997288" r:id="rId250"/>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8185"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8185"/>
    <w:bookmarkStart w:id="8186" w:name="_MON_1603546155"/>
    <w:bookmarkEnd w:id="8186"/>
    <w:p w14:paraId="15A42765" w14:textId="77777777" w:rsidR="00FC7E52" w:rsidRPr="00567618" w:rsidRDefault="00FC7E52" w:rsidP="00FC7E52">
      <w:pPr>
        <w:pStyle w:val="TH"/>
      </w:pPr>
      <w:r w:rsidRPr="00567618">
        <w:object w:dxaOrig="9378" w:dyaOrig="5985" w14:anchorId="5BF8C9DF">
          <v:shape id="_x0000_i1143" type="#_x0000_t75" style="width:468pt;height:297.5pt" o:ole="">
            <v:imagedata r:id="rId251" o:title=""/>
          </v:shape>
          <o:OLEObject Type="Embed" ProgID="Word.Picture.8" ShapeID="_x0000_i1143" DrawAspect="Content" ObjectID="_1780997289" r:id="rId252"/>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8187" w:name="_MON_1604266004"/>
    <w:bookmarkEnd w:id="8187"/>
    <w:p w14:paraId="11B61641" w14:textId="77777777" w:rsidR="00FC7E52" w:rsidRPr="00567618" w:rsidRDefault="00FC7E52" w:rsidP="00FC7E52">
      <w:pPr>
        <w:pStyle w:val="TH"/>
      </w:pPr>
      <w:r w:rsidRPr="00567618">
        <w:object w:dxaOrig="9378" w:dyaOrig="5985" w14:anchorId="72654833">
          <v:shape id="_x0000_i1144" type="#_x0000_t75" style="width:468pt;height:297.5pt" o:ole="">
            <v:imagedata r:id="rId253" o:title=""/>
          </v:shape>
          <o:OLEObject Type="Embed" ProgID="Word.Picture.8" ShapeID="_x0000_i1144" DrawAspect="Content" ObjectID="_1780997290" r:id="rId254"/>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8188" w:name="_MON_1603546080"/>
    <w:bookmarkEnd w:id="8188"/>
    <w:p w14:paraId="1982B064" w14:textId="77777777" w:rsidR="00FC7E52" w:rsidRPr="00567618" w:rsidRDefault="00FC7E52" w:rsidP="00FC7E52">
      <w:pPr>
        <w:pStyle w:val="TH"/>
        <w:rPr>
          <w:b w:val="0"/>
        </w:rPr>
      </w:pPr>
      <w:r w:rsidRPr="00567618">
        <w:object w:dxaOrig="9855" w:dyaOrig="7575" w14:anchorId="328FC4B7">
          <v:shape id="_x0000_i1145" type="#_x0000_t75" style="width:493.5pt;height:380.5pt" o:ole="">
            <v:imagedata r:id="rId255" o:title=""/>
          </v:shape>
          <o:OLEObject Type="Embed" ProgID="Word.Document.12" ShapeID="_x0000_i1145" DrawAspect="Content" ObjectID="_1780997291" r:id="rId256">
            <o:FieldCodes>\s</o:FieldCodes>
          </o:OLEObject>
        </w:object>
      </w:r>
    </w:p>
    <w:p w14:paraId="45B5AAAB" w14:textId="77777777" w:rsidR="00FC7E52" w:rsidRPr="00567618" w:rsidRDefault="00FC7E52" w:rsidP="00805B98">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8189" w:name="_MON_1600980025"/>
    <w:bookmarkEnd w:id="8189"/>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6" type="#_x0000_t75" style="width:493.5pt;height:4in" o:ole="">
            <v:imagedata r:id="rId257" o:title=""/>
          </v:shape>
          <o:OLEObject Type="Embed" ProgID="Word.Document.12" ShapeID="_x0000_i1146" DrawAspect="Content" ObjectID="_1780997292" r:id="rId258">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8190" w:name="_Toc26369797"/>
      <w:bookmarkStart w:id="8191" w:name="_Toc36227679"/>
      <w:bookmarkStart w:id="8192" w:name="_Toc36228694"/>
      <w:bookmarkStart w:id="8193" w:name="_Toc36229321"/>
      <w:bookmarkStart w:id="8194" w:name="_Toc68847642"/>
      <w:bookmarkStart w:id="8195" w:name="_Toc74611577"/>
      <w:bookmarkStart w:id="8196" w:name="_Toc75566856"/>
      <w:bookmarkStart w:id="8197" w:name="_Toc89790408"/>
      <w:bookmarkStart w:id="8198" w:name="_Toc99467047"/>
      <w:bookmarkStart w:id="8199" w:name="_Toc170383202"/>
      <w:r w:rsidRPr="00567618">
        <w:t>V.3</w:t>
      </w:r>
      <w:r w:rsidRPr="00567618">
        <w:tab/>
        <w:t>SDP Examples on DBI Signaling Capability</w:t>
      </w:r>
      <w:bookmarkEnd w:id="8190"/>
      <w:bookmarkEnd w:id="8191"/>
      <w:bookmarkEnd w:id="8192"/>
      <w:bookmarkEnd w:id="8193"/>
      <w:bookmarkEnd w:id="8194"/>
      <w:bookmarkEnd w:id="8195"/>
      <w:bookmarkEnd w:id="8196"/>
      <w:bookmarkEnd w:id="8197"/>
      <w:bookmarkEnd w:id="8198"/>
      <w:bookmarkEnd w:id="8199"/>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bookmarkStart w:id="8200" w:name="MCCQCTEMPBM_0000021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201" w:name="_MCCTEMPBM_CRPT86941904___7"/>
            <w:r w:rsidRPr="00567618">
              <w:rPr>
                <w:rFonts w:cs="Courier New"/>
                <w:szCs w:val="16"/>
              </w:rPr>
              <w:t>a=rtcp-fb:* 3gpp-delay-budget</w:t>
            </w:r>
            <w:bookmarkEnd w:id="8201"/>
          </w:p>
        </w:tc>
      </w:tr>
      <w:bookmarkEnd w:id="8200"/>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bookmarkStart w:id="8202" w:name="MCCQCTEMPBM_00000212" w:colFirst="0" w:colLast="0"/>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bookmarkEnd w:id="8202"/>
    </w:tbl>
    <w:p w14:paraId="006B406E" w14:textId="77777777" w:rsidR="00FC7E52" w:rsidRPr="00567618" w:rsidRDefault="00FC7E52" w:rsidP="00FC7E52"/>
    <w:p w14:paraId="2D9366E5" w14:textId="77777777" w:rsidR="00FC7E52" w:rsidRPr="005268C0" w:rsidRDefault="00FC7E52" w:rsidP="00FC7E52">
      <w:pPr>
        <w:spacing w:after="0"/>
      </w:pPr>
      <w:bookmarkStart w:id="8203" w:name="_Toc26369798"/>
      <w:bookmarkStart w:id="8204" w:name="_Toc36227680"/>
      <w:bookmarkStart w:id="8205" w:name="_Toc36228695"/>
      <w:bookmarkStart w:id="8206" w:name="_Toc36229322"/>
      <w:bookmarkStart w:id="8207" w:name="_Toc68847643"/>
      <w:bookmarkStart w:id="8208" w:name="_Toc74611578"/>
      <w:bookmarkStart w:id="8209" w:name="_Toc75566857"/>
      <w:bookmarkStart w:id="8210" w:name="_Toc89790409"/>
      <w:bookmarkStart w:id="8211" w:name="_Toc99467048"/>
      <w:r w:rsidRPr="005268C0">
        <w:br w:type="page"/>
      </w:r>
    </w:p>
    <w:p w14:paraId="0ADF3C1B" w14:textId="77777777" w:rsidR="00FC7E52" w:rsidRPr="00567618" w:rsidRDefault="00FC7E52" w:rsidP="00FC7E52">
      <w:pPr>
        <w:pStyle w:val="Heading8"/>
      </w:pPr>
      <w:bookmarkStart w:id="8212" w:name="_Toc170383203"/>
      <w:r w:rsidRPr="00567618">
        <w:t>Annex W (Normative):</w:t>
      </w:r>
      <w:r w:rsidRPr="00567618">
        <w:br/>
        <w:t>Coverage and Handoff Enhancements using Multimedia Error Robustness (CHEM)</w:t>
      </w:r>
      <w:bookmarkEnd w:id="8203"/>
      <w:bookmarkEnd w:id="8204"/>
      <w:bookmarkEnd w:id="8205"/>
      <w:bookmarkEnd w:id="8206"/>
      <w:bookmarkEnd w:id="8207"/>
      <w:bookmarkEnd w:id="8208"/>
      <w:bookmarkEnd w:id="8209"/>
      <w:bookmarkEnd w:id="8210"/>
      <w:bookmarkEnd w:id="8211"/>
      <w:bookmarkEnd w:id="8212"/>
    </w:p>
    <w:p w14:paraId="31119FC7" w14:textId="77777777" w:rsidR="00FC7E52" w:rsidRPr="00567618" w:rsidRDefault="00FC7E52" w:rsidP="00FC7E52">
      <w:pPr>
        <w:pStyle w:val="Heading1"/>
        <w:rPr>
          <w:lang w:eastAsia="ko-KR"/>
        </w:rPr>
      </w:pPr>
      <w:bookmarkStart w:id="8213" w:name="_Toc26369799"/>
      <w:bookmarkStart w:id="8214" w:name="_Toc36227681"/>
      <w:bookmarkStart w:id="8215" w:name="_Toc36228696"/>
      <w:bookmarkStart w:id="8216" w:name="_Toc36229323"/>
      <w:bookmarkStart w:id="8217" w:name="_Toc68847644"/>
      <w:bookmarkStart w:id="8218" w:name="_Toc74611579"/>
      <w:bookmarkStart w:id="8219" w:name="_Toc75566858"/>
      <w:bookmarkStart w:id="8220" w:name="_Toc89790410"/>
      <w:bookmarkStart w:id="8221" w:name="_Toc99467049"/>
      <w:bookmarkStart w:id="8222" w:name="_Toc170383204"/>
      <w:r w:rsidRPr="00567618">
        <w:rPr>
          <w:lang w:eastAsia="ko-KR"/>
        </w:rPr>
        <w:t>W.1</w:t>
      </w:r>
      <w:r w:rsidRPr="00567618">
        <w:rPr>
          <w:lang w:eastAsia="ko-KR"/>
        </w:rPr>
        <w:tab/>
        <w:t>General</w:t>
      </w:r>
      <w:bookmarkEnd w:id="8213"/>
      <w:bookmarkEnd w:id="8214"/>
      <w:bookmarkEnd w:id="8215"/>
      <w:bookmarkEnd w:id="8216"/>
      <w:bookmarkEnd w:id="8217"/>
      <w:bookmarkEnd w:id="8218"/>
      <w:bookmarkEnd w:id="8219"/>
      <w:bookmarkEnd w:id="8220"/>
      <w:bookmarkEnd w:id="8221"/>
      <w:bookmarkEnd w:id="8222"/>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223"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224" w:name="_MCCTEMPBM_CRPT86941906___7"/>
      <w:bookmarkEnd w:id="8223"/>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224"/>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225" w:name="_Toc26369800"/>
      <w:bookmarkStart w:id="8226" w:name="_Toc36227682"/>
      <w:bookmarkStart w:id="8227" w:name="_Toc36228697"/>
      <w:bookmarkStart w:id="8228" w:name="_Toc36229324"/>
      <w:bookmarkStart w:id="8229" w:name="_Toc68847645"/>
      <w:bookmarkStart w:id="8230" w:name="_Toc74611580"/>
      <w:bookmarkStart w:id="8231" w:name="_Toc75566859"/>
      <w:bookmarkStart w:id="8232" w:name="_Toc89790411"/>
      <w:bookmarkStart w:id="8233" w:name="_Toc99467050"/>
      <w:bookmarkStart w:id="8234" w:name="_Toc170383205"/>
      <w:r w:rsidRPr="00567618">
        <w:rPr>
          <w:lang w:eastAsia="ko-KR"/>
        </w:rPr>
        <w:t>W.2</w:t>
      </w:r>
      <w:r w:rsidRPr="00567618">
        <w:rPr>
          <w:lang w:eastAsia="ko-KR"/>
        </w:rPr>
        <w:tab/>
      </w:r>
      <w:r w:rsidRPr="00567618">
        <w:t>Adaptation to Packet Losses without application layer redundancy</w:t>
      </w:r>
      <w:bookmarkEnd w:id="8225"/>
      <w:bookmarkEnd w:id="8226"/>
      <w:bookmarkEnd w:id="8227"/>
      <w:bookmarkEnd w:id="8228"/>
      <w:bookmarkEnd w:id="8229"/>
      <w:bookmarkEnd w:id="8230"/>
      <w:bookmarkEnd w:id="8231"/>
      <w:bookmarkEnd w:id="8232"/>
      <w:bookmarkEnd w:id="8233"/>
      <w:bookmarkEnd w:id="8234"/>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235" w:name="_MCCTEMPBM_CRPT86941907___7"/>
      <w:r w:rsidRPr="00567618">
        <w:t>-</w:t>
      </w:r>
      <w:r w:rsidRPr="00567618">
        <w:tab/>
        <w:t xml:space="preserve">when sending an SDP offer, the MTSI client shall include the </w:t>
      </w:r>
      <w:bookmarkStart w:id="8236" w:name="MCCQCTEMPBM_00000213"/>
      <w:r w:rsidRPr="00567618">
        <w:rPr>
          <w:rFonts w:ascii="Courier New" w:hAnsi="Courier New" w:cs="Courier New"/>
        </w:rPr>
        <w:t>PLR_adapt</w:t>
      </w:r>
      <w:bookmarkEnd w:id="8236"/>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bookmarkStart w:id="8237" w:name="MCCQCTEMPBM_00000214"/>
      <w:r w:rsidRPr="00567618">
        <w:rPr>
          <w:rFonts w:ascii="Courier New" w:hAnsi="Courier New" w:cs="Courier New"/>
        </w:rPr>
        <w:t>PLR_adapt</w:t>
      </w:r>
      <w:bookmarkEnd w:id="8237"/>
      <w:r w:rsidRPr="00567618">
        <w:t xml:space="preserve"> attribute in the media description for that media type in the SDP answer regardless of whether the </w:t>
      </w:r>
      <w:bookmarkStart w:id="8238" w:name="MCCQCTEMPBM_00000215"/>
      <w:r w:rsidRPr="00567618">
        <w:rPr>
          <w:rFonts w:ascii="Courier New" w:hAnsi="Courier New" w:cs="Courier New"/>
        </w:rPr>
        <w:t>PLR_adapt</w:t>
      </w:r>
      <w:bookmarkEnd w:id="8238"/>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bookmarkStart w:id="8239" w:name="MCCQCTEMPBM_00000216"/>
      <w:r w:rsidRPr="00567618">
        <w:rPr>
          <w:rFonts w:ascii="Courier New" w:hAnsi="Courier New" w:cs="Courier New"/>
        </w:rPr>
        <w:t>PLR_adapt</w:t>
      </w:r>
      <w:bookmarkEnd w:id="8239"/>
      <w:r w:rsidRPr="00567618">
        <w:t xml:space="preserve"> attribute in either an SDP offer or SDP answer then,</w:t>
      </w:r>
    </w:p>
    <w:bookmarkEnd w:id="8235"/>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240" w:name="_MCCTEMPBM_CRPT86941908___7"/>
      <w:r w:rsidRPr="00567618">
        <w:t xml:space="preserve">Clause X.2.2 provides examples of how the </w:t>
      </w:r>
      <w:bookmarkStart w:id="8241" w:name="MCCQCTEMPBM_00000217"/>
      <w:r w:rsidRPr="00567618">
        <w:rPr>
          <w:rFonts w:ascii="Courier New" w:hAnsi="Courier New" w:cs="Courier New"/>
        </w:rPr>
        <w:t>PLR_adapt</w:t>
      </w:r>
      <w:bookmarkEnd w:id="8241"/>
      <w:r w:rsidRPr="00567618">
        <w:t xml:space="preserve"> attribute without application layer redundancy is used in SDP.</w:t>
      </w:r>
    </w:p>
    <w:bookmarkEnd w:id="8240"/>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242" w:name="_Toc26369801"/>
      <w:bookmarkStart w:id="8243" w:name="_Toc36227683"/>
      <w:bookmarkStart w:id="8244" w:name="_Toc36228698"/>
      <w:bookmarkStart w:id="8245" w:name="_Toc36229325"/>
      <w:bookmarkStart w:id="8246" w:name="_Toc68847646"/>
      <w:bookmarkStart w:id="8247" w:name="_Toc74611581"/>
      <w:bookmarkStart w:id="8248" w:name="_Toc75566860"/>
      <w:bookmarkStart w:id="8249" w:name="_Toc89790412"/>
      <w:bookmarkStart w:id="8250" w:name="_Toc99467051"/>
      <w:bookmarkStart w:id="8251" w:name="_Toc170383206"/>
      <w:r w:rsidRPr="00567618">
        <w:rPr>
          <w:lang w:eastAsia="ko-KR"/>
        </w:rPr>
        <w:t>W.3</w:t>
      </w:r>
      <w:r w:rsidRPr="00567618">
        <w:rPr>
          <w:lang w:eastAsia="ko-KR"/>
        </w:rPr>
        <w:tab/>
      </w:r>
      <w:r w:rsidRPr="00567618">
        <w:t>Adaptation to Packet Losses using Application Layer Redundancy</w:t>
      </w:r>
      <w:bookmarkEnd w:id="8242"/>
      <w:bookmarkEnd w:id="8243"/>
      <w:bookmarkEnd w:id="8244"/>
      <w:bookmarkEnd w:id="8245"/>
      <w:bookmarkEnd w:id="8246"/>
      <w:bookmarkEnd w:id="8247"/>
      <w:bookmarkEnd w:id="8248"/>
      <w:bookmarkEnd w:id="8249"/>
      <w:bookmarkEnd w:id="8250"/>
      <w:bookmarkEnd w:id="8251"/>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252" w:name="_MCCTEMPBM_CRPT86941909___7"/>
      <w:r w:rsidRPr="00567618">
        <w:t>-</w:t>
      </w:r>
      <w:r w:rsidRPr="00567618">
        <w:tab/>
        <w:t xml:space="preserve">when sending an SDP offer, the MTSI client shall include the </w:t>
      </w:r>
      <w:bookmarkStart w:id="8253" w:name="MCCQCTEMPBM_00000218"/>
      <w:r w:rsidRPr="00567618">
        <w:rPr>
          <w:rFonts w:ascii="Courier New" w:hAnsi="Courier New" w:cs="Courier New"/>
        </w:rPr>
        <w:t>ALR</w:t>
      </w:r>
      <w:bookmarkEnd w:id="8253"/>
      <w:r w:rsidRPr="00567618">
        <w:t xml:space="preserve"> parameter in the </w:t>
      </w:r>
      <w:bookmarkStart w:id="8254" w:name="MCCQCTEMPBM_00000219"/>
      <w:r w:rsidRPr="00567618">
        <w:rPr>
          <w:rFonts w:ascii="Courier New" w:hAnsi="Courier New" w:cs="Courier New"/>
        </w:rPr>
        <w:t>PLR_adapt</w:t>
      </w:r>
      <w:bookmarkEnd w:id="8254"/>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bookmarkStart w:id="8255" w:name="MCCQCTEMPBM_00000220"/>
      <w:r w:rsidRPr="00567618">
        <w:rPr>
          <w:rFonts w:ascii="Courier New" w:hAnsi="Courier New" w:cs="Courier New"/>
        </w:rPr>
        <w:t>ALR</w:t>
      </w:r>
      <w:bookmarkEnd w:id="8255"/>
      <w:r w:rsidRPr="00567618">
        <w:t xml:space="preserve"> parameter in the </w:t>
      </w:r>
      <w:bookmarkStart w:id="8256" w:name="MCCQCTEMPBM_00000221"/>
      <w:r w:rsidRPr="00567618">
        <w:rPr>
          <w:rFonts w:ascii="Courier New" w:hAnsi="Courier New" w:cs="Courier New"/>
        </w:rPr>
        <w:t>PLR</w:t>
      </w:r>
      <w:bookmarkEnd w:id="8256"/>
      <w:r w:rsidRPr="00567618">
        <w:t xml:space="preserve"> attribute in the media description for that media type in the SDP answer only if the </w:t>
      </w:r>
      <w:bookmarkStart w:id="8257" w:name="MCCQCTEMPBM_00000222"/>
      <w:r w:rsidRPr="00567618">
        <w:rPr>
          <w:rFonts w:ascii="Courier New" w:hAnsi="Courier New" w:cs="Courier New"/>
        </w:rPr>
        <w:t>ALR</w:t>
      </w:r>
      <w:bookmarkEnd w:id="8257"/>
      <w:r w:rsidRPr="00567618">
        <w:t xml:space="preserve"> parameter in the </w:t>
      </w:r>
      <w:bookmarkStart w:id="8258" w:name="MCCQCTEMPBM_00000223"/>
      <w:r w:rsidRPr="00567618">
        <w:rPr>
          <w:rFonts w:ascii="Courier New" w:hAnsi="Courier New" w:cs="Courier New"/>
        </w:rPr>
        <w:t>PLR_adapt</w:t>
      </w:r>
      <w:bookmarkEnd w:id="8258"/>
      <w:r w:rsidRPr="00567618">
        <w:t xml:space="preserve"> attribute was received in an SDP offer</w:t>
      </w:r>
    </w:p>
    <w:p w14:paraId="5AF090B6" w14:textId="77777777" w:rsidR="00FC7E52" w:rsidRPr="00567618" w:rsidRDefault="00FC7E52" w:rsidP="00FC7E52">
      <w:bookmarkStart w:id="8259" w:name="_MCCTEMPBM_CRPT86941910___7"/>
      <w:bookmarkEnd w:id="8252"/>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bookmarkStart w:id="8260" w:name="MCCQCTEMPBM_00000224"/>
      <w:r w:rsidRPr="00567618">
        <w:rPr>
          <w:rFonts w:ascii="Courier New" w:hAnsi="Courier New" w:cs="Courier New"/>
        </w:rPr>
        <w:t>PLR_adapt</w:t>
      </w:r>
      <w:bookmarkEnd w:id="8260"/>
      <w:r w:rsidRPr="00567618">
        <w:t xml:space="preserve"> attribute and </w:t>
      </w:r>
      <w:bookmarkStart w:id="8261" w:name="MCCQCTEMPBM_00000225"/>
      <w:r w:rsidRPr="00567618">
        <w:rPr>
          <w:rFonts w:ascii="Courier New" w:hAnsi="Courier New" w:cs="Courier New"/>
        </w:rPr>
        <w:t>ALR</w:t>
      </w:r>
      <w:bookmarkEnd w:id="8261"/>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bookmarkStart w:id="8262" w:name="MCCQCTEMPBM_00000226"/>
      <w:r w:rsidRPr="00567618">
        <w:rPr>
          <w:rFonts w:ascii="Courier New" w:hAnsi="Courier New" w:cs="Courier New"/>
        </w:rPr>
        <w:t>ALR</w:t>
      </w:r>
      <w:bookmarkEnd w:id="8262"/>
      <w:r w:rsidRPr="00567618">
        <w:t xml:space="preserve"> parameter in the </w:t>
      </w:r>
      <w:bookmarkStart w:id="8263" w:name="MCCQCTEMPBM_00000227"/>
      <w:r w:rsidRPr="00567618">
        <w:rPr>
          <w:rFonts w:ascii="Courier New" w:hAnsi="Courier New" w:cs="Courier New"/>
        </w:rPr>
        <w:t>PLR_adapt</w:t>
      </w:r>
      <w:bookmarkEnd w:id="8263"/>
      <w:r w:rsidRPr="00567618">
        <w:t xml:space="preserve"> attribute in either an SDP offer or SDP answer:</w:t>
      </w:r>
    </w:p>
    <w:bookmarkEnd w:id="8259"/>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264" w:name="_MCCTEMPBM_CRPT86941911___7"/>
    </w:p>
    <w:bookmarkEnd w:id="8264"/>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265" w:name="_MCCTEMPBM_CRPT86941912___7"/>
    </w:p>
    <w:bookmarkEnd w:id="8265"/>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266" w:name="_Toc26369802"/>
      <w:bookmarkStart w:id="8267" w:name="_Toc36227684"/>
      <w:bookmarkStart w:id="8268" w:name="_Toc36228699"/>
      <w:bookmarkStart w:id="8269" w:name="_Toc36229326"/>
      <w:bookmarkStart w:id="8270" w:name="_Toc68847647"/>
      <w:bookmarkStart w:id="8271" w:name="_Toc74611582"/>
      <w:bookmarkStart w:id="8272" w:name="_Toc75566861"/>
      <w:bookmarkStart w:id="8273" w:name="_Toc89790413"/>
      <w:bookmarkStart w:id="8274" w:name="_Toc99467052"/>
      <w:bookmarkStart w:id="8275" w:name="_Toc170383207"/>
      <w:r w:rsidRPr="00567618">
        <w:rPr>
          <w:lang w:eastAsia="ko-KR"/>
        </w:rPr>
        <w:t>W.</w:t>
      </w:r>
      <w:r w:rsidRPr="00567618">
        <w:t>4</w:t>
      </w:r>
      <w:r>
        <w:tab/>
      </w:r>
      <w:r w:rsidRPr="00567618">
        <w:t>Negotiation of End-to-End and Uplink/Downlink PLR</w:t>
      </w:r>
      <w:bookmarkEnd w:id="8266"/>
      <w:bookmarkEnd w:id="8267"/>
      <w:bookmarkEnd w:id="8268"/>
      <w:bookmarkEnd w:id="8269"/>
      <w:bookmarkEnd w:id="8270"/>
      <w:bookmarkEnd w:id="8271"/>
      <w:bookmarkEnd w:id="8272"/>
      <w:bookmarkEnd w:id="8273"/>
      <w:bookmarkEnd w:id="8274"/>
      <w:bookmarkEnd w:id="8275"/>
    </w:p>
    <w:p w14:paraId="02E6F09B" w14:textId="77777777" w:rsidR="00FC7E52" w:rsidRPr="00567618" w:rsidRDefault="00FC7E52" w:rsidP="00FC7E52">
      <w:pPr>
        <w:pStyle w:val="Heading2"/>
        <w:rPr>
          <w:noProof/>
        </w:rPr>
      </w:pPr>
      <w:bookmarkStart w:id="8276" w:name="_Toc26369803"/>
      <w:bookmarkStart w:id="8277" w:name="_Toc36227685"/>
      <w:bookmarkStart w:id="8278" w:name="_Toc36228700"/>
      <w:bookmarkStart w:id="8279" w:name="_Toc36229327"/>
      <w:bookmarkStart w:id="8280" w:name="_Toc68847648"/>
      <w:bookmarkStart w:id="8281" w:name="_Toc74611583"/>
      <w:bookmarkStart w:id="8282" w:name="_Toc75566862"/>
      <w:bookmarkStart w:id="8283" w:name="_Toc89790414"/>
      <w:bookmarkStart w:id="8284" w:name="_Toc99467053"/>
      <w:bookmarkStart w:id="8285" w:name="_Toc170383208"/>
      <w:r w:rsidRPr="00567618">
        <w:rPr>
          <w:noProof/>
        </w:rPr>
        <w:t>W.4.1</w:t>
      </w:r>
      <w:r>
        <w:rPr>
          <w:noProof/>
        </w:rPr>
        <w:tab/>
      </w:r>
      <w:r w:rsidRPr="00567618">
        <w:rPr>
          <w:noProof/>
        </w:rPr>
        <w:t>General</w:t>
      </w:r>
      <w:bookmarkEnd w:id="8276"/>
      <w:bookmarkEnd w:id="8277"/>
      <w:bookmarkEnd w:id="8278"/>
      <w:bookmarkEnd w:id="8279"/>
      <w:bookmarkEnd w:id="8280"/>
      <w:bookmarkEnd w:id="8281"/>
      <w:bookmarkEnd w:id="8282"/>
      <w:bookmarkEnd w:id="8283"/>
      <w:bookmarkEnd w:id="8284"/>
      <w:bookmarkEnd w:id="8285"/>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286" w:name="_Toc26369804"/>
      <w:bookmarkStart w:id="8287" w:name="_Toc36227686"/>
      <w:bookmarkStart w:id="8288" w:name="_Toc36228701"/>
      <w:bookmarkStart w:id="8289" w:name="_Toc36229328"/>
      <w:bookmarkStart w:id="8290" w:name="_Toc68847649"/>
      <w:bookmarkStart w:id="8291" w:name="_Toc74611584"/>
      <w:bookmarkStart w:id="8292" w:name="_Toc75566863"/>
      <w:bookmarkStart w:id="8293" w:name="_Toc89790415"/>
      <w:bookmarkStart w:id="8294" w:name="_Toc99467054"/>
      <w:bookmarkStart w:id="8295" w:name="_Toc170383209"/>
      <w:r w:rsidRPr="00567618">
        <w:rPr>
          <w:noProof/>
        </w:rPr>
        <w:t>W.4.2</w:t>
      </w:r>
      <w:r>
        <w:rPr>
          <w:noProof/>
        </w:rPr>
        <w:tab/>
      </w:r>
      <w:r w:rsidRPr="00567618">
        <w:rPr>
          <w:noProof/>
        </w:rPr>
        <w:t>Offering MTSI Client</w:t>
      </w:r>
      <w:bookmarkEnd w:id="8286"/>
      <w:bookmarkEnd w:id="8287"/>
      <w:bookmarkEnd w:id="8288"/>
      <w:bookmarkEnd w:id="8289"/>
      <w:bookmarkEnd w:id="8290"/>
      <w:bookmarkEnd w:id="8291"/>
      <w:bookmarkEnd w:id="8292"/>
      <w:bookmarkEnd w:id="8293"/>
      <w:bookmarkEnd w:id="8294"/>
      <w:bookmarkEnd w:id="8295"/>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296"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296"/>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297" w:name="_Toc26369805"/>
      <w:bookmarkStart w:id="8298" w:name="_Toc36227687"/>
      <w:bookmarkStart w:id="8299" w:name="_Toc36228702"/>
      <w:bookmarkStart w:id="8300" w:name="_Toc36229329"/>
      <w:bookmarkStart w:id="8301" w:name="_Toc68847650"/>
      <w:bookmarkStart w:id="8302" w:name="_Toc74611585"/>
      <w:bookmarkStart w:id="8303" w:name="_Toc75566864"/>
      <w:bookmarkStart w:id="8304" w:name="_Toc89790416"/>
      <w:bookmarkStart w:id="8305" w:name="_Toc99467055"/>
      <w:bookmarkStart w:id="8306" w:name="_Toc170383210"/>
      <w:r w:rsidRPr="00567618">
        <w:rPr>
          <w:noProof/>
        </w:rPr>
        <w:t>W.4.3</w:t>
      </w:r>
      <w:r>
        <w:rPr>
          <w:noProof/>
        </w:rPr>
        <w:tab/>
      </w:r>
      <w:r w:rsidRPr="00567618">
        <w:rPr>
          <w:noProof/>
        </w:rPr>
        <w:t>Answering MTSI Client</w:t>
      </w:r>
      <w:bookmarkEnd w:id="8297"/>
      <w:bookmarkEnd w:id="8298"/>
      <w:bookmarkEnd w:id="8299"/>
      <w:bookmarkEnd w:id="8300"/>
      <w:bookmarkEnd w:id="8301"/>
      <w:bookmarkEnd w:id="8302"/>
      <w:bookmarkEnd w:id="8303"/>
      <w:bookmarkEnd w:id="8304"/>
      <w:bookmarkEnd w:id="8305"/>
      <w:bookmarkEnd w:id="8306"/>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307"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307"/>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bookmarkStart w:id="8308" w:name="MCCQCTEMPBM_00000053"/>
            <w:bookmarkStart w:id="8309" w:name="MCCQCTEMPBM_00000324"/>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bookmarkEnd w:id="8308"/>
      <w:bookmarkEnd w:id="8309"/>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310" w:name="_Toc26369806"/>
      <w:bookmarkStart w:id="8311" w:name="_Toc36227688"/>
      <w:bookmarkStart w:id="8312" w:name="_Toc36228703"/>
      <w:bookmarkStart w:id="8313" w:name="_Toc36229330"/>
      <w:bookmarkStart w:id="8314" w:name="_Toc68847651"/>
      <w:bookmarkStart w:id="8315" w:name="_Toc74611586"/>
      <w:bookmarkStart w:id="8316" w:name="_Toc75566865"/>
      <w:bookmarkStart w:id="8317" w:name="_Toc89790417"/>
      <w:bookmarkStart w:id="8318" w:name="_Toc99467056"/>
      <w:r w:rsidRPr="005268C0">
        <w:br w:type="page"/>
      </w:r>
    </w:p>
    <w:p w14:paraId="79A451E7" w14:textId="3C6972E4" w:rsidR="00FC7E52" w:rsidRPr="005268C0" w:rsidRDefault="00FC7E52" w:rsidP="00FC7E52">
      <w:pPr>
        <w:pStyle w:val="Heading8"/>
      </w:pPr>
      <w:bookmarkStart w:id="8319" w:name="_Toc170383211"/>
      <w:r w:rsidRPr="005268C0">
        <w:t>Annex X (Informative)</w:t>
      </w:r>
      <w:r w:rsidR="00805B98" w:rsidRPr="00567618">
        <w:t xml:space="preserve">: </w:t>
      </w:r>
      <w:r w:rsidR="00805B98" w:rsidRPr="00567618">
        <w:br/>
      </w:r>
      <w:r w:rsidRPr="005268C0">
        <w:t>Example Maximum Packet Loss Rate (Max. PLR) Values for Setting CHEM Handover Thresholds</w:t>
      </w:r>
      <w:bookmarkEnd w:id="8310"/>
      <w:bookmarkEnd w:id="8311"/>
      <w:bookmarkEnd w:id="8312"/>
      <w:bookmarkEnd w:id="8313"/>
      <w:bookmarkEnd w:id="8314"/>
      <w:bookmarkEnd w:id="8315"/>
      <w:bookmarkEnd w:id="8316"/>
      <w:bookmarkEnd w:id="8317"/>
      <w:bookmarkEnd w:id="8318"/>
      <w:bookmarkEnd w:id="8319"/>
    </w:p>
    <w:p w14:paraId="2FE70248" w14:textId="77777777" w:rsidR="00FC7E52" w:rsidRPr="00567618" w:rsidRDefault="00FC7E52" w:rsidP="00FC7E52">
      <w:pPr>
        <w:pStyle w:val="Heading1"/>
        <w:rPr>
          <w:lang w:eastAsia="ko-KR"/>
        </w:rPr>
      </w:pPr>
      <w:bookmarkStart w:id="8320" w:name="_Toc26369807"/>
      <w:bookmarkStart w:id="8321" w:name="_Toc36227689"/>
      <w:bookmarkStart w:id="8322" w:name="_Toc36228704"/>
      <w:bookmarkStart w:id="8323" w:name="_Toc36229331"/>
      <w:bookmarkStart w:id="8324" w:name="_Toc68847652"/>
      <w:bookmarkStart w:id="8325" w:name="_Toc74611587"/>
      <w:bookmarkStart w:id="8326" w:name="_Toc75566866"/>
      <w:bookmarkStart w:id="8327" w:name="_Toc89790418"/>
      <w:bookmarkStart w:id="8328" w:name="_Toc99467057"/>
      <w:bookmarkStart w:id="8329" w:name="_Toc170383212"/>
      <w:r w:rsidRPr="00567618">
        <w:rPr>
          <w:lang w:eastAsia="ko-KR"/>
        </w:rPr>
        <w:t>X.1</w:t>
      </w:r>
      <w:r w:rsidRPr="00567618">
        <w:rPr>
          <w:lang w:eastAsia="ko-KR"/>
        </w:rPr>
        <w:tab/>
        <w:t>Maximum Packet Loss Rate (Max. PLR) for Speech</w:t>
      </w:r>
      <w:bookmarkEnd w:id="8320"/>
      <w:bookmarkEnd w:id="8321"/>
      <w:bookmarkEnd w:id="8322"/>
      <w:bookmarkEnd w:id="8323"/>
      <w:bookmarkEnd w:id="8324"/>
      <w:bookmarkEnd w:id="8325"/>
      <w:bookmarkEnd w:id="8326"/>
      <w:bookmarkEnd w:id="8327"/>
      <w:bookmarkEnd w:id="8328"/>
      <w:bookmarkEnd w:id="8329"/>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330" w:name="_Toc26369808"/>
      <w:bookmarkStart w:id="8331" w:name="_Toc36227690"/>
      <w:bookmarkStart w:id="8332" w:name="_Toc36228705"/>
      <w:bookmarkStart w:id="8333" w:name="_Toc36229332"/>
      <w:bookmarkStart w:id="8334" w:name="_Toc68847653"/>
      <w:bookmarkStart w:id="8335" w:name="_Toc74611588"/>
      <w:bookmarkStart w:id="8336" w:name="_Toc75566867"/>
      <w:bookmarkStart w:id="8337" w:name="_Toc89790419"/>
      <w:bookmarkStart w:id="8338" w:name="_Toc99467058"/>
      <w:bookmarkStart w:id="8339" w:name="_Toc170383213"/>
      <w:r w:rsidRPr="00567618">
        <w:rPr>
          <w:lang w:eastAsia="ko-KR"/>
        </w:rPr>
        <w:t>X.1.1</w:t>
      </w:r>
      <w:r w:rsidRPr="00567618">
        <w:rPr>
          <w:lang w:eastAsia="ko-KR"/>
        </w:rPr>
        <w:tab/>
        <w:t>Max. PLR recommendation without Application Layer Redundancy</w:t>
      </w:r>
      <w:bookmarkEnd w:id="8330"/>
      <w:bookmarkEnd w:id="8331"/>
      <w:bookmarkEnd w:id="8332"/>
      <w:bookmarkEnd w:id="8333"/>
      <w:bookmarkEnd w:id="8334"/>
      <w:bookmarkEnd w:id="8335"/>
      <w:bookmarkEnd w:id="8336"/>
      <w:bookmarkEnd w:id="8337"/>
      <w:bookmarkEnd w:id="8338"/>
      <w:bookmarkEnd w:id="8339"/>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340"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341" w:name="_MCCTEMPBM_CRPT86941916___7" w:colFirst="0" w:colLast="1"/>
            <w:bookmarkEnd w:id="8340"/>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342" w:name="_MCCTEMPBM_CRPT86941917___7" w:colFirst="0" w:colLast="1"/>
            <w:bookmarkEnd w:id="8341"/>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343" w:name="_MCCTEMPBM_CRPT86941918___7" w:colFirst="0" w:colLast="1"/>
            <w:bookmarkEnd w:id="8342"/>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344" w:name="_MCCTEMPBM_CRPT86941919___7" w:colFirst="0" w:colLast="1"/>
            <w:bookmarkEnd w:id="8343"/>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345" w:name="_MCCTEMPBM_CRPT86941920___7"/>
      <w:bookmarkEnd w:id="8344"/>
    </w:p>
    <w:p w14:paraId="5B92C007" w14:textId="77777777" w:rsidR="00FC7E52" w:rsidRPr="00567618" w:rsidRDefault="00FC7E52" w:rsidP="00FC7E52">
      <w:pPr>
        <w:pStyle w:val="Heading2"/>
        <w:rPr>
          <w:lang w:eastAsia="ko-KR"/>
        </w:rPr>
      </w:pPr>
      <w:bookmarkStart w:id="8346" w:name="_Toc26369809"/>
      <w:bookmarkStart w:id="8347" w:name="_Toc36227691"/>
      <w:bookmarkStart w:id="8348" w:name="_Toc36228706"/>
      <w:bookmarkStart w:id="8349" w:name="_Toc36229333"/>
      <w:bookmarkStart w:id="8350" w:name="_Toc68847654"/>
      <w:bookmarkStart w:id="8351" w:name="_Toc74611589"/>
      <w:bookmarkStart w:id="8352" w:name="_Toc75566868"/>
      <w:bookmarkStart w:id="8353" w:name="_Toc89790420"/>
      <w:bookmarkStart w:id="8354" w:name="_Toc99467059"/>
      <w:bookmarkStart w:id="8355" w:name="_Toc170383214"/>
      <w:bookmarkEnd w:id="8345"/>
      <w:r w:rsidRPr="00567618">
        <w:rPr>
          <w:lang w:eastAsia="ko-KR"/>
        </w:rPr>
        <w:t>X.1.2</w:t>
      </w:r>
      <w:r w:rsidRPr="00567618">
        <w:rPr>
          <w:lang w:eastAsia="ko-KR"/>
        </w:rPr>
        <w:tab/>
        <w:t>Max. PLR recommendation with Application Layer Redundancy</w:t>
      </w:r>
      <w:bookmarkEnd w:id="8346"/>
      <w:bookmarkEnd w:id="8347"/>
      <w:bookmarkEnd w:id="8348"/>
      <w:bookmarkEnd w:id="8349"/>
      <w:bookmarkEnd w:id="8350"/>
      <w:bookmarkEnd w:id="8351"/>
      <w:bookmarkEnd w:id="8352"/>
      <w:bookmarkEnd w:id="8353"/>
      <w:bookmarkEnd w:id="8354"/>
      <w:bookmarkEnd w:id="8355"/>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356"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357" w:name="_MCCTEMPBM_CRPT86941922___7"/>
            <w:bookmarkStart w:id="8358" w:name="_MCCTEMPBM_CRPT86941923___7" w:colFirst="1" w:colLast="1"/>
            <w:bookmarkEnd w:id="8356"/>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357"/>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359" w:name="_MCCTEMPBM_CRPT86941924___7"/>
            <w:bookmarkStart w:id="8360" w:name="_MCCTEMPBM_CRPT86941925___7" w:colFirst="1" w:colLast="1"/>
            <w:bookmarkEnd w:id="8358"/>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359"/>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360"/>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361" w:name="_Toc26369810"/>
      <w:bookmarkStart w:id="8362" w:name="_Toc36227692"/>
      <w:bookmarkStart w:id="8363" w:name="_Toc36228707"/>
      <w:bookmarkStart w:id="8364" w:name="_Toc36229334"/>
      <w:bookmarkStart w:id="8365" w:name="_Toc68847655"/>
      <w:bookmarkStart w:id="8366" w:name="_Toc74611590"/>
      <w:bookmarkStart w:id="8367" w:name="_Toc75566869"/>
      <w:bookmarkStart w:id="8368" w:name="_Toc89790421"/>
      <w:bookmarkStart w:id="8369" w:name="_Toc99467060"/>
      <w:bookmarkStart w:id="8370" w:name="_Toc170383215"/>
      <w:r w:rsidRPr="00567618">
        <w:rPr>
          <w:lang w:eastAsia="ko-KR"/>
        </w:rPr>
        <w:t>X.2</w:t>
      </w:r>
      <w:r>
        <w:rPr>
          <w:lang w:eastAsia="ko-KR"/>
        </w:rPr>
        <w:tab/>
      </w:r>
      <w:r w:rsidRPr="00567618">
        <w:rPr>
          <w:lang w:eastAsia="ko-KR"/>
        </w:rPr>
        <w:t>SDP Examples of the CHEM Feature (informative)</w:t>
      </w:r>
      <w:bookmarkEnd w:id="8361"/>
      <w:bookmarkEnd w:id="8362"/>
      <w:bookmarkEnd w:id="8363"/>
      <w:bookmarkEnd w:id="8364"/>
      <w:bookmarkEnd w:id="8365"/>
      <w:bookmarkEnd w:id="8366"/>
      <w:bookmarkEnd w:id="8367"/>
      <w:bookmarkEnd w:id="8368"/>
      <w:bookmarkEnd w:id="8369"/>
      <w:bookmarkEnd w:id="8370"/>
    </w:p>
    <w:p w14:paraId="5264125D" w14:textId="77777777" w:rsidR="00FC7E52" w:rsidRPr="00567618" w:rsidRDefault="00FC7E52" w:rsidP="00FC7E52">
      <w:pPr>
        <w:pStyle w:val="Heading2"/>
        <w:rPr>
          <w:noProof/>
        </w:rPr>
      </w:pPr>
      <w:bookmarkStart w:id="8371" w:name="_Toc26369811"/>
      <w:bookmarkStart w:id="8372" w:name="_Toc36227693"/>
      <w:bookmarkStart w:id="8373" w:name="_Toc36228708"/>
      <w:bookmarkStart w:id="8374" w:name="_Toc36229335"/>
      <w:bookmarkStart w:id="8375" w:name="_Toc68847656"/>
      <w:bookmarkStart w:id="8376" w:name="_Toc74611591"/>
      <w:bookmarkStart w:id="8377" w:name="_Toc75566870"/>
      <w:bookmarkStart w:id="8378" w:name="_Toc89790422"/>
      <w:bookmarkStart w:id="8379" w:name="_Toc99467061"/>
      <w:bookmarkStart w:id="8380" w:name="_Toc170383216"/>
      <w:r w:rsidRPr="00567618">
        <w:rPr>
          <w:noProof/>
        </w:rPr>
        <w:t>X.2.1</w:t>
      </w:r>
      <w:r>
        <w:rPr>
          <w:noProof/>
        </w:rPr>
        <w:tab/>
      </w:r>
      <w:r w:rsidRPr="00567618">
        <w:rPr>
          <w:noProof/>
        </w:rPr>
        <w:t>General</w:t>
      </w:r>
      <w:bookmarkEnd w:id="8371"/>
      <w:bookmarkEnd w:id="8372"/>
      <w:bookmarkEnd w:id="8373"/>
      <w:bookmarkEnd w:id="8374"/>
      <w:bookmarkEnd w:id="8375"/>
      <w:bookmarkEnd w:id="8376"/>
      <w:bookmarkEnd w:id="8377"/>
      <w:bookmarkEnd w:id="8378"/>
      <w:bookmarkEnd w:id="8379"/>
      <w:bookmarkEnd w:id="8380"/>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381" w:name="_Toc26369812"/>
      <w:bookmarkStart w:id="8382" w:name="_Toc36227694"/>
      <w:bookmarkStart w:id="8383" w:name="_Toc36228709"/>
      <w:bookmarkStart w:id="8384" w:name="_Toc36229336"/>
      <w:bookmarkStart w:id="8385" w:name="_Toc68847657"/>
      <w:bookmarkStart w:id="8386" w:name="_Toc74611592"/>
      <w:bookmarkStart w:id="8387" w:name="_Toc75566871"/>
      <w:bookmarkStart w:id="8388" w:name="_Toc89790423"/>
      <w:bookmarkStart w:id="8389" w:name="_Toc99467062"/>
      <w:bookmarkStart w:id="8390" w:name="_Toc170383217"/>
      <w:r w:rsidRPr="00567618">
        <w:t>X.2.2</w:t>
      </w:r>
      <w:r>
        <w:tab/>
      </w:r>
      <w:r w:rsidRPr="00567618">
        <w:t>Example of Adaptation to Packet Losses without Application Layer Redundancy</w:t>
      </w:r>
      <w:bookmarkEnd w:id="8381"/>
      <w:bookmarkEnd w:id="8382"/>
      <w:bookmarkEnd w:id="8383"/>
      <w:bookmarkEnd w:id="8384"/>
      <w:bookmarkEnd w:id="8385"/>
      <w:bookmarkEnd w:id="8386"/>
      <w:bookmarkEnd w:id="8387"/>
      <w:bookmarkEnd w:id="8388"/>
      <w:bookmarkEnd w:id="8389"/>
      <w:bookmarkEnd w:id="8390"/>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391" w:name="_MCCTEMPBM_CRPT86941926___7"/>
            <w:bookmarkStart w:id="8392" w:name="MCCQCTEMPBM_00000228"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391"/>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393" w:name="_MCCTEMPBM_CRPT86941927___7"/>
            <w:r w:rsidRPr="00567618">
              <w:rPr>
                <w:rFonts w:cs="Courier New"/>
                <w:szCs w:val="16"/>
              </w:rPr>
              <w:t>a=PLR_adapt</w:t>
            </w:r>
          </w:p>
          <w:bookmarkEnd w:id="8393"/>
          <w:p w14:paraId="447B4B55" w14:textId="77777777" w:rsidR="00FC7E52" w:rsidRPr="00567618" w:rsidRDefault="00FC7E52" w:rsidP="00DD54CD">
            <w:pPr>
              <w:pStyle w:val="PL"/>
              <w:rPr>
                <w:rFonts w:cs="Courier New"/>
                <w:szCs w:val="16"/>
                <w:lang w:eastAsia="ko-KR"/>
              </w:rPr>
            </w:pPr>
          </w:p>
        </w:tc>
      </w:tr>
      <w:bookmarkEnd w:id="8392"/>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394" w:name="_MCCTEMPBM_CRPT86941928___7" w:colFirst="0" w:colLast="0"/>
            <w:bookmarkStart w:id="8395" w:name="MCCQCTEMPBM_00000229"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394"/>
      <w:bookmarkEnd w:id="8395"/>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396" w:name="_MCCTEMPBM_CRPT86941929___7" w:colFirst="0" w:colLast="0"/>
            <w:bookmarkStart w:id="8397" w:name="MCCQCTEMPBM_00000230"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396"/>
      <w:bookmarkEnd w:id="8397"/>
    </w:tbl>
    <w:p w14:paraId="19E3074A" w14:textId="77777777" w:rsidR="00FC7E52" w:rsidRPr="00567618" w:rsidRDefault="00FC7E52" w:rsidP="00FC7E52"/>
    <w:p w14:paraId="359B513D" w14:textId="77777777" w:rsidR="00FC7E52" w:rsidRPr="00567618" w:rsidRDefault="00FC7E52" w:rsidP="00FC7E52">
      <w:pPr>
        <w:pStyle w:val="Heading2"/>
      </w:pPr>
      <w:bookmarkStart w:id="8398" w:name="_Toc26369813"/>
      <w:bookmarkStart w:id="8399" w:name="_Toc36227695"/>
      <w:bookmarkStart w:id="8400" w:name="_Toc36228710"/>
      <w:bookmarkStart w:id="8401" w:name="_Toc36229337"/>
      <w:bookmarkStart w:id="8402" w:name="_Toc68847658"/>
      <w:bookmarkStart w:id="8403" w:name="_Toc74611593"/>
      <w:bookmarkStart w:id="8404" w:name="_Toc75566872"/>
      <w:bookmarkStart w:id="8405" w:name="_Toc89790424"/>
      <w:bookmarkStart w:id="8406" w:name="_Toc99467063"/>
      <w:bookmarkStart w:id="8407" w:name="_Toc170383218"/>
      <w:r w:rsidRPr="00567618">
        <w:t>X.2.3</w:t>
      </w:r>
      <w:r>
        <w:tab/>
      </w:r>
      <w:r w:rsidRPr="00567618">
        <w:t>Example of Adaptation to Packet Losses with Application Layer Redundancy</w:t>
      </w:r>
      <w:bookmarkEnd w:id="8398"/>
      <w:bookmarkEnd w:id="8399"/>
      <w:bookmarkEnd w:id="8400"/>
      <w:bookmarkEnd w:id="8401"/>
      <w:bookmarkEnd w:id="8402"/>
      <w:bookmarkEnd w:id="8403"/>
      <w:bookmarkEnd w:id="8404"/>
      <w:bookmarkEnd w:id="8405"/>
      <w:bookmarkEnd w:id="8406"/>
      <w:bookmarkEnd w:id="8407"/>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408" w:name="_MCCTEMPBM_CRPT86941930___7"/>
            <w:bookmarkStart w:id="8409" w:name="MCCQCTEMPBM_00000231"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408"/>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410" w:name="_MCCTEMPBM_CRPT86941931___7"/>
            <w:r w:rsidRPr="00567618">
              <w:rPr>
                <w:rFonts w:cs="Courier New"/>
                <w:szCs w:val="16"/>
              </w:rPr>
              <w:t>a=PLR_adapt:ALR</w:t>
            </w:r>
          </w:p>
          <w:bookmarkEnd w:id="8410"/>
          <w:p w14:paraId="75B6BA64" w14:textId="77777777" w:rsidR="00FC7E52" w:rsidRPr="00567618" w:rsidRDefault="00FC7E52" w:rsidP="00DD54CD">
            <w:pPr>
              <w:pStyle w:val="PL"/>
              <w:rPr>
                <w:rFonts w:cs="Courier New"/>
                <w:szCs w:val="16"/>
                <w:lang w:eastAsia="ko-KR"/>
              </w:rPr>
            </w:pPr>
          </w:p>
        </w:tc>
      </w:tr>
      <w:bookmarkEnd w:id="8409"/>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411" w:name="_MCCTEMPBM_CRPT86941932___7" w:colFirst="0" w:colLast="0"/>
            <w:bookmarkStart w:id="8412" w:name="MCCQCTEMPBM_00000232"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411"/>
      <w:bookmarkEnd w:id="8412"/>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413" w:name="_MCCTEMPBM_CRPT86941933___7" w:colFirst="0" w:colLast="0"/>
            <w:bookmarkStart w:id="8414" w:name="MCCQCTEMPBM_00000233"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413"/>
      <w:bookmarkEnd w:id="8414"/>
    </w:tbl>
    <w:p w14:paraId="373CF10F" w14:textId="77777777" w:rsidR="00FC7E52" w:rsidRPr="00567618" w:rsidRDefault="00FC7E52" w:rsidP="00FC7E52"/>
    <w:p w14:paraId="37F8B01B" w14:textId="77777777" w:rsidR="00FC7E52" w:rsidRPr="00567618" w:rsidRDefault="00FC7E52" w:rsidP="00FC7E52">
      <w:pPr>
        <w:pStyle w:val="Heading2"/>
      </w:pPr>
      <w:bookmarkStart w:id="8415" w:name="_Toc26369814"/>
      <w:bookmarkStart w:id="8416" w:name="_Toc36227696"/>
      <w:bookmarkStart w:id="8417" w:name="_Toc36228711"/>
      <w:bookmarkStart w:id="8418" w:name="_Toc36229338"/>
      <w:bookmarkStart w:id="8419" w:name="_Toc68847659"/>
      <w:bookmarkStart w:id="8420" w:name="_Toc74611594"/>
      <w:bookmarkStart w:id="8421" w:name="_Toc75566873"/>
      <w:bookmarkStart w:id="8422" w:name="_Toc89790425"/>
      <w:bookmarkStart w:id="8423" w:name="_Toc99467064"/>
      <w:bookmarkStart w:id="8424" w:name="_Toc170383219"/>
      <w:r w:rsidRPr="00567618">
        <w:t>X.2.4</w:t>
      </w:r>
      <w:r>
        <w:tab/>
      </w:r>
      <w:r w:rsidRPr="00567618">
        <w:t>Example of Maximum End-to-End Packet Loss Rate</w:t>
      </w:r>
      <w:bookmarkEnd w:id="8415"/>
      <w:bookmarkEnd w:id="8416"/>
      <w:bookmarkEnd w:id="8417"/>
      <w:bookmarkEnd w:id="8418"/>
      <w:bookmarkEnd w:id="8419"/>
      <w:bookmarkEnd w:id="8420"/>
      <w:bookmarkEnd w:id="8421"/>
      <w:bookmarkEnd w:id="8422"/>
      <w:bookmarkEnd w:id="8423"/>
      <w:bookmarkEnd w:id="8424"/>
    </w:p>
    <w:p w14:paraId="5A88C59D" w14:textId="77777777" w:rsidR="00FC7E52" w:rsidRPr="00567618" w:rsidRDefault="00FC7E52" w:rsidP="00FC7E52">
      <w:bookmarkStart w:id="8425"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bookmarkStart w:id="8426" w:name="MCCQCTEMPBM_00000234"/>
      <w:r w:rsidRPr="00567618">
        <w:rPr>
          <w:rFonts w:ascii="Courier New" w:hAnsi="Courier New" w:cs="Courier New"/>
        </w:rPr>
        <w:t>ALR</w:t>
      </w:r>
      <w:bookmarkEnd w:id="8426"/>
      <w:r w:rsidRPr="00567618">
        <w:t xml:space="preserve"> parameter in the </w:t>
      </w:r>
      <w:bookmarkStart w:id="8427" w:name="MCCQCTEMPBM_00000235"/>
      <w:r w:rsidRPr="00567618">
        <w:rPr>
          <w:rFonts w:ascii="Courier New" w:hAnsi="Courier New" w:cs="Courier New"/>
        </w:rPr>
        <w:t>PLR_adapt</w:t>
      </w:r>
      <w:bookmarkEnd w:id="8427"/>
      <w:r w:rsidRPr="00567618">
        <w:t xml:space="preserve"> attribute as specified in clause W.3.</w:t>
      </w:r>
    </w:p>
    <w:bookmarkEnd w:id="8425"/>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428" w:name="_MCCTEMPBM_CRPT86941935___7"/>
            <w:bookmarkStart w:id="8429" w:name="MCCQCTEMPBM_00000236"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428"/>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430"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430"/>
          <w:p w14:paraId="09FBB91F" w14:textId="77777777" w:rsidR="00FC7E52" w:rsidRPr="00567618" w:rsidRDefault="00FC7E52" w:rsidP="00DD54CD">
            <w:pPr>
              <w:pStyle w:val="PL"/>
              <w:rPr>
                <w:rFonts w:cs="Courier New"/>
                <w:szCs w:val="16"/>
                <w:lang w:eastAsia="ko-KR"/>
              </w:rPr>
            </w:pPr>
          </w:p>
        </w:tc>
      </w:tr>
      <w:bookmarkEnd w:id="8429"/>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431" w:name="_MCCTEMPBM_CRPT86941937___7" w:colFirst="0" w:colLast="0"/>
            <w:bookmarkStart w:id="8432" w:name="MCCQCTEMPBM_0000023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431"/>
      <w:bookmarkEnd w:id="8432"/>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433" w:name="_MCCTEMPBM_CRPT86941938___7" w:colFirst="0" w:colLast="0"/>
            <w:bookmarkStart w:id="8434" w:name="MCCQCTEMPBM_00000238"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433"/>
      <w:bookmarkEnd w:id="8434"/>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435" w:name="_Toc68847660"/>
      <w:bookmarkStart w:id="8436" w:name="_Toc74611595"/>
      <w:bookmarkStart w:id="8437" w:name="_Toc75566874"/>
      <w:bookmarkStart w:id="8438" w:name="_Toc89790426"/>
      <w:bookmarkStart w:id="8439" w:name="_Toc99467065"/>
      <w:r>
        <w:rPr>
          <w:lang w:eastAsia="ko-KR"/>
        </w:rPr>
        <w:br w:type="page"/>
      </w:r>
    </w:p>
    <w:p w14:paraId="594FD3FF" w14:textId="77777777" w:rsidR="00FC7E52" w:rsidRPr="00567618" w:rsidRDefault="00FC7E52" w:rsidP="00FC7E52">
      <w:pPr>
        <w:pStyle w:val="Heading8"/>
        <w:rPr>
          <w:lang w:eastAsia="ko-KR"/>
        </w:rPr>
      </w:pPr>
      <w:bookmarkStart w:id="8440" w:name="_Toc170383220"/>
      <w:r w:rsidRPr="00567618">
        <w:rPr>
          <w:lang w:eastAsia="ko-KR"/>
        </w:rPr>
        <w:t>Annex Y (normative):</w:t>
      </w:r>
      <w:r w:rsidRPr="00567618">
        <w:rPr>
          <w:lang w:eastAsia="ko-KR"/>
        </w:rPr>
        <w:br/>
        <w:t>Immersive Teleconferencing and Telepresence for Remote Terminals (ITT4RT)</w:t>
      </w:r>
      <w:bookmarkEnd w:id="8435"/>
      <w:bookmarkEnd w:id="8436"/>
      <w:bookmarkEnd w:id="8437"/>
      <w:bookmarkEnd w:id="8438"/>
      <w:bookmarkEnd w:id="8439"/>
      <w:bookmarkEnd w:id="8440"/>
    </w:p>
    <w:p w14:paraId="6684CFFA" w14:textId="77777777" w:rsidR="00FC7E52" w:rsidRPr="00567618" w:rsidRDefault="00FC7E52" w:rsidP="00FC7E52">
      <w:pPr>
        <w:pStyle w:val="Heading1"/>
        <w:rPr>
          <w:lang w:eastAsia="ko-KR"/>
        </w:rPr>
      </w:pPr>
      <w:bookmarkStart w:id="8441" w:name="_Toc68847661"/>
      <w:bookmarkStart w:id="8442" w:name="_Toc74611596"/>
      <w:bookmarkStart w:id="8443" w:name="_Toc75566875"/>
      <w:bookmarkStart w:id="8444" w:name="_Toc89790427"/>
      <w:bookmarkStart w:id="8445" w:name="_Toc99467066"/>
      <w:bookmarkStart w:id="8446" w:name="_Toc170383221"/>
      <w:r w:rsidRPr="00567618">
        <w:rPr>
          <w:lang w:eastAsia="ko-KR"/>
        </w:rPr>
        <w:t>Y.1</w:t>
      </w:r>
      <w:r w:rsidRPr="00567618">
        <w:rPr>
          <w:lang w:eastAsia="ko-KR"/>
        </w:rPr>
        <w:tab/>
        <w:t>General</w:t>
      </w:r>
      <w:bookmarkEnd w:id="8441"/>
      <w:bookmarkEnd w:id="8442"/>
      <w:bookmarkEnd w:id="8443"/>
      <w:bookmarkEnd w:id="8444"/>
      <w:bookmarkEnd w:id="8445"/>
      <w:bookmarkEnd w:id="8446"/>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447" w:name="_Toc99467067"/>
      <w:bookmarkStart w:id="8448" w:name="_Toc170383222"/>
      <w:r w:rsidRPr="00567618">
        <w:rPr>
          <w:lang w:eastAsia="ko-KR"/>
        </w:rPr>
        <w:t>Y.2</w:t>
      </w:r>
      <w:r w:rsidRPr="00567618">
        <w:rPr>
          <w:lang w:eastAsia="ko-KR"/>
        </w:rPr>
        <w:tab/>
        <w:t>Architecture and Interfaces</w:t>
      </w:r>
      <w:bookmarkEnd w:id="8447"/>
      <w:bookmarkEnd w:id="8448"/>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7" type="#_x0000_t75" style="width:482pt;height:131.5pt" o:ole="">
            <v:imagedata r:id="rId259" o:title=""/>
          </v:shape>
          <o:OLEObject Type="Embed" ProgID="Visio.Drawing.15" ShapeID="_x0000_i1147" DrawAspect="Content" ObjectID="_1780997293" r:id="rId260"/>
        </w:object>
      </w:r>
    </w:p>
    <w:p w14:paraId="47C2CD9D" w14:textId="04144861"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449" w:name="_MON_1716909504"/>
    <w:bookmarkEnd w:id="8449"/>
    <w:p w14:paraId="2B819B75" w14:textId="77777777" w:rsidR="00FC7E52" w:rsidRDefault="00FC7E52" w:rsidP="00FC7E52">
      <w:pPr>
        <w:pStyle w:val="TH"/>
      </w:pPr>
      <w:r>
        <w:object w:dxaOrig="9242" w:dyaOrig="2847" w14:anchorId="4C29CD8E">
          <v:shape id="_x0000_i1148" type="#_x0000_t75" style="width:462.5pt;height:141pt" o:ole="">
            <v:imagedata r:id="rId261" o:title=""/>
          </v:shape>
          <o:OLEObject Type="Embed" ProgID="Word.Picture.8" ShapeID="_x0000_i1148" DrawAspect="Content" ObjectID="_1780997294" r:id="rId262"/>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450" w:name="_Toc68847662"/>
      <w:bookmarkStart w:id="8451" w:name="_Toc74611597"/>
      <w:bookmarkStart w:id="8452" w:name="_Toc75566876"/>
      <w:bookmarkStart w:id="8453" w:name="_Toc89790428"/>
      <w:r w:rsidRPr="00567618">
        <w:t>Figure Y.2: Reference receiver architecture for ITT4RT- client in terminal</w:t>
      </w:r>
      <w:bookmarkEnd w:id="8450"/>
      <w:bookmarkEnd w:id="8451"/>
      <w:bookmarkEnd w:id="8452"/>
      <w:bookmarkEnd w:id="8453"/>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454" w:name="_Toc68847663"/>
      <w:bookmarkStart w:id="8455" w:name="_Toc74611598"/>
      <w:bookmarkStart w:id="8456" w:name="_Toc75566877"/>
      <w:bookmarkStart w:id="8457" w:name="_Toc89790429"/>
      <w:bookmarkStart w:id="8458" w:name="_Toc99467068"/>
      <w:bookmarkStart w:id="8459" w:name="_Toc170383223"/>
      <w:r w:rsidRPr="00567618">
        <w:rPr>
          <w:lang w:eastAsia="ko-KR"/>
        </w:rPr>
        <w:t>Y.3</w:t>
      </w:r>
      <w:r w:rsidRPr="00567618">
        <w:rPr>
          <w:lang w:eastAsia="ko-KR"/>
        </w:rPr>
        <w:tab/>
        <w:t>Immersive 360-Degree Video Support</w:t>
      </w:r>
      <w:bookmarkEnd w:id="8454"/>
      <w:bookmarkEnd w:id="8455"/>
      <w:bookmarkEnd w:id="8456"/>
      <w:bookmarkEnd w:id="8457"/>
      <w:bookmarkEnd w:id="8458"/>
      <w:bookmarkEnd w:id="8459"/>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bookmarkStart w:id="8460" w:name="MCCQCTEMPBM_00000239"/>
      <w:r w:rsidRPr="00567618">
        <w:rPr>
          <w:rFonts w:ascii="Courier New" w:hAnsi="Courier New" w:cs="Courier New"/>
        </w:rPr>
        <w:t>cpbBrVclFactor</w:t>
      </w:r>
      <w:bookmarkEnd w:id="8460"/>
      <w:r w:rsidRPr="00567618">
        <w:t xml:space="preserve"> and </w:t>
      </w:r>
      <w:bookmarkStart w:id="8461" w:name="MCCQCTEMPBM_00000240"/>
      <w:r w:rsidRPr="00567618">
        <w:rPr>
          <w:rFonts w:ascii="Courier New" w:hAnsi="Courier New" w:cs="Courier New"/>
        </w:rPr>
        <w:t>cpbBrNalFactor</w:t>
      </w:r>
      <w:bookmarkEnd w:id="8461"/>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bookmarkStart w:id="8462" w:name="MCCQCTEMPBM_00000241"/>
      <w:r w:rsidRPr="00567618">
        <w:rPr>
          <w:rFonts w:ascii="Courier New" w:hAnsi="Courier New" w:cs="Courier New"/>
        </w:rPr>
        <w:t>cpbBrVclFactor</w:t>
      </w:r>
      <w:bookmarkEnd w:id="8462"/>
      <w:r w:rsidRPr="00567618">
        <w:t xml:space="preserve"> and </w:t>
      </w:r>
      <w:bookmarkStart w:id="8463" w:name="MCCQCTEMPBM_00000242"/>
      <w:r w:rsidRPr="00567618">
        <w:rPr>
          <w:rFonts w:ascii="Courier New" w:hAnsi="Courier New" w:cs="Courier New"/>
        </w:rPr>
        <w:t>cpbBrNalFactor</w:t>
      </w:r>
      <w:bookmarkEnd w:id="8463"/>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464" w:name="_MCCTEMPBM_CRPT86941941___7"/>
      <w:r w:rsidRPr="00567618">
        <w:t>-</w:t>
      </w:r>
      <w:r w:rsidRPr="00567618">
        <w:tab/>
        <w:t xml:space="preserve">The </w:t>
      </w:r>
      <w:bookmarkStart w:id="8465" w:name="MCCQCTEMPBM_00000243"/>
      <w:r w:rsidRPr="00567618">
        <w:rPr>
          <w:rFonts w:ascii="Courier New" w:hAnsi="Courier New" w:cs="Courier New"/>
        </w:rPr>
        <w:t>profile_idc</w:t>
      </w:r>
      <w:bookmarkEnd w:id="8465"/>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bookmarkStart w:id="8466" w:name="MCCQCTEMPBM_00000244"/>
      <w:r w:rsidRPr="00567618">
        <w:rPr>
          <w:rFonts w:ascii="Courier New" w:hAnsi="Courier New" w:cs="Courier New"/>
        </w:rPr>
        <w:t>constraint_set0_flag</w:t>
      </w:r>
      <w:bookmarkEnd w:id="8466"/>
      <w:r w:rsidRPr="00567618">
        <w:t xml:space="preserve">, </w:t>
      </w:r>
      <w:bookmarkStart w:id="8467" w:name="MCCQCTEMPBM_00000245"/>
      <w:r w:rsidRPr="00567618">
        <w:rPr>
          <w:rFonts w:ascii="Courier New" w:hAnsi="Courier New" w:cs="Courier New"/>
        </w:rPr>
        <w:t>constraint_set1_flag</w:t>
      </w:r>
      <w:bookmarkEnd w:id="8467"/>
      <w:r w:rsidRPr="00567618">
        <w:t xml:space="preserve">, </w:t>
      </w:r>
      <w:bookmarkStart w:id="8468" w:name="MCCQCTEMPBM_00000246"/>
      <w:r w:rsidRPr="00567618">
        <w:rPr>
          <w:rFonts w:ascii="Courier New" w:hAnsi="Courier New" w:cs="Courier New"/>
        </w:rPr>
        <w:t>constraint_set2_flag</w:t>
      </w:r>
      <w:bookmarkEnd w:id="8468"/>
      <w:r w:rsidRPr="00567618">
        <w:t xml:space="preserve"> and </w:t>
      </w:r>
      <w:bookmarkStart w:id="8469" w:name="MCCQCTEMPBM_00000247"/>
      <w:r w:rsidRPr="00567618">
        <w:rPr>
          <w:rFonts w:ascii="Courier New" w:hAnsi="Courier New" w:cs="Courier New"/>
        </w:rPr>
        <w:t>constraint_set3_flag</w:t>
      </w:r>
      <w:bookmarkEnd w:id="8469"/>
      <w:r w:rsidRPr="00567618">
        <w:t xml:space="preserve"> shall all be set to 0, and </w:t>
      </w:r>
      <w:bookmarkStart w:id="8470" w:name="MCCQCTEMPBM_00000248"/>
      <w:r w:rsidRPr="00567618">
        <w:rPr>
          <w:rFonts w:ascii="Courier New" w:hAnsi="Courier New" w:cs="Courier New"/>
        </w:rPr>
        <w:t>constraint_set4_flag</w:t>
      </w:r>
      <w:bookmarkEnd w:id="8470"/>
      <w:r w:rsidRPr="00567618">
        <w:t xml:space="preserve"> and </w:t>
      </w:r>
      <w:bookmarkStart w:id="8471" w:name="MCCQCTEMPBM_00000249"/>
      <w:r w:rsidRPr="00567618">
        <w:rPr>
          <w:rFonts w:ascii="Courier New" w:hAnsi="Courier New" w:cs="Courier New"/>
        </w:rPr>
        <w:t>constraint_set5_flag</w:t>
      </w:r>
      <w:bookmarkEnd w:id="8471"/>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bookmarkStart w:id="8472" w:name="MCCQCTEMPBM_00000250"/>
      <w:r w:rsidRPr="00567618">
        <w:rPr>
          <w:rFonts w:ascii="Courier New" w:hAnsi="Courier New" w:cs="Courier New"/>
        </w:rPr>
        <w:t>level_idc</w:t>
      </w:r>
      <w:bookmarkEnd w:id="8472"/>
      <w:r w:rsidRPr="00567618">
        <w:t xml:space="preserve"> shall not be greater than 51 (corresponding to the level 5.1) and should indicate the lowest level to which the Bitstream conforms.</w:t>
      </w:r>
    </w:p>
    <w:bookmarkEnd w:id="8464"/>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473" w:name="_MCCTEMPBM_CRPT86941942___7"/>
      <w:r w:rsidRPr="00567618">
        <w:t>-</w:t>
      </w:r>
      <w:r w:rsidRPr="00567618">
        <w:tab/>
        <w:t xml:space="preserve">The </w:t>
      </w:r>
      <w:bookmarkStart w:id="8474" w:name="MCCQCTEMPBM_00000251"/>
      <w:r w:rsidRPr="00567618">
        <w:rPr>
          <w:rFonts w:ascii="Courier New" w:hAnsi="Courier New" w:cs="Courier New"/>
        </w:rPr>
        <w:t>general_profile_idc</w:t>
      </w:r>
      <w:bookmarkEnd w:id="8474"/>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bookmarkStart w:id="8475" w:name="MCCQCTEMPBM_00000252"/>
      <w:r w:rsidRPr="00567618">
        <w:rPr>
          <w:rFonts w:ascii="Courier New" w:hAnsi="Courier New" w:cs="Courier New"/>
        </w:rPr>
        <w:t>general_tier_flag</w:t>
      </w:r>
      <w:bookmarkEnd w:id="8475"/>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bookmarkStart w:id="8476" w:name="MCCQCTEMPBM_00000253"/>
      <w:r w:rsidRPr="00567618">
        <w:rPr>
          <w:rFonts w:ascii="Courier New" w:hAnsi="Courier New" w:cs="Courier New"/>
        </w:rPr>
        <w:t>level_idc</w:t>
      </w:r>
      <w:bookmarkEnd w:id="8476"/>
      <w:r w:rsidRPr="00567618">
        <w:t xml:space="preserve"> shall not be greater than 153 (corresponding to the Level 5.1) and should indicate the lowest level to which the Bitstream conforms.</w:t>
      </w:r>
    </w:p>
    <w:bookmarkEnd w:id="8473"/>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477"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477"/>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478" w:name="_MCCTEMPBM_CRPT86941944___7"/>
      <w:r w:rsidRPr="00567618">
        <w:t>In particular, the ITT4RT-Tx client supporting 360-degree video for viewport-independent processing shall signal in the bitstream the equirectangular projection SEI message (</w:t>
      </w:r>
      <w:bookmarkStart w:id="8479" w:name="MCCQCTEMPBM_00000254"/>
      <w:r w:rsidRPr="00567618">
        <w:rPr>
          <w:rFonts w:ascii="Courier New" w:hAnsi="Courier New" w:cs="Courier New"/>
        </w:rPr>
        <w:t>payloadType</w:t>
      </w:r>
      <w:bookmarkEnd w:id="8479"/>
      <w:r w:rsidRPr="00567618">
        <w:t xml:space="preserve"> equal to 150) to the ITT4RT-Rx client, with the </w:t>
      </w:r>
      <w:bookmarkStart w:id="8480" w:name="MCCQCTEMPBM_00000255"/>
      <w:r w:rsidRPr="00567618">
        <w:rPr>
          <w:rFonts w:ascii="Courier New" w:hAnsi="Courier New" w:cs="Courier New"/>
          <w:lang w:eastAsia="zh-CN"/>
        </w:rPr>
        <w:t>erp_guard_band_flag</w:t>
      </w:r>
      <w:bookmarkEnd w:id="8480"/>
      <w:r w:rsidRPr="00567618">
        <w:rPr>
          <w:lang w:eastAsia="zh-CN"/>
        </w:rPr>
        <w:t xml:space="preserve"> set to 0</w:t>
      </w:r>
      <w:r w:rsidRPr="00567618">
        <w:t xml:space="preserve">. </w:t>
      </w:r>
    </w:p>
    <w:bookmarkEnd w:id="8478"/>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481" w:name="_MCCTEMPBM_CRPT86941945___2"/>
      <w:r w:rsidRPr="00567618">
        <w:t>-</w:t>
      </w:r>
      <w:r w:rsidRPr="00567618">
        <w:tab/>
        <w:t>the equirectangular projection SEI message (</w:t>
      </w:r>
      <w:bookmarkStart w:id="8482" w:name="MCCQCTEMPBM_00000256"/>
      <w:r w:rsidRPr="00567618">
        <w:rPr>
          <w:rFonts w:ascii="Courier New" w:hAnsi="Courier New" w:cs="Courier New"/>
        </w:rPr>
        <w:t>payloadType</w:t>
      </w:r>
      <w:bookmarkEnd w:id="8482"/>
      <w:r w:rsidRPr="00567618">
        <w:t xml:space="preserve"> equal to 150) with the </w:t>
      </w:r>
      <w:bookmarkStart w:id="8483" w:name="MCCQCTEMPBM_00000257"/>
      <w:r w:rsidRPr="00567618">
        <w:rPr>
          <w:rFonts w:ascii="Courier New" w:hAnsi="Courier New" w:cs="Courier New"/>
          <w:lang w:eastAsia="zh-CN"/>
        </w:rPr>
        <w:t>erp_guard_band_flag</w:t>
      </w:r>
      <w:bookmarkEnd w:id="8483"/>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bookmarkStart w:id="8484" w:name="MCCQCTEMPBM_00000258"/>
      <w:r w:rsidRPr="00567618">
        <w:rPr>
          <w:rFonts w:ascii="Courier New" w:hAnsi="Courier New" w:cs="Courier New"/>
        </w:rPr>
        <w:t>payloadType</w:t>
      </w:r>
      <w:bookmarkEnd w:id="8484"/>
      <w:r w:rsidRPr="00567618">
        <w:rPr>
          <w:lang w:eastAsia="zh-CN"/>
        </w:rPr>
        <w:t xml:space="preserve"> equal to 151).</w:t>
      </w:r>
    </w:p>
    <w:p w14:paraId="38E040F5" w14:textId="77777777" w:rsidR="00FC7E52" w:rsidRPr="00567618" w:rsidRDefault="00FC7E52" w:rsidP="00FC7E52">
      <w:bookmarkStart w:id="8485" w:name="_MCCTEMPBM_CRPT86941946___7"/>
      <w:bookmarkEnd w:id="8481"/>
      <w:r w:rsidRPr="00567618">
        <w:t>In order to optimize the spatial resolution of specific viewports, the ITT4RT-Tx client and ITT4RT-Rx client may negotiate the use of region-wise packing as part of the exchange of 360-degree video. If this is the case, the region-wise packing SEI message (</w:t>
      </w:r>
      <w:bookmarkStart w:id="8486" w:name="MCCQCTEMPBM_00000259"/>
      <w:r w:rsidRPr="00567618">
        <w:rPr>
          <w:rFonts w:ascii="Courier New" w:hAnsi="Courier New" w:cs="Courier New"/>
        </w:rPr>
        <w:t>payloadType</w:t>
      </w:r>
      <w:bookmarkEnd w:id="8486"/>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bookmarkStart w:id="8487" w:name="MCCQCTEMPBM_00000260"/>
      <w:r w:rsidRPr="00567618">
        <w:rPr>
          <w:rFonts w:ascii="Courier New" w:hAnsi="Courier New" w:cs="Courier New"/>
        </w:rPr>
        <w:t>payloadType</w:t>
      </w:r>
      <w:bookmarkEnd w:id="8487"/>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488" w:name="_MCCTEMPBM_CRPT86941947___2"/>
      <w:bookmarkEnd w:id="8485"/>
      <w:r w:rsidRPr="00567618">
        <w:t>-</w:t>
      </w:r>
      <w:r w:rsidRPr="00567618">
        <w:tab/>
        <w:t>The value of</w:t>
      </w:r>
      <w:r w:rsidRPr="00567618">
        <w:rPr>
          <w:color w:val="000000"/>
        </w:rPr>
        <w:t xml:space="preserve"> </w:t>
      </w:r>
      <w:bookmarkStart w:id="8489" w:name="MCCQCTEMPBM_00000261"/>
      <w:r w:rsidRPr="00567618">
        <w:rPr>
          <w:rFonts w:ascii="Courier New" w:hAnsi="Courier New" w:cs="Courier New"/>
          <w:color w:val="000000"/>
        </w:rPr>
        <w:t>frame_packing_arrangement_cancel_flag</w:t>
      </w:r>
      <w:bookmarkEnd w:id="8489"/>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bookmarkStart w:id="8490" w:name="MCCQCTEMPBM_00000262"/>
      <w:r w:rsidRPr="00567618">
        <w:rPr>
          <w:rFonts w:ascii="Courier New" w:hAnsi="Courier New" w:cs="Courier New"/>
          <w:color w:val="000000"/>
        </w:rPr>
        <w:t>frame_packing_arrangement_type</w:t>
      </w:r>
      <w:bookmarkEnd w:id="8490"/>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1" w:name="MCCQCTEMPBM_00000263"/>
      <w:r w:rsidRPr="00567618">
        <w:rPr>
          <w:rFonts w:ascii="Courier New" w:hAnsi="Courier New" w:cs="Courier New"/>
          <w:color w:val="000000"/>
        </w:rPr>
        <w:t>quincunx_sampling_flag</w:t>
      </w:r>
      <w:bookmarkEnd w:id="8491"/>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2" w:name="MCCQCTEMPBM_00000264"/>
      <w:r w:rsidRPr="00567618">
        <w:rPr>
          <w:rFonts w:ascii="Courier New" w:hAnsi="Courier New" w:cs="Courier New"/>
          <w:color w:val="000000"/>
        </w:rPr>
        <w:t>spatial_flipping_flag</w:t>
      </w:r>
      <w:bookmarkEnd w:id="8492"/>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3" w:name="MCCQCTEMPBM_00000265"/>
      <w:r w:rsidRPr="00567618">
        <w:rPr>
          <w:rFonts w:ascii="Courier New" w:hAnsi="Courier New" w:cs="Courier New"/>
          <w:color w:val="000000"/>
        </w:rPr>
        <w:t>field_views_flag</w:t>
      </w:r>
      <w:bookmarkEnd w:id="8493"/>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4" w:name="MCCQCTEMPBM_00000266"/>
      <w:r w:rsidRPr="00567618">
        <w:rPr>
          <w:rFonts w:ascii="Courier New" w:hAnsi="Courier New" w:cs="Courier New"/>
          <w:color w:val="000000"/>
        </w:rPr>
        <w:t>frame0_grid_position_x</w:t>
      </w:r>
      <w:bookmarkEnd w:id="8494"/>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5" w:name="MCCQCTEMPBM_00000267"/>
      <w:r w:rsidRPr="00567618">
        <w:rPr>
          <w:rFonts w:ascii="Courier New" w:hAnsi="Courier New" w:cs="Courier New"/>
          <w:color w:val="000000"/>
        </w:rPr>
        <w:t>frame0_grid_position_y</w:t>
      </w:r>
      <w:bookmarkEnd w:id="8495"/>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6" w:name="MCCQCTEMPBM_00000268"/>
      <w:r w:rsidRPr="00567618">
        <w:rPr>
          <w:rFonts w:ascii="Courier New" w:hAnsi="Courier New" w:cs="Courier New"/>
          <w:color w:val="000000"/>
        </w:rPr>
        <w:t>frame1_grid_position_x</w:t>
      </w:r>
      <w:bookmarkEnd w:id="8496"/>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7" w:name="MCCQCTEMPBM_00000269"/>
      <w:r w:rsidRPr="00567618">
        <w:rPr>
          <w:rFonts w:ascii="Courier New" w:hAnsi="Courier New" w:cs="Courier New"/>
          <w:color w:val="000000"/>
        </w:rPr>
        <w:t>frame1_grid_position_y</w:t>
      </w:r>
      <w:bookmarkEnd w:id="8497"/>
      <w:r w:rsidRPr="00567618">
        <w:rPr>
          <w:lang w:eastAsia="de-DE"/>
        </w:rPr>
        <w:t xml:space="preserve"> is equal to 0.</w:t>
      </w:r>
    </w:p>
    <w:p w14:paraId="1A637731" w14:textId="77777777" w:rsidR="00FC7E52" w:rsidRPr="00567618" w:rsidRDefault="00FC7E52" w:rsidP="00FC7E52">
      <w:bookmarkStart w:id="8498" w:name="_MCCTEMPBM_CRPT86941948___7"/>
      <w:bookmarkEnd w:id="8488"/>
      <w:r w:rsidRPr="00567618">
        <w:t>Furthermore, ITT4RT-Tx clients supporting 360-degree fisheye video shall signal the fisheye video information SEI message (</w:t>
      </w:r>
      <w:bookmarkStart w:id="8499" w:name="MCCQCTEMPBM_00000270"/>
      <w:r w:rsidRPr="00567618">
        <w:rPr>
          <w:rFonts w:ascii="Courier New" w:hAnsi="Courier New" w:cs="Courier New"/>
        </w:rPr>
        <w:t>payloadType</w:t>
      </w:r>
      <w:bookmarkEnd w:id="8499"/>
      <w:r w:rsidRPr="00567618">
        <w:t xml:space="preserve"> equal to 152) to the ITT4RT-Rx clients in the bitstream.  </w:t>
      </w:r>
    </w:p>
    <w:bookmarkEnd w:id="8498"/>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500" w:name="_MCCTEMPBM_CRPT86941949___2"/>
      <w:bookmarkStart w:id="8501" w:name="_Toc170383224"/>
      <w:r w:rsidRPr="00567618">
        <w:rPr>
          <w:lang w:eastAsia="ko-KR"/>
        </w:rPr>
        <w:t>Y.4</w:t>
      </w:r>
      <w:r w:rsidRPr="00567618">
        <w:rPr>
          <w:lang w:eastAsia="ko-KR"/>
        </w:rPr>
        <w:tab/>
        <w:t>Immersive Voice/Audio Support</w:t>
      </w:r>
      <w:bookmarkEnd w:id="8501"/>
    </w:p>
    <w:bookmarkEnd w:id="8500"/>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502" w:name="_MCCTEMPBM_CRPT86941950___2"/>
      <w:bookmarkStart w:id="8503" w:name="_Toc170383225"/>
      <w:r w:rsidRPr="00567618">
        <w:rPr>
          <w:lang w:eastAsia="ko-KR"/>
        </w:rPr>
        <w:t>Y.5</w:t>
      </w:r>
      <w:r w:rsidRPr="00567618">
        <w:rPr>
          <w:lang w:eastAsia="ko-KR"/>
        </w:rPr>
        <w:tab/>
        <w:t>Overlay Support</w:t>
      </w:r>
      <w:bookmarkEnd w:id="8503"/>
    </w:p>
    <w:p w14:paraId="7B993BEB" w14:textId="77777777" w:rsidR="00FC7E52" w:rsidRPr="00567618" w:rsidRDefault="00FC7E52" w:rsidP="00FC7E52">
      <w:bookmarkStart w:id="8504" w:name="_MCCTEMPBM_CRPT86941951___4"/>
      <w:bookmarkEnd w:id="8502"/>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504"/>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505"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506" w:name="_MCCTEMPBM_CRPT86941955___2"/>
      <w:bookmarkStart w:id="8507" w:name="_Toc170383226"/>
      <w:bookmarkEnd w:id="8505"/>
      <w:r w:rsidRPr="00567618">
        <w:rPr>
          <w:lang w:eastAsia="ko-KR"/>
        </w:rPr>
        <w:t>Y.6</w:t>
      </w:r>
      <w:r w:rsidRPr="00567618">
        <w:rPr>
          <w:lang w:eastAsia="ko-KR"/>
        </w:rPr>
        <w:tab/>
        <w:t>Media configuration</w:t>
      </w:r>
      <w:bookmarkEnd w:id="8507"/>
    </w:p>
    <w:p w14:paraId="21074141" w14:textId="77777777" w:rsidR="00FC7E52" w:rsidRPr="00567618" w:rsidRDefault="00FC7E52" w:rsidP="00FC7E52">
      <w:pPr>
        <w:pStyle w:val="Heading2"/>
        <w:rPr>
          <w:lang w:eastAsia="ko-KR"/>
        </w:rPr>
      </w:pPr>
      <w:bookmarkStart w:id="8508" w:name="_Toc170383227"/>
      <w:r w:rsidRPr="00567618">
        <w:rPr>
          <w:lang w:eastAsia="ko-KR"/>
        </w:rPr>
        <w:t>Y.6.1</w:t>
      </w:r>
      <w:r w:rsidRPr="00567618">
        <w:rPr>
          <w:lang w:eastAsia="ko-KR"/>
        </w:rPr>
        <w:tab/>
        <w:t>General</w:t>
      </w:r>
      <w:bookmarkEnd w:id="8508"/>
    </w:p>
    <w:bookmarkEnd w:id="8506"/>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8509"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510" w:name="_MCCTEMPBM_CRPT86941957___2"/>
      <w:bookmarkStart w:id="8511" w:name="_Toc170383228"/>
      <w:bookmarkEnd w:id="8509"/>
      <w:r w:rsidRPr="00567618">
        <w:rPr>
          <w:lang w:eastAsia="ko-KR"/>
        </w:rPr>
        <w:t>Y.6.2</w:t>
      </w:r>
      <w:r w:rsidRPr="00567618">
        <w:rPr>
          <w:lang w:eastAsia="ko-KR"/>
        </w:rPr>
        <w:tab/>
        <w:t>Main 360-degree video</w:t>
      </w:r>
      <w:bookmarkEnd w:id="8511"/>
    </w:p>
    <w:p w14:paraId="481F023C" w14:textId="77777777" w:rsidR="00FC7E52" w:rsidRPr="00567618" w:rsidRDefault="00FC7E52" w:rsidP="00FC7E52">
      <w:pPr>
        <w:pStyle w:val="Heading3"/>
      </w:pPr>
      <w:bookmarkStart w:id="8512" w:name="_MCCTEMPBM_CRPT86941958___7"/>
      <w:bookmarkStart w:id="8513" w:name="_Toc170383229"/>
      <w:bookmarkEnd w:id="8510"/>
      <w:r w:rsidRPr="00567618">
        <w:t>Y.6.2.1</w:t>
      </w:r>
      <w:r>
        <w:tab/>
      </w:r>
      <w:r w:rsidRPr="00567618">
        <w:t>General</w:t>
      </w:r>
      <w:bookmarkEnd w:id="8513"/>
    </w:p>
    <w:p w14:paraId="68A58FD6" w14:textId="77777777" w:rsidR="00FC7E52" w:rsidRPr="00567618" w:rsidRDefault="00FC7E52" w:rsidP="00FC7E52">
      <w:bookmarkStart w:id="8514" w:name="_MCCTEMPBM_CRPT86941959___7"/>
      <w:bookmarkEnd w:id="8512"/>
      <w:r w:rsidRPr="00567618">
        <w:t xml:space="preserve">A new SDP attribute </w:t>
      </w:r>
      <w:bookmarkStart w:id="8515" w:name="MCCQCTEMPBM_00000271"/>
      <w:r w:rsidRPr="00567618">
        <w:rPr>
          <w:rFonts w:ascii="Courier New" w:hAnsi="Courier New" w:cs="Courier New"/>
          <w:szCs w:val="22"/>
        </w:rPr>
        <w:t>3gpp_360video</w:t>
      </w:r>
      <w:bookmarkEnd w:id="8515"/>
      <w:r w:rsidRPr="00567618">
        <w:t xml:space="preserve"> is defined with the following ABNF syntax:</w:t>
      </w:r>
    </w:p>
    <w:p w14:paraId="7CF69020" w14:textId="77777777" w:rsidR="00246E3A" w:rsidRPr="00681578" w:rsidRDefault="00246E3A" w:rsidP="00246E3A">
      <w:pPr>
        <w:pStyle w:val="PL"/>
        <w:rPr>
          <w:rFonts w:eastAsia="Batang"/>
        </w:rPr>
      </w:pPr>
      <w:bookmarkStart w:id="8516" w:name="_MCCTEMPBM_CRPT86941960___2"/>
      <w:bookmarkEnd w:id="8514"/>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8517" w:name="_MCCTEMPBM_CRPT86941961___2"/>
      <w:bookmarkEnd w:id="8516"/>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8518" w:name="_MCCTEMPBM_CRPT86941962___7"/>
      <w:bookmarkEnd w:id="8517"/>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518"/>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519"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t>An ITT4RT client supporting the 3gpp_360video attribute supporting use of viewport-dependent processing (VDP) shall include the</w:t>
      </w:r>
      <w:bookmarkStart w:id="8520" w:name="MCCQCTEMPBM_00000272"/>
      <w:r w:rsidRPr="00567618">
        <w:rPr>
          <w:rFonts w:ascii="Courier New" w:hAnsi="Courier New" w:cs="Courier New"/>
          <w:szCs w:val="22"/>
        </w:rPr>
        <w:t xml:space="preserve"> VDP</w:t>
      </w:r>
      <w:bookmarkEnd w:id="8520"/>
      <w:r w:rsidRPr="00567618">
        <w:t xml:space="preserve"> </w:t>
      </w:r>
      <w:r w:rsidRPr="00567618">
        <w:rPr>
          <w:rFonts w:cs="Arial"/>
          <w:szCs w:val="22"/>
        </w:rPr>
        <w:t xml:space="preserve">parameter in the SDP offer and answer. Depending on the value indicated by </w:t>
      </w:r>
      <w:r w:rsidRPr="00567618">
        <w:t>the</w:t>
      </w:r>
      <w:bookmarkStart w:id="8521" w:name="MCCQCTEMPBM_00000273"/>
      <w:r w:rsidRPr="00567618">
        <w:rPr>
          <w:rFonts w:ascii="Courier New" w:hAnsi="Courier New" w:cs="Courier New"/>
          <w:szCs w:val="22"/>
        </w:rPr>
        <w:t xml:space="preserve"> VDP</w:t>
      </w:r>
      <w:bookmarkEnd w:id="8521"/>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8522" w:name="_MCCTEMPBM_CRPT86941966___7"/>
      <w:bookmarkEnd w:id="8519"/>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bookmarkStart w:id="8523" w:name="MCCQCTEMPBM_00000274"/>
      <w:r w:rsidRPr="00567618">
        <w:rPr>
          <w:rFonts w:ascii="Courier New" w:eastAsia="Calibri" w:hAnsi="Courier New" w:cs="Courier New"/>
        </w:rPr>
        <w:t xml:space="preserve"> VDP</w:t>
      </w:r>
      <w:bookmarkEnd w:id="8523"/>
      <w:r w:rsidRPr="00567618">
        <w:rPr>
          <w:rFonts w:eastAsia="Calibri"/>
        </w:rPr>
        <w:t xml:space="preserve"> parameter in the SDP answer if the SDP offer contains the 3gpp_360video attribute without the </w:t>
      </w:r>
      <w:bookmarkStart w:id="8524" w:name="MCCQCTEMPBM_00000275"/>
      <w:r w:rsidRPr="00567618">
        <w:rPr>
          <w:rFonts w:ascii="Courier New" w:eastAsia="Calibri" w:hAnsi="Courier New" w:cs="Courier New"/>
        </w:rPr>
        <w:t>VDP</w:t>
      </w:r>
      <w:bookmarkEnd w:id="8524"/>
      <w:r w:rsidRPr="00567618">
        <w:rPr>
          <w:rFonts w:eastAsia="Calibri"/>
        </w:rPr>
        <w:t xml:space="preserve"> parameter.</w:t>
      </w:r>
    </w:p>
    <w:bookmarkEnd w:id="8522"/>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525" w:name="_MCCTEMPBM_CRPT86941967___7"/>
      <w:bookmarkStart w:id="8526" w:name="_Toc170383230"/>
      <w:r w:rsidRPr="00567618">
        <w:t>Y.6.2.2</w:t>
      </w:r>
      <w:r>
        <w:tab/>
      </w:r>
      <w:r w:rsidRPr="00567618">
        <w:t>Projection</w:t>
      </w:r>
      <w:bookmarkEnd w:id="8526"/>
    </w:p>
    <w:p w14:paraId="217F282E" w14:textId="694E86A5" w:rsidR="00FC7E52" w:rsidRPr="00567618" w:rsidRDefault="00FC7E52" w:rsidP="00FC7E52">
      <w:bookmarkStart w:id="8527" w:name="_MCCTEMPBM_CRPT86941968___7"/>
      <w:bookmarkEnd w:id="8525"/>
      <w:r w:rsidRPr="00567618">
        <w:t xml:space="preserve">An ITT4RT- client supporting the 3gpp_360video attribute with </w:t>
      </w:r>
      <w:r w:rsidRPr="00567618">
        <w:rPr>
          <w:rFonts w:ascii="Courier New" w:hAnsi="Courier New"/>
        </w:rPr>
        <w:t>VDP</w:t>
      </w:r>
      <w:r w:rsidRPr="00567618">
        <w:t xml:space="preserve"> supporting projection may include the </w:t>
      </w:r>
      <w:bookmarkStart w:id="8528" w:name="MCCQCTEMPBM_00000276"/>
      <w:r w:rsidRPr="00567618">
        <w:rPr>
          <w:rFonts w:ascii="Courier New" w:hAnsi="Courier New" w:cs="Courier New"/>
          <w:szCs w:val="22"/>
        </w:rPr>
        <w:t>Projection</w:t>
      </w:r>
      <w:bookmarkEnd w:id="8528"/>
      <w:r w:rsidRPr="00567618">
        <w:t xml:space="preserve"> parameter indicating the types of projection (e.g. ERP, CMP) it prefers (in the order of preference) in the SDP. An ITT4RT client may respond to an SDP offer with multiple options indicated in the </w:t>
      </w:r>
      <w:bookmarkStart w:id="8529" w:name="MCCQCTEMPBM_00000277"/>
      <w:r w:rsidRPr="00567618">
        <w:rPr>
          <w:rFonts w:ascii="Courier New" w:hAnsi="Courier New" w:cs="Courier New"/>
          <w:szCs w:val="22"/>
        </w:rPr>
        <w:t>Projection</w:t>
      </w:r>
      <w:bookmarkEnd w:id="8529"/>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8530" w:name="_MCCTEMPBM_CRPT86941971___7"/>
      <w:bookmarkStart w:id="8531" w:name="_Toc170383231"/>
      <w:bookmarkEnd w:id="8527"/>
      <w:r w:rsidRPr="00567618">
        <w:t>Y.6.2.3</w:t>
      </w:r>
      <w:r>
        <w:tab/>
      </w:r>
      <w:r w:rsidRPr="00567618">
        <w:t>Field Of View (FOV)</w:t>
      </w:r>
      <w:bookmarkEnd w:id="8531"/>
    </w:p>
    <w:bookmarkEnd w:id="8530"/>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532"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8533" w:name="_MCCTEMPBM_CRPT86941973___4"/>
      <w:bookmarkEnd w:id="8532"/>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534" w:name="_MCCTEMPBM_CRPT86941979___7"/>
      <w:bookmarkStart w:id="8535" w:name="_Toc170383232"/>
      <w:bookmarkEnd w:id="8533"/>
      <w:r w:rsidRPr="00567618">
        <w:t>Y.6.2.4</w:t>
      </w:r>
      <w:r>
        <w:tab/>
      </w:r>
      <w:r w:rsidRPr="00567618">
        <w:t>Picture Packing</w:t>
      </w:r>
      <w:bookmarkEnd w:id="8535"/>
    </w:p>
    <w:bookmarkEnd w:id="8534"/>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536" w:name="_MCCTEMPBM_CRPT86941980___7"/>
    </w:p>
    <w:p w14:paraId="65BBCD9C" w14:textId="77777777" w:rsidR="00FC7E52" w:rsidRPr="00567618" w:rsidRDefault="00FC7E52" w:rsidP="00FC7E52">
      <w:pPr>
        <w:pStyle w:val="PL"/>
        <w:rPr>
          <w:rFonts w:eastAsia="Batang"/>
        </w:rPr>
      </w:pPr>
    </w:p>
    <w:bookmarkEnd w:id="8536"/>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8537"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537"/>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538"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538"/>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539"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540" w:name="_MCCTEMPBM_CRPT86941985___2" w:colFirst="0" w:colLast="0"/>
            <w:bookmarkEnd w:id="8539"/>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541" w:name="_MCCTEMPBM_CRPT86941986___2" w:colFirst="0" w:colLast="0"/>
            <w:bookmarkEnd w:id="8540"/>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542" w:name="_MCCTEMPBM_CRPT86941987___2" w:colFirst="0" w:colLast="0"/>
            <w:bookmarkEnd w:id="8541"/>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543" w:name="_MCCTEMPBM_CRPT86941988___2" w:colFirst="0" w:colLast="0"/>
            <w:bookmarkEnd w:id="8542"/>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544" w:name="_MCCTEMPBM_CRPT86941989___2" w:colFirst="0" w:colLast="0"/>
            <w:bookmarkEnd w:id="8543"/>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545" w:name="_MCCTEMPBM_CRPT86941990___2" w:colFirst="0" w:colLast="0"/>
            <w:bookmarkEnd w:id="8544"/>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546" w:name="_MCCTEMPBM_CRPT86941991___2" w:colFirst="0" w:colLast="0"/>
            <w:bookmarkEnd w:id="8545"/>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547" w:name="_MCCTEMPBM_CRPT86941992___2" w:colFirst="0" w:colLast="0"/>
            <w:bookmarkEnd w:id="8546"/>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547"/>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548"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549" w:name="_MCCTEMPBM_CRPT86941994___7"/>
      <w:bookmarkEnd w:id="8548"/>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550" w:name="_MCCTEMPBM_CRPT86941995___2"/>
      <w:bookmarkEnd w:id="8549"/>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550"/>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551"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552" w:name="_MCCTEMPBM_CRPT86941997___2" w:colFirst="0" w:colLast="0"/>
            <w:bookmarkEnd w:id="8551"/>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553" w:name="_MCCTEMPBM_CRPT86941998___2" w:colFirst="0" w:colLast="0"/>
            <w:bookmarkEnd w:id="8552"/>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554" w:name="_MCCTEMPBM_CRPT86941999___2" w:colFirst="0" w:colLast="0"/>
            <w:bookmarkEnd w:id="8553"/>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555" w:name="_MCCTEMPBM_CRPT86942000___2"/>
      <w:bookmarkEnd w:id="8554"/>
    </w:p>
    <w:bookmarkEnd w:id="8555"/>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556" w:name="_MCCTEMPBM_CRPT86942001___7"/>
    </w:p>
    <w:p w14:paraId="273EAB31" w14:textId="77777777" w:rsidR="00FC7E52" w:rsidRPr="00567618" w:rsidRDefault="00FC7E52" w:rsidP="00FC7E52">
      <w:pPr>
        <w:pStyle w:val="Heading3"/>
      </w:pPr>
      <w:bookmarkStart w:id="8557" w:name="_MCCTEMPBM_CRPT86942002___7"/>
      <w:bookmarkStart w:id="8558" w:name="_Toc170383233"/>
      <w:bookmarkEnd w:id="8556"/>
      <w:r w:rsidRPr="00567618">
        <w:t>Y.6.2.6</w:t>
      </w:r>
      <w:r>
        <w:tab/>
      </w:r>
      <w:r w:rsidRPr="00567618">
        <w:t>Overlay and 360-degree video</w:t>
      </w:r>
      <w:bookmarkEnd w:id="8558"/>
    </w:p>
    <w:bookmarkEnd w:id="8557"/>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559" w:name="_MCCTEMPBM_CRPT86942003___2"/>
      <w:r>
        <w:tab/>
      </w:r>
      <w:r w:rsidRPr="00567618">
        <w:t>a=itt4rt_group: &lt;group-1&gt; / … / &lt;group-N&gt;</w:t>
      </w:r>
    </w:p>
    <w:p w14:paraId="014E8B44" w14:textId="77777777" w:rsidR="00FC7E52" w:rsidRPr="00567618" w:rsidRDefault="00FC7E52" w:rsidP="00FC7E52">
      <w:pPr>
        <w:pStyle w:val="PL"/>
      </w:pPr>
    </w:p>
    <w:bookmarkEnd w:id="8559"/>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560"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561" w:name="_MCCTEMPBM_CRPT86942007___7"/>
      <w:bookmarkEnd w:id="8560"/>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bookmarkStart w:id="8562" w:name="MCCQCTEMPBM_00000278"/>
      <w:r w:rsidRPr="00567618">
        <w:rPr>
          <w:rFonts w:ascii="Courier New" w:hAnsi="Courier New" w:cs="Courier New"/>
          <w:szCs w:val="22"/>
        </w:rPr>
        <w:t>viewport_size</w:t>
      </w:r>
      <w:bookmarkEnd w:id="8562"/>
      <w:r w:rsidRPr="00567618">
        <w:rPr>
          <w:i/>
          <w:iCs/>
        </w:rPr>
        <w:t xml:space="preserve"> </w:t>
      </w:r>
      <w:r w:rsidRPr="00567618">
        <w:t xml:space="preserve">to indicate the size of the device viewport using the azimuth and elevation ranges expressed in degrees. An ITT4RT-Tx client may include the </w:t>
      </w:r>
      <w:bookmarkStart w:id="8563" w:name="MCCQCTEMPBM_00000279"/>
      <w:r w:rsidRPr="00567618">
        <w:rPr>
          <w:rFonts w:ascii="Courier New" w:hAnsi="Courier New" w:cs="Courier New"/>
          <w:szCs w:val="22"/>
        </w:rPr>
        <w:t xml:space="preserve">viewport_size </w:t>
      </w:r>
      <w:bookmarkEnd w:id="8563"/>
      <w:r w:rsidRPr="00567618">
        <w:t xml:space="preserve">of the ITT4RT-Rx client when this is known (e.g., in response to an SDP offer from an ITT4RT-Rx client) or include </w:t>
      </w:r>
      <w:bookmarkStart w:id="8564" w:name="MCCQCTEMPBM_00000280"/>
      <w:r w:rsidRPr="00567618">
        <w:rPr>
          <w:rFonts w:ascii="Courier New" w:hAnsi="Courier New" w:cs="Courier New"/>
          <w:szCs w:val="22"/>
        </w:rPr>
        <w:t xml:space="preserve">"viewport=0x0" </w:t>
      </w:r>
      <w:bookmarkEnd w:id="8564"/>
      <w:r w:rsidRPr="00567618">
        <w:t xml:space="preserve">and the value can be ignored by the ITT4RT-Rx client.    </w:t>
      </w:r>
    </w:p>
    <w:bookmarkEnd w:id="8561"/>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565" w:name="_MCCTEMPBM_CRPT86942009___7"/>
      <w:r w:rsidRPr="00567618">
        <w:rPr>
          <w:rFonts w:ascii="Arial" w:hAnsi="Arial" w:cs="Arial"/>
          <w:sz w:val="28"/>
          <w:szCs w:val="28"/>
        </w:rPr>
        <w:t>Y.6.2.8 Viewport-only VDP and Image attributes</w:t>
      </w:r>
    </w:p>
    <w:bookmarkEnd w:id="8565"/>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566"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8567" w:name="_MCCTEMPBM_CRPT86942011___7"/>
      <w:bookmarkEnd w:id="8566"/>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567"/>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568" w:name="_MCCTEMPBM_CRPT86942012___2"/>
      <w:bookmarkStart w:id="8569" w:name="_Toc170383234"/>
      <w:r w:rsidRPr="00567618">
        <w:rPr>
          <w:lang w:eastAsia="ko-KR"/>
        </w:rPr>
        <w:t>Y.6.3</w:t>
      </w:r>
      <w:r w:rsidRPr="00567618">
        <w:rPr>
          <w:lang w:eastAsia="ko-KR"/>
        </w:rPr>
        <w:tab/>
        <w:t>Still Background</w:t>
      </w:r>
      <w:bookmarkEnd w:id="8569"/>
    </w:p>
    <w:bookmarkEnd w:id="8568"/>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8570"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571" w:name="_MCCTEMPBM_CRPT86942014___2"/>
      <w:bookmarkStart w:id="8572" w:name="_Toc170383235"/>
      <w:bookmarkEnd w:id="8570"/>
      <w:r w:rsidRPr="00567618">
        <w:rPr>
          <w:lang w:eastAsia="ko-KR"/>
        </w:rPr>
        <w:t>Y.6.4</w:t>
      </w:r>
      <w:r w:rsidRPr="00567618">
        <w:rPr>
          <w:lang w:eastAsia="ko-KR"/>
        </w:rPr>
        <w:tab/>
        <w:t>Overlays</w:t>
      </w:r>
      <w:bookmarkEnd w:id="8572"/>
    </w:p>
    <w:p w14:paraId="42CF18D7" w14:textId="77777777" w:rsidR="00FC7E52" w:rsidRPr="00567618" w:rsidRDefault="00FC7E52" w:rsidP="00FC7E52">
      <w:pPr>
        <w:pStyle w:val="Heading3"/>
        <w:rPr>
          <w:lang w:eastAsia="ko-KR"/>
        </w:rPr>
      </w:pPr>
      <w:bookmarkStart w:id="8573" w:name="_Toc170383236"/>
      <w:r w:rsidRPr="00567618">
        <w:rPr>
          <w:lang w:eastAsia="ko-KR"/>
        </w:rPr>
        <w:t>Y.6.4.1</w:t>
      </w:r>
      <w:r>
        <w:rPr>
          <w:lang w:eastAsia="ko-KR"/>
        </w:rPr>
        <w:tab/>
      </w:r>
      <w:r w:rsidRPr="00567618">
        <w:rPr>
          <w:lang w:eastAsia="ko-KR"/>
        </w:rPr>
        <w:t>General</w:t>
      </w:r>
      <w:bookmarkEnd w:id="8573"/>
    </w:p>
    <w:p w14:paraId="1DF8BEDC" w14:textId="77777777" w:rsidR="00FC7E52" w:rsidRPr="00567618" w:rsidRDefault="00FC7E52" w:rsidP="00FC7E52">
      <w:pPr>
        <w:rPr>
          <w:rFonts w:eastAsia="Calibri"/>
        </w:rPr>
      </w:pPr>
      <w:bookmarkStart w:id="8574" w:name="_MCCTEMPBM_CRPT86942015___4"/>
      <w:bookmarkEnd w:id="8571"/>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575" w:name="_MCCTEMPBM_CRPT86942016___2"/>
      <w:bookmarkStart w:id="8576" w:name="_Toc170383237"/>
      <w:bookmarkEnd w:id="8574"/>
      <w:r w:rsidRPr="00567618">
        <w:rPr>
          <w:lang w:eastAsia="ko-KR"/>
        </w:rPr>
        <w:t>Y.6.4.2</w:t>
      </w:r>
      <w:r>
        <w:rPr>
          <w:lang w:eastAsia="ko-KR"/>
        </w:rPr>
        <w:tab/>
      </w:r>
      <w:r w:rsidRPr="00567618">
        <w:rPr>
          <w:lang w:eastAsia="ko-KR"/>
        </w:rPr>
        <w:t>Visual Media</w:t>
      </w:r>
      <w:bookmarkEnd w:id="8576"/>
    </w:p>
    <w:p w14:paraId="301B8E11" w14:textId="77777777" w:rsidR="00FC7E52" w:rsidRPr="00567618" w:rsidRDefault="00FC7E52" w:rsidP="00FC7E52">
      <w:pPr>
        <w:rPr>
          <w:lang w:eastAsia="ko-KR"/>
        </w:rPr>
      </w:pPr>
      <w:bookmarkStart w:id="8577" w:name="_MCCTEMPBM_CRPT86942017___7"/>
      <w:bookmarkEnd w:id="8575"/>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577"/>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578" w:name="_MCCTEMPBM_CRPT86942018___2"/>
      <w:bookmarkStart w:id="8579" w:name="_Toc170383238"/>
      <w:r w:rsidRPr="00567618">
        <w:rPr>
          <w:lang w:eastAsia="ko-KR"/>
        </w:rPr>
        <w:t>Y.6.4.3</w:t>
      </w:r>
      <w:r>
        <w:rPr>
          <w:lang w:eastAsia="ko-KR"/>
        </w:rPr>
        <w:tab/>
      </w:r>
      <w:r w:rsidRPr="00567618">
        <w:rPr>
          <w:lang w:eastAsia="ko-KR"/>
        </w:rPr>
        <w:t>Overlay Configuration</w:t>
      </w:r>
      <w:bookmarkEnd w:id="8579"/>
    </w:p>
    <w:p w14:paraId="2A59F3E4" w14:textId="77777777" w:rsidR="00FC7E52" w:rsidRPr="00567618" w:rsidRDefault="00FC7E52" w:rsidP="00FC7E52">
      <w:pPr>
        <w:pStyle w:val="Heading4"/>
        <w:rPr>
          <w:lang w:eastAsia="ko-KR"/>
        </w:rPr>
      </w:pPr>
      <w:bookmarkStart w:id="8580" w:name="_MCCTEMPBM_CRPT86942019___7"/>
      <w:bookmarkStart w:id="8581" w:name="_Toc170383239"/>
      <w:bookmarkEnd w:id="8578"/>
      <w:r w:rsidRPr="00567618">
        <w:rPr>
          <w:lang w:eastAsia="ko-KR"/>
        </w:rPr>
        <w:t>Y.6.4.3.1</w:t>
      </w:r>
      <w:r>
        <w:rPr>
          <w:lang w:eastAsia="ko-KR"/>
        </w:rPr>
        <w:tab/>
      </w:r>
      <w:r w:rsidRPr="00567618">
        <w:rPr>
          <w:lang w:eastAsia="ko-KR"/>
        </w:rPr>
        <w:t>General</w:t>
      </w:r>
      <w:bookmarkEnd w:id="8581"/>
    </w:p>
    <w:p w14:paraId="57EE4A05" w14:textId="77777777" w:rsidR="00FC7E52" w:rsidRPr="00567618" w:rsidRDefault="00FC7E52" w:rsidP="00FC7E52">
      <w:pPr>
        <w:rPr>
          <w:rFonts w:eastAsia="Batang"/>
          <w:lang w:eastAsia="ko-KR"/>
        </w:rPr>
      </w:pPr>
      <w:bookmarkStart w:id="8582" w:name="_MCCTEMPBM_CRPT86942020___4"/>
      <w:bookmarkEnd w:id="8580"/>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583" w:name="_MCCTEMPBM_CRPT86942021___2"/>
      <w:bookmarkEnd w:id="8582"/>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583"/>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8584"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584"/>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585" w:name="_MCCTEMPBM_CRPT86942023___7"/>
      <w:r w:rsidRPr="00567618">
        <w:rPr>
          <w:lang w:eastAsia="ko-KR"/>
        </w:rPr>
        <w:t xml:space="preserve">An ITT4RT-Tx client may set the </w:t>
      </w:r>
      <w:bookmarkStart w:id="8586" w:name="MCCQCTEMPBM_00000281"/>
      <w:r w:rsidRPr="00567618">
        <w:rPr>
          <w:rFonts w:ascii="Courier New" w:hAnsi="Courier New" w:cs="Courier New"/>
          <w:lang w:eastAsia="ko-KR"/>
        </w:rPr>
        <w:t>free_overlay</w:t>
      </w:r>
      <w:bookmarkEnd w:id="8586"/>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bookmarkStart w:id="8587" w:name="MCCQCTEMPBM_00000282"/>
      <w:r w:rsidRPr="00567618">
        <w:rPr>
          <w:rFonts w:ascii="Courier New" w:hAnsi="Courier New" w:cs="Courier New"/>
          <w:lang w:eastAsia="ko-KR"/>
        </w:rPr>
        <w:t>3gpp_overlay</w:t>
      </w:r>
      <w:bookmarkEnd w:id="8587"/>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bookmarkStart w:id="8588" w:name="MCCQCTEMPBM_00000283"/>
      <w:r w:rsidRPr="00567618">
        <w:rPr>
          <w:rFonts w:ascii="Courier New" w:hAnsi="Courier New" w:cs="Courier New"/>
          <w:lang w:eastAsia="ko-KR"/>
        </w:rPr>
        <w:t>overlay_id</w:t>
      </w:r>
      <w:bookmarkEnd w:id="8588"/>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bookmarkStart w:id="8589" w:name="MCCQCTEMPBM_00000284"/>
      <w:r w:rsidRPr="00567618">
        <w:rPr>
          <w:rFonts w:ascii="Courier New" w:hAnsi="Courier New" w:cs="Courier New"/>
          <w:lang w:eastAsia="ko-KR"/>
        </w:rPr>
        <w:t>overlay_id</w:t>
      </w:r>
      <w:bookmarkEnd w:id="8589"/>
      <w:r w:rsidRPr="00567618">
        <w:rPr>
          <w:lang w:eastAsia="ko-KR"/>
        </w:rPr>
        <w:t xml:space="preserve"> shall be a value which corresponds to at least one mid of the media description of the overlay source. An ITT4RT-Tx client may include more than one </w:t>
      </w:r>
      <w:bookmarkStart w:id="8590" w:name="MCCQCTEMPBM_00000285"/>
      <w:r w:rsidRPr="00567618">
        <w:rPr>
          <w:rFonts w:ascii="Courier New" w:hAnsi="Courier New" w:cs="Courier New"/>
          <w:lang w:eastAsia="ko-KR"/>
        </w:rPr>
        <w:t>3gpp_overlay</w:t>
      </w:r>
      <w:bookmarkEnd w:id="8590"/>
      <w:r w:rsidRPr="00567618">
        <w:rPr>
          <w:lang w:eastAsia="ko-KR"/>
        </w:rPr>
        <w:t xml:space="preserve"> attributes with the same non-zero </w:t>
      </w:r>
      <w:bookmarkStart w:id="8591" w:name="MCCQCTEMPBM_00000286"/>
      <w:r w:rsidRPr="00567618">
        <w:rPr>
          <w:rFonts w:ascii="Courier New" w:hAnsi="Courier New" w:cs="Courier New"/>
          <w:lang w:eastAsia="ko-KR"/>
        </w:rPr>
        <w:t>overlay_id</w:t>
      </w:r>
      <w:bookmarkEnd w:id="8591"/>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585"/>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592" w:name="_MCCTEMPBM_CRPT86942024___7"/>
      <w:bookmarkStart w:id="8593" w:name="_Toc170383240"/>
      <w:r w:rsidRPr="00567618">
        <w:rPr>
          <w:lang w:eastAsia="ko-KR"/>
        </w:rPr>
        <w:t>Y.6.4.3.2</w:t>
      </w:r>
      <w:r>
        <w:rPr>
          <w:lang w:eastAsia="ko-KR"/>
        </w:rPr>
        <w:tab/>
      </w:r>
      <w:r w:rsidRPr="00567618">
        <w:rPr>
          <w:lang w:eastAsia="ko-KR"/>
        </w:rPr>
        <w:t>Sphere-relative Overlay Configuration</w:t>
      </w:r>
      <w:bookmarkEnd w:id="8593"/>
    </w:p>
    <w:p w14:paraId="321AAB0E" w14:textId="69FA2F7B" w:rsidR="00DF6296" w:rsidRPr="002D0653" w:rsidRDefault="00DF6296" w:rsidP="00DF6296">
      <w:pPr>
        <w:rPr>
          <w:rFonts w:eastAsia="Malgun Gothic"/>
          <w:lang w:eastAsia="ko-KR"/>
        </w:rPr>
      </w:pPr>
      <w:bookmarkStart w:id="8594" w:name="_MCCTEMPBM_CRPT86942025___7"/>
      <w:bookmarkEnd w:id="8592"/>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595" w:name="_MCCTEMPBM_CRPT86942026___2"/>
      <w:bookmarkEnd w:id="8594"/>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596" w:name="_MCCTEMPBM_CRPT86942027___7"/>
      <w:bookmarkStart w:id="8597" w:name="_Toc170383241"/>
      <w:bookmarkEnd w:id="8595"/>
      <w:r w:rsidRPr="00567618">
        <w:rPr>
          <w:lang w:eastAsia="ko-KR"/>
        </w:rPr>
        <w:t>Y.6.4.3.3</w:t>
      </w:r>
      <w:r>
        <w:rPr>
          <w:lang w:eastAsia="ko-KR"/>
        </w:rPr>
        <w:tab/>
      </w:r>
      <w:r w:rsidRPr="00567618">
        <w:rPr>
          <w:lang w:eastAsia="ko-KR"/>
        </w:rPr>
        <w:t>Viewport-relative Overlay Configuration</w:t>
      </w:r>
      <w:bookmarkEnd w:id="8597"/>
    </w:p>
    <w:p w14:paraId="22FD26D8" w14:textId="30AAC21A" w:rsidR="00DF6296" w:rsidRPr="002D0653" w:rsidRDefault="00DF6296" w:rsidP="00DF6296">
      <w:pPr>
        <w:rPr>
          <w:rFonts w:eastAsia="Malgun Gothic"/>
          <w:lang w:eastAsia="ko-KR"/>
        </w:rPr>
      </w:pPr>
      <w:bookmarkStart w:id="8598" w:name="_MCCTEMPBM_CRPT86942028___7"/>
      <w:bookmarkEnd w:id="8596"/>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599" w:name="_MCCTEMPBM_CRPT86942029___2"/>
      <w:bookmarkEnd w:id="8598"/>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599"/>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600" w:name="_MCCTEMPBM_CRPT86942030___7"/>
      <w:bookmarkStart w:id="8601" w:name="_Toc170383242"/>
      <w:r w:rsidRPr="00567618">
        <w:rPr>
          <w:lang w:eastAsia="ko-KR"/>
        </w:rPr>
        <w:t>Y.6.4.3.4</w:t>
      </w:r>
      <w:r>
        <w:rPr>
          <w:lang w:eastAsia="ko-KR"/>
        </w:rPr>
        <w:tab/>
      </w:r>
      <w:r w:rsidRPr="00567618">
        <w:rPr>
          <w:lang w:eastAsia="ko-KR"/>
        </w:rPr>
        <w:t>Overlay info parameter</w:t>
      </w:r>
      <w:bookmarkEnd w:id="8601"/>
    </w:p>
    <w:bookmarkEnd w:id="8600"/>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602"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603" w:name="_Toc170383243"/>
      <w:bookmarkEnd w:id="8602"/>
      <w:r w:rsidRPr="00567618">
        <w:rPr>
          <w:lang w:eastAsia="ko-KR"/>
        </w:rPr>
        <w:t>Y.6.4.3.5</w:t>
      </w:r>
      <w:r>
        <w:rPr>
          <w:lang w:eastAsia="ko-KR"/>
        </w:rPr>
        <w:tab/>
      </w:r>
      <w:r w:rsidRPr="00567618">
        <w:rPr>
          <w:lang w:eastAsia="ko-KR"/>
        </w:rPr>
        <w:t>Additional Overlay Configuration</w:t>
      </w:r>
      <w:bookmarkEnd w:id="8603"/>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604" w:name="_Toc67898844"/>
      <w:bookmarkStart w:id="8605" w:name="_Toc99467069"/>
      <w:bookmarkStart w:id="8606" w:name="_Toc170383244"/>
      <w:r w:rsidRPr="00567618">
        <w:t>Y.6.4.4</w:t>
      </w:r>
      <w:r w:rsidRPr="00567618">
        <w:tab/>
      </w:r>
      <w:bookmarkEnd w:id="8604"/>
      <w:r w:rsidRPr="00567618">
        <w:t>Captured Content Replacement</w:t>
      </w:r>
      <w:bookmarkEnd w:id="8605"/>
      <w:bookmarkEnd w:id="8606"/>
    </w:p>
    <w:p w14:paraId="592AB7C6" w14:textId="77777777" w:rsidR="00FC7E52" w:rsidRPr="00567618" w:rsidRDefault="00FC7E52" w:rsidP="00FC7E52">
      <w:bookmarkStart w:id="8607"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607"/>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8608"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608"/>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609"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8610" w:name="_MCCTEMPBM_CRPT86942035___6"/>
      <w:bookmarkStart w:id="8611" w:name="_MCCTEMPBM_CRPT86942036___7"/>
      <w:bookmarkEnd w:id="8609"/>
      <w:r w:rsidRPr="00567618">
        <w:t>att-field = “3gpp_360video_replacement”</w:t>
      </w:r>
    </w:p>
    <w:bookmarkEnd w:id="8610"/>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612" w:name="_MCCTEMPBM_CRPT86942037___2"/>
      <w:bookmarkStart w:id="8613" w:name="_Toc170383245"/>
      <w:bookmarkEnd w:id="8611"/>
      <w:r w:rsidRPr="00567618">
        <w:rPr>
          <w:lang w:eastAsia="ko-KR"/>
        </w:rPr>
        <w:t>Y.6.5</w:t>
      </w:r>
      <w:r w:rsidRPr="00567618">
        <w:rPr>
          <w:lang w:eastAsia="ko-KR"/>
        </w:rPr>
        <w:tab/>
        <w:t>Fisheye Video</w:t>
      </w:r>
      <w:bookmarkEnd w:id="8613"/>
    </w:p>
    <w:p w14:paraId="15236611" w14:textId="77777777" w:rsidR="00FC7E52" w:rsidRPr="00567618" w:rsidRDefault="00FC7E52" w:rsidP="00FC7E52">
      <w:pPr>
        <w:pStyle w:val="Heading3"/>
        <w:rPr>
          <w:lang w:eastAsia="ko-KR"/>
        </w:rPr>
      </w:pPr>
      <w:bookmarkStart w:id="8614" w:name="_Toc170383246"/>
      <w:r w:rsidRPr="00567618">
        <w:rPr>
          <w:lang w:eastAsia="ko-KR"/>
        </w:rPr>
        <w:t>Y.6.5.1</w:t>
      </w:r>
      <w:r w:rsidRPr="00567618">
        <w:rPr>
          <w:lang w:eastAsia="ko-KR"/>
        </w:rPr>
        <w:tab/>
        <w:t>Identifying the 360-degree fisheye video stream</w:t>
      </w:r>
      <w:bookmarkEnd w:id="8614"/>
    </w:p>
    <w:p w14:paraId="0A0F5081" w14:textId="77777777" w:rsidR="00FC7E52" w:rsidRPr="00567618" w:rsidRDefault="00FC7E52" w:rsidP="00FC7E52">
      <w:bookmarkStart w:id="8615" w:name="_MCCTEMPBM_CRPT86942038___4"/>
      <w:bookmarkEnd w:id="8612"/>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615"/>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616"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617" w:name="_MCCTEMPBM_CRPT86942040___4"/>
      <w:bookmarkEnd w:id="8616"/>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618" w:name="_MCCTEMPBM_CRPT86942041___2"/>
      <w:bookmarkEnd w:id="8617"/>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619" w:name="_MCCTEMPBM_CRPT86942042___4"/>
      <w:bookmarkEnd w:id="8618"/>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619"/>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620"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621" w:name="_MCCTEMPBM_CRPT86942044___4"/>
      <w:bookmarkEnd w:id="8620"/>
    </w:p>
    <w:p w14:paraId="572FE7B1" w14:textId="77777777" w:rsidR="00FC7E52" w:rsidRPr="00567618" w:rsidRDefault="00FC7E52" w:rsidP="00FC7E52">
      <w:pPr>
        <w:pStyle w:val="B1"/>
      </w:pPr>
      <w:bookmarkStart w:id="8622" w:name="_MCCTEMPBM_CRPT86942045___2"/>
      <w:bookmarkEnd w:id="8621"/>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623" w:name="_MCCTEMPBM_CRPT86942046___2"/>
      <w:bookmarkEnd w:id="8622"/>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624" w:name="_MCCTEMPBM_CRPT86942047___2"/>
      <w:bookmarkEnd w:id="8623"/>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625" w:name="_MCCTEMPBM_CRPT86942048___2"/>
      <w:bookmarkEnd w:id="8624"/>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626" w:name="_MCCTEMPBM_CRPT86942049___2"/>
      <w:bookmarkEnd w:id="8625"/>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627" w:name="_MCCTEMPBM_CRPT86942050___2"/>
      <w:bookmarkEnd w:id="8626"/>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628" w:name="_MCCTEMPBM_CRPT86942051___2"/>
      <w:bookmarkEnd w:id="8627"/>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629" w:name="_MCCTEMPBM_CRPT86942052___4"/>
      <w:bookmarkEnd w:id="8628"/>
      <w:r w:rsidRPr="00567618">
        <w:t>The ABNF syntax for this attribute is the following:</w:t>
      </w:r>
    </w:p>
    <w:p w14:paraId="48CEDA1E" w14:textId="77777777" w:rsidR="00B7264E" w:rsidRPr="00081051" w:rsidRDefault="00B7264E" w:rsidP="00B7264E">
      <w:pPr>
        <w:pStyle w:val="PL"/>
        <w:rPr>
          <w:rFonts w:eastAsia="Malgun Gothic"/>
        </w:rPr>
      </w:pPr>
      <w:bookmarkStart w:id="8630" w:name="_MCCTEMPBM_CRPT86942053___2"/>
      <w:bookmarkStart w:id="8631" w:name="_MCCTEMPBM_CRPT86942055___4"/>
      <w:bookmarkEnd w:id="8629"/>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630"/>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632" w:name="_MCCTEMPBM_CRPT86942056___2" w:colFirst="0" w:colLast="0"/>
            <w:bookmarkEnd w:id="8631"/>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633" w:name="_MCCTEMPBM_CRPT86942057___4"/>
      <w:bookmarkEnd w:id="8632"/>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634" w:name="_MCCTEMPBM_CRPT86942058___2"/>
      <w:bookmarkStart w:id="8635" w:name="_Toc170383247"/>
      <w:bookmarkEnd w:id="8633"/>
      <w:r w:rsidRPr="00567618">
        <w:rPr>
          <w:lang w:eastAsia="ko-KR"/>
        </w:rPr>
        <w:t>Y.6.5.3</w:t>
      </w:r>
      <w:r w:rsidRPr="00567618">
        <w:rPr>
          <w:lang w:eastAsia="ko-KR"/>
        </w:rPr>
        <w:tab/>
        <w:t>Viewport dependent delivery of fisheye video</w:t>
      </w:r>
      <w:bookmarkEnd w:id="8635"/>
    </w:p>
    <w:p w14:paraId="0168B638" w14:textId="77777777" w:rsidR="00FC7E52" w:rsidRPr="00567618" w:rsidRDefault="00FC7E52" w:rsidP="00FC7E52">
      <w:bookmarkStart w:id="8636" w:name="_MCCTEMPBM_CRPT86942059___4"/>
      <w:bookmarkEnd w:id="8634"/>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637" w:name="_MCCTEMPBM_CRPT86942060___2"/>
      <w:bookmarkStart w:id="8638" w:name="_Toc170383248"/>
      <w:bookmarkEnd w:id="8636"/>
      <w:r w:rsidRPr="00567618">
        <w:rPr>
          <w:lang w:eastAsia="ko-KR"/>
        </w:rPr>
        <w:t>Y.6.6</w:t>
      </w:r>
      <w:r w:rsidRPr="00567618">
        <w:rPr>
          <w:lang w:eastAsia="ko-KR"/>
        </w:rPr>
        <w:tab/>
        <w:t>Camera Calibration for Network-based Stitching</w:t>
      </w:r>
      <w:bookmarkEnd w:id="8638"/>
    </w:p>
    <w:p w14:paraId="33F999CB" w14:textId="77777777" w:rsidR="00FC7E52" w:rsidRPr="00567618" w:rsidRDefault="00FC7E52" w:rsidP="00FC7E52">
      <w:bookmarkStart w:id="8639" w:name="_MCCTEMPBM_CRPT86942061___7"/>
      <w:bookmarkEnd w:id="8637"/>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bookmarkStart w:id="8640" w:name="MCCQCTEMPBM_00000287"/>
      <w:r w:rsidRPr="00567618">
        <w:rPr>
          <w:rFonts w:ascii="Courier New" w:hAnsi="Courier New" w:cs="Courier New"/>
        </w:rPr>
        <w:t>a=3gpp-camera-calibration</w:t>
      </w:r>
      <w:bookmarkEnd w:id="8640"/>
      <w:r w:rsidRPr="00567618">
        <w:t xml:space="preserve"> attribute and SDP-based grouping of the corresponding 2D video captures using the </w:t>
      </w:r>
      <w:bookmarkStart w:id="8641" w:name="MCCQCTEMPBM_00000288"/>
      <w:r w:rsidRPr="00567618">
        <w:rPr>
          <w:rFonts w:ascii="Courier New" w:hAnsi="Courier New" w:cs="Courier New"/>
        </w:rPr>
        <w:t>a=stitch_group</w:t>
      </w:r>
      <w:bookmarkEnd w:id="8641"/>
      <w:r w:rsidRPr="00567618">
        <w:t xml:space="preserve"> attribute. </w:t>
      </w:r>
    </w:p>
    <w:p w14:paraId="098DC875" w14:textId="77777777" w:rsidR="00FC7E52" w:rsidRPr="00567618" w:rsidRDefault="00FC7E52" w:rsidP="00FC7E52">
      <w:r w:rsidRPr="00567618">
        <w:t>The SDP syntax for a=</w:t>
      </w:r>
      <w:bookmarkStart w:id="8642" w:name="MCCQCTEMPBM_00000289"/>
      <w:r w:rsidRPr="00567618">
        <w:rPr>
          <w:rFonts w:ascii="Courier New" w:hAnsi="Courier New" w:cs="Courier New"/>
        </w:rPr>
        <w:t>3gpp-camera-calibration</w:t>
      </w:r>
      <w:bookmarkEnd w:id="8642"/>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643" w:name="_MCCTEMPBM_CRPT86942062___2"/>
      <w:bookmarkEnd w:id="8639"/>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644" w:name="_MCCTEMPBM_CRPT86942063___2"/>
      <w:bookmarkEnd w:id="8643"/>
    </w:p>
    <w:bookmarkEnd w:id="8644"/>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645"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bookmarkStart w:id="8646" w:name="MCCQCTEMPBM_00000290"/>
      <w:r w:rsidRPr="00567618">
        <w:rPr>
          <w:rFonts w:ascii="Courier New" w:hAnsi="Courier New" w:cs="Courier New"/>
        </w:rPr>
        <w:t>a=stitch_group</w:t>
      </w:r>
      <w:bookmarkEnd w:id="8646"/>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bookmarkStart w:id="8647" w:name="MCCQCTEMPBM_00000291"/>
      <w:r w:rsidRPr="00567618">
        <w:rPr>
          <w:rFonts w:ascii="Courier New" w:hAnsi="Courier New" w:cs="Courier New"/>
        </w:rPr>
        <w:t>a=stitch_group</w:t>
      </w:r>
      <w:bookmarkEnd w:id="8647"/>
      <w:r w:rsidRPr="00567618">
        <w:t xml:space="preserve"> attribute in the SDP before any media lines that correspond to the particular 2D video captures. The </w:t>
      </w:r>
      <w:bookmarkStart w:id="8648" w:name="MCCQCTEMPBM_00000292"/>
      <w:r w:rsidRPr="00567618">
        <w:rPr>
          <w:rFonts w:ascii="Courier New" w:hAnsi="Courier New" w:cs="Courier New"/>
        </w:rPr>
        <w:t>a=stitch_group</w:t>
      </w:r>
      <w:bookmarkEnd w:id="8648"/>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8649" w:name="_MCCTEMPBM_CRPT86942066___2"/>
      <w:bookmarkEnd w:id="8645"/>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650" w:name="_MCCTEMPBM_CRPT86942067___7"/>
      <w:bookmarkEnd w:id="8649"/>
      <w:r w:rsidRPr="00567618">
        <w:t xml:space="preserve">The mid attribute with the appropriate value as defined in the other parts of the SDP shall be included in the media description for the relevant 2D video captures when the </w:t>
      </w:r>
      <w:bookmarkStart w:id="8651" w:name="MCCQCTEMPBM_00000293"/>
      <w:r w:rsidRPr="00567618">
        <w:rPr>
          <w:rFonts w:ascii="Courier New" w:hAnsi="Courier New" w:cs="Courier New"/>
        </w:rPr>
        <w:t>a=stitch_group</w:t>
      </w:r>
      <w:bookmarkEnd w:id="8651"/>
      <w:r w:rsidRPr="00567618">
        <w:t xml:space="preserve"> attribute is used. Furthermore, for each of these 2D video captures, the MTSI sender shall also include the SDP attribute </w:t>
      </w:r>
      <w:bookmarkStart w:id="8652" w:name="MCCQCTEMPBM_00000294"/>
      <w:r w:rsidRPr="00567618">
        <w:rPr>
          <w:rFonts w:ascii="Courier New" w:hAnsi="Courier New" w:cs="Courier New"/>
        </w:rPr>
        <w:t>3gpp-camera-calibration</w:t>
      </w:r>
      <w:bookmarkEnd w:id="8652"/>
      <w:r w:rsidRPr="00567618">
        <w:t xml:space="preserve"> in the SDP under the relevant m= line for that particular video to signal the relevant camera calibration information. The order of the media included in the </w:t>
      </w:r>
      <w:bookmarkStart w:id="8653" w:name="MCCQCTEMPBM_00000295"/>
      <w:r w:rsidRPr="00567618">
        <w:rPr>
          <w:rFonts w:ascii="Courier New" w:hAnsi="Courier New" w:cs="Courier New"/>
        </w:rPr>
        <w:t>a=stitch_group</w:t>
      </w:r>
      <w:bookmarkEnd w:id="8653"/>
      <w:r w:rsidRPr="00567618">
        <w:t xml:space="preserve"> indicates the synchronization source with the first media always being the synchronization anchor when synchronization is required.</w:t>
      </w:r>
    </w:p>
    <w:bookmarkEnd w:id="8650"/>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654"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654"/>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655"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bookmarkStart w:id="8656" w:name="MCCQCTEMPBM_00000296"/>
      <w:r w:rsidRPr="00567618">
        <w:rPr>
          <w:rFonts w:ascii="Courier New" w:hAnsi="Courier New" w:cs="Courier New"/>
        </w:rPr>
        <w:t>3gpp-camera-calibration</w:t>
      </w:r>
      <w:bookmarkEnd w:id="8656"/>
      <w:r w:rsidRPr="00567618">
        <w:t xml:space="preserve"> attribute:</w:t>
      </w:r>
    </w:p>
    <w:bookmarkEnd w:id="8655"/>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9" type="#_x0000_t75" style="width:201.5pt;height:47pt" o:ole="">
            <v:imagedata r:id="rId264" o:title=""/>
          </v:shape>
          <o:OLEObject Type="Embed" ProgID="Word.Picture.8" ShapeID="_x0000_i1149" DrawAspect="Content" ObjectID="_1780997295" r:id="rId265"/>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657" w:name="_MON_1716911078"/>
      <w:bookmarkEnd w:id="8657"/>
      <w:r>
        <w:object w:dxaOrig="1091" w:dyaOrig="950" w14:anchorId="65231E6D">
          <v:shape id="_x0000_i1150" type="#_x0000_t75" style="width:54pt;height:47pt" o:ole="">
            <v:imagedata r:id="rId266" o:title=""/>
          </v:shape>
          <o:OLEObject Type="Embed" ProgID="Word.Picture.8" ShapeID="_x0000_i1150" DrawAspect="Content" ObjectID="_1780997296" r:id="rId267"/>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658" w:name="_MCCTEMPBM_CRPT86942072___7"/>
      <w:r w:rsidRPr="00567618">
        <w:rPr>
          <w:szCs w:val="24"/>
        </w:rPr>
        <w:t>The syntax for the "</w:t>
      </w:r>
      <w:r w:rsidRPr="00567618">
        <w:t>a=</w:t>
      </w:r>
      <w:bookmarkStart w:id="8659" w:name="MCCQCTEMPBM_00000297"/>
      <w:r w:rsidRPr="00567618">
        <w:rPr>
          <w:rFonts w:ascii="Courier New" w:hAnsi="Courier New" w:cs="Courier New"/>
        </w:rPr>
        <w:t>3gpp-camera-calibration</w:t>
      </w:r>
      <w:bookmarkEnd w:id="8659"/>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8660" w:name="_MCCTEMPBM_CRPT86942073___2"/>
      <w:bookmarkEnd w:id="8658"/>
      <w:r>
        <w:rPr>
          <w:rFonts w:eastAsia="Malgun Gothic"/>
        </w:rPr>
        <w:t>att-field =</w:t>
      </w:r>
      <w:r>
        <w:rPr>
          <w:rFonts w:eastAsia="Malgun Gothic"/>
        </w:rPr>
        <w:tab/>
      </w:r>
      <w:r>
        <w:rPr>
          <w:rFonts w:eastAsia="Malgun Gothic"/>
        </w:rPr>
        <w:tab/>
        <w:t>"</w:t>
      </w:r>
      <w:bookmarkStart w:id="8661" w:name="MCCQCTEMPBM_00000298"/>
      <w:r w:rsidRPr="00ED3BCB">
        <w:rPr>
          <w:rFonts w:ascii="Courier New" w:eastAsia="Malgun Gothic" w:hAnsi="Courier New" w:cs="Courier New"/>
        </w:rPr>
        <w:t>3gpp-camera-calibration</w:t>
      </w:r>
      <w:r>
        <w:rPr>
          <w:rFonts w:ascii="Courier New" w:eastAsia="Malgun Gothic" w:hAnsi="Courier New" w:cs="Courier New"/>
        </w:rPr>
        <w:t>"</w:t>
      </w:r>
    </w:p>
    <w:bookmarkEnd w:id="8661"/>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bookmarkStart w:id="8662" w:name="MCCQCTEMPBM_00000299"/>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8663" w:name="_Toc170383249"/>
      <w:bookmarkEnd w:id="8662"/>
      <w:r w:rsidRPr="00567618">
        <w:rPr>
          <w:lang w:eastAsia="ko-KR"/>
        </w:rPr>
        <w:t>Y.6.7</w:t>
      </w:r>
      <w:r>
        <w:rPr>
          <w:lang w:eastAsia="ko-KR"/>
        </w:rPr>
        <w:tab/>
      </w:r>
      <w:r w:rsidRPr="00567618">
        <w:rPr>
          <w:lang w:eastAsia="ko-KR"/>
        </w:rPr>
        <w:t>Support for Stream Pausing/Resuming</w:t>
      </w:r>
      <w:bookmarkEnd w:id="8663"/>
    </w:p>
    <w:bookmarkEnd w:id="8660"/>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664" w:name="_Toc74611599"/>
      <w:bookmarkStart w:id="8665" w:name="_Toc75566878"/>
      <w:bookmarkStart w:id="8666" w:name="_Toc89790430"/>
      <w:bookmarkStart w:id="8667" w:name="_Toc99467070"/>
      <w:bookmarkStart w:id="8668" w:name="_Toc170383250"/>
      <w:r w:rsidRPr="00567618">
        <w:rPr>
          <w:sz w:val="28"/>
          <w:szCs w:val="18"/>
          <w:lang w:eastAsia="ko-KR"/>
        </w:rPr>
        <w:t>Y.6.8</w:t>
      </w:r>
      <w:r>
        <w:rPr>
          <w:sz w:val="28"/>
          <w:szCs w:val="18"/>
          <w:lang w:eastAsia="ko-KR"/>
        </w:rPr>
        <w:tab/>
      </w:r>
      <w:r w:rsidRPr="00567618">
        <w:rPr>
          <w:sz w:val="28"/>
          <w:szCs w:val="18"/>
          <w:lang w:eastAsia="ko-KR"/>
        </w:rPr>
        <w:t>Multiple 360-degree videos</w:t>
      </w:r>
      <w:bookmarkEnd w:id="8664"/>
      <w:bookmarkEnd w:id="8665"/>
      <w:bookmarkEnd w:id="8666"/>
      <w:bookmarkEnd w:id="8667"/>
      <w:bookmarkEnd w:id="8668"/>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669"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bookmarkStart w:id="8670" w:name="MCCQCTEMPBM_00000300"/>
      <w:r w:rsidRPr="00567618">
        <w:rPr>
          <w:rFonts w:ascii="Courier New" w:hAnsi="Courier New" w:cs="Courier New"/>
        </w:rPr>
        <w:t>a=content</w:t>
      </w:r>
      <w:bookmarkEnd w:id="8670"/>
      <w:r w:rsidRPr="00567618">
        <w:t xml:space="preserve"> attribute under the media lines for 2D or 360-degree video originating from the conference location.  For media streams originating from the main default conference room, the content attribute is set to </w:t>
      </w:r>
      <w:bookmarkStart w:id="8671" w:name="MCCQCTEMPBM_00000301"/>
      <w:r w:rsidRPr="00567618">
        <w:rPr>
          <w:rFonts w:ascii="Courier New" w:hAnsi="Courier New" w:cs="Courier New"/>
        </w:rPr>
        <w:t>a=content:main</w:t>
      </w:r>
      <w:bookmarkEnd w:id="8671"/>
      <w:r w:rsidRPr="00567618">
        <w:t xml:space="preserve">.  For media streams originating from other conference rooms, the content attribute is set to </w:t>
      </w:r>
      <w:bookmarkStart w:id="8672" w:name="MCCQCTEMPBM_00000302"/>
      <w:r w:rsidRPr="00567618">
        <w:rPr>
          <w:rFonts w:ascii="Courier New" w:hAnsi="Courier New" w:cs="Courier New"/>
        </w:rPr>
        <w:t>a=content:alt</w:t>
      </w:r>
      <w:bookmarkEnd w:id="8672"/>
      <w:r w:rsidRPr="00567618">
        <w:t xml:space="preserve">.  2D and 360-degree video from remote participants shall not include the </w:t>
      </w:r>
      <w:bookmarkStart w:id="8673" w:name="MCCQCTEMPBM_00000303"/>
      <w:r w:rsidRPr="00567618">
        <w:rPr>
          <w:rFonts w:ascii="Courier New" w:hAnsi="Courier New" w:cs="Courier New"/>
        </w:rPr>
        <w:t>a=content</w:t>
      </w:r>
      <w:bookmarkEnd w:id="8673"/>
      <w:r w:rsidRPr="00567618">
        <w:t xml:space="preserve"> attribute under their corresponding media lines.</w:t>
      </w:r>
    </w:p>
    <w:bookmarkEnd w:id="8669"/>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674" w:name="_Toc170383251"/>
      <w:r w:rsidRPr="00567618">
        <w:rPr>
          <w:lang w:eastAsia="ko-KR"/>
        </w:rPr>
        <w:t>Y.6.8.2</w:t>
      </w:r>
      <w:r>
        <w:rPr>
          <w:lang w:eastAsia="ko-KR"/>
        </w:rPr>
        <w:tab/>
      </w:r>
      <w:r w:rsidRPr="00567618">
        <w:rPr>
          <w:lang w:eastAsia="ko-KR"/>
        </w:rPr>
        <w:t>Excluding other participants’ overlays</w:t>
      </w:r>
      <w:bookmarkEnd w:id="8674"/>
    </w:p>
    <w:p w14:paraId="348EE9A4" w14:textId="77777777" w:rsidR="00FC7E52" w:rsidRPr="00567618" w:rsidRDefault="00FC7E52" w:rsidP="00FC7E52">
      <w:pPr>
        <w:spacing w:after="160"/>
        <w:jc w:val="both"/>
        <w:rPr>
          <w:noProof/>
          <w:lang w:eastAsia="ko-KR"/>
        </w:rPr>
      </w:pPr>
      <w:bookmarkStart w:id="8675"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675"/>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676" w:name="_MCCTEMPBM_CRPT86942077___2"/>
      <w:bookmarkStart w:id="8677" w:name="MCCQCTEMPBM_00000304"/>
      <w:r w:rsidRPr="00567618">
        <w:rPr>
          <w:rFonts w:ascii="Courier New" w:hAnsi="Courier New" w:cs="Courier New"/>
        </w:rPr>
        <w:t>att-field</w:t>
      </w:r>
      <w:r w:rsidRPr="00567618">
        <w:rPr>
          <w:rFonts w:ascii="Courier New" w:hAnsi="Courier New" w:cs="Courier New"/>
        </w:rPr>
        <w:tab/>
        <w:t xml:space="preserve">= "no_other_overlays" </w:t>
      </w:r>
    </w:p>
    <w:bookmarkEnd w:id="8676"/>
    <w:bookmarkEnd w:id="8677"/>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678" w:name="_Toc99467071"/>
      <w:bookmarkStart w:id="8679" w:name="_Toc170383252"/>
      <w:r w:rsidRPr="00615EAF">
        <w:t>Y.6.9</w:t>
      </w:r>
      <w:r w:rsidRPr="00615EAF">
        <w:tab/>
        <w:t>Scene Description-Based Overlays</w:t>
      </w:r>
      <w:bookmarkEnd w:id="8678"/>
      <w:bookmarkEnd w:id="8679"/>
    </w:p>
    <w:p w14:paraId="3881A944" w14:textId="77777777" w:rsidR="00FC0847" w:rsidRPr="00615EAF" w:rsidRDefault="00FC0847" w:rsidP="00FC0847">
      <w:pPr>
        <w:pStyle w:val="Heading3"/>
      </w:pPr>
      <w:bookmarkStart w:id="8680" w:name="_Toc99467072"/>
      <w:bookmarkStart w:id="8681" w:name="_MCCTEMPBM_CRPT86942080___2"/>
      <w:bookmarkStart w:id="8682" w:name="_Toc170383253"/>
      <w:r w:rsidRPr="00615EAF">
        <w:t>Y.6.9.1</w:t>
      </w:r>
      <w:r w:rsidRPr="00615EAF">
        <w:tab/>
        <w:t>General</w:t>
      </w:r>
      <w:bookmarkEnd w:id="8680"/>
      <w:bookmarkEnd w:id="8682"/>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t>-</w:t>
      </w:r>
      <w:r>
        <w:tab/>
        <w:t>The MPEG_media extension: used to reference the media streams.</w:t>
      </w:r>
    </w:p>
    <w:p w14:paraId="5F438885" w14:textId="77777777" w:rsidR="00FC0847" w:rsidRDefault="00FC0847" w:rsidP="00FC0847">
      <w:pPr>
        <w:pStyle w:val="B1"/>
      </w:pPr>
      <w:r>
        <w:t>-</w:t>
      </w:r>
      <w:r>
        <w:tab/>
        <w:t>The MPEG_accessor_timed and the MPEG_buffer_circular: used to bind timed media.</w:t>
      </w:r>
    </w:p>
    <w:p w14:paraId="3CD946B6" w14:textId="77777777" w:rsidR="00FC0847" w:rsidRDefault="00FC0847" w:rsidP="00FC0847">
      <w:pPr>
        <w:pStyle w:val="B1"/>
      </w:pPr>
      <w:r>
        <w:t>-</w:t>
      </w:r>
      <w:r>
        <w:tab/>
        <w:t>The MPEG_texture_video: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11C468A9" w14:textId="77777777" w:rsidR="00FC0847" w:rsidRDefault="00FC0847" w:rsidP="00FC0847">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8683" w:name="_Toc99467073"/>
      <w:bookmarkStart w:id="8684" w:name="_Toc170383254"/>
      <w:r w:rsidRPr="00567618">
        <w:t>Y.6.9.2</w:t>
      </w:r>
      <w:r w:rsidRPr="00567618">
        <w:tab/>
        <w:t>Offer/Answer Negotiation</w:t>
      </w:r>
      <w:bookmarkEnd w:id="8683"/>
      <w:bookmarkEnd w:id="8684"/>
    </w:p>
    <w:p w14:paraId="0A0C2426" w14:textId="7015C763" w:rsidR="00FC0847" w:rsidRPr="00567618" w:rsidRDefault="00FC0847" w:rsidP="00FC0847">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If the offer is accepted, the ITT4RT MRF shall generate and send the scene description to the offerer upon establishment of the data channel.</w:t>
      </w:r>
    </w:p>
    <w:p w14:paraId="636D3EFB" w14:textId="77777777" w:rsidR="00FC0847" w:rsidRPr="00567618" w:rsidRDefault="00FC0847" w:rsidP="00FC0847">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8685" w:name="_Toc99467074"/>
      <w:bookmarkStart w:id="8686" w:name="_Toc170383255"/>
      <w:r w:rsidRPr="00567618">
        <w:t>Y.6.9.3</w:t>
      </w:r>
      <w:r w:rsidRPr="00567618">
        <w:tab/>
        <w:t>SDP Signaling</w:t>
      </w:r>
      <w:bookmarkEnd w:id="8685"/>
      <w:bookmarkEnd w:id="8686"/>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2249ED91" w14:textId="4506554B" w:rsidR="00FC0847" w:rsidRPr="003D23B4" w:rsidRDefault="00FC0847" w:rsidP="00FC0847">
      <w:pPr>
        <w:rPr>
          <w:b/>
          <w:bCs/>
          <w:noProof/>
          <w:color w:val="800080"/>
        </w:rPr>
      </w:pPr>
      <w:r>
        <w:t>S</w:t>
      </w:r>
      <w:r w:rsidRPr="00567618">
        <w:t>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8687" w:name="_Toc170383256"/>
      <w:r w:rsidRPr="00615EAF">
        <w:t>Y.7</w:t>
      </w:r>
      <w:r w:rsidRPr="00615EAF">
        <w:tab/>
        <w:t>Media transport</w:t>
      </w:r>
      <w:bookmarkEnd w:id="8687"/>
    </w:p>
    <w:p w14:paraId="159ECCB6" w14:textId="77777777" w:rsidR="00FC7E52" w:rsidRPr="00567618" w:rsidRDefault="00FC7E52" w:rsidP="00FC7E52">
      <w:pPr>
        <w:pStyle w:val="Heading2"/>
        <w:rPr>
          <w:lang w:eastAsia="ko-KR"/>
        </w:rPr>
      </w:pPr>
      <w:bookmarkStart w:id="8688" w:name="_Toc170383257"/>
      <w:r w:rsidRPr="00567618">
        <w:rPr>
          <w:lang w:eastAsia="ko-KR"/>
        </w:rPr>
        <w:t>Y.7.1</w:t>
      </w:r>
      <w:r w:rsidRPr="00567618">
        <w:rPr>
          <w:lang w:eastAsia="ko-KR"/>
        </w:rPr>
        <w:tab/>
        <w:t>RTP</w:t>
      </w:r>
      <w:bookmarkEnd w:id="8688"/>
    </w:p>
    <w:bookmarkEnd w:id="8681"/>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689" w:name="_MCCTEMPBM_CRPT86942081___2"/>
      <w:bookmarkStart w:id="8690" w:name="_Toc170383258"/>
      <w:r w:rsidRPr="00567618">
        <w:rPr>
          <w:lang w:eastAsia="ko-KR"/>
        </w:rPr>
        <w:t>Y.7.2</w:t>
      </w:r>
      <w:r w:rsidRPr="00567618">
        <w:rPr>
          <w:lang w:eastAsia="ko-KR"/>
        </w:rPr>
        <w:tab/>
        <w:t>RTCP</w:t>
      </w:r>
      <w:bookmarkEnd w:id="8690"/>
    </w:p>
    <w:bookmarkEnd w:id="8689"/>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691"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691"/>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692"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693" w:name="_MCCTEMPBM_CRPT86942084___2"/>
      <w:bookmarkEnd w:id="8692"/>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694" w:name="_Toc170383259"/>
      <w:r w:rsidRPr="00615EAF">
        <w:t>Y.8</w:t>
      </w:r>
      <w:r w:rsidRPr="00615EAF">
        <w:tab/>
        <w:t>SDP Examples (</w:t>
      </w:r>
      <w:r>
        <w:t>i</w:t>
      </w:r>
      <w:r w:rsidRPr="00615EAF">
        <w:t>nformative)</w:t>
      </w:r>
      <w:bookmarkEnd w:id="8694"/>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695" w:name="_MCCTEMPBM_CRPT86942085___4"/>
            <w:bookmarkEnd w:id="8693"/>
            <w:r w:rsidRPr="00615EAF">
              <w:t>SDP offer</w:t>
            </w:r>
            <w:bookmarkEnd w:id="8695"/>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696"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696"/>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697"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698" w:name="_MCCTEMPBM_CRPT86942088___7" w:colFirst="0" w:colLast="0"/>
            <w:bookmarkEnd w:id="8697"/>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699" w:name="_MCCTEMPBM_CRPT86942089___2"/>
      <w:bookmarkEnd w:id="8698"/>
    </w:p>
    <w:p w14:paraId="47119131" w14:textId="77777777" w:rsidR="00FC7E52" w:rsidRPr="00567618" w:rsidRDefault="00FC7E52" w:rsidP="00FC7E52">
      <w:pPr>
        <w:pStyle w:val="Heading1"/>
        <w:rPr>
          <w:lang w:eastAsia="ko-KR"/>
        </w:rPr>
      </w:pPr>
      <w:bookmarkStart w:id="8700" w:name="_Toc170383260"/>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700"/>
    </w:p>
    <w:bookmarkEnd w:id="8699"/>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701" w:name="_Toc99467075"/>
      <w:bookmarkStart w:id="8702" w:name="_MCCTEMPBM_CRPT86942090___2"/>
      <w:bookmarkStart w:id="8703" w:name="_Toc170383261"/>
      <w:r w:rsidRPr="00567618">
        <w:t>Y.9.1</w:t>
      </w:r>
      <w:r>
        <w:tab/>
      </w:r>
      <w:r w:rsidRPr="00567618">
        <w:t>RTP header extension for audio mixing gain</w:t>
      </w:r>
      <w:bookmarkEnd w:id="8701"/>
      <w:bookmarkEnd w:id="8703"/>
    </w:p>
    <w:bookmarkEnd w:id="8702"/>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704"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705" w:name="_MCCTEMPBM_CRPT86942092___4"/>
      <w:bookmarkEnd w:id="8704"/>
      <w:r w:rsidRPr="00567618">
        <w:t>Audio mixing gain using One-Byte Header Format</w:t>
      </w:r>
    </w:p>
    <w:bookmarkEnd w:id="8705"/>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706"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706"/>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0B14801F" w14:textId="77777777" w:rsidR="003B0BD9" w:rsidRPr="00567618" w:rsidRDefault="003B0BD9" w:rsidP="003B0BD9">
      <w:pPr>
        <w:pStyle w:val="Heading8"/>
      </w:pPr>
      <w:bookmarkStart w:id="8707" w:name="_Toc153464733"/>
      <w:bookmarkStart w:id="8708" w:name="_Toc170383262"/>
      <w:r w:rsidRPr="00567618">
        <w:t xml:space="preserve">Annex </w:t>
      </w:r>
      <w:r>
        <w:rPr>
          <w:lang w:eastAsia="ko-KR"/>
        </w:rPr>
        <w:t>YY</w:t>
      </w:r>
      <w:r w:rsidRPr="00567618">
        <w:t xml:space="preserve"> (informative):</w:t>
      </w:r>
      <w:r w:rsidRPr="00567618">
        <w:br/>
      </w:r>
      <w:r w:rsidRPr="00567618">
        <w:rPr>
          <w:lang w:eastAsia="ko-KR"/>
        </w:rPr>
        <w:t xml:space="preserve">Computation of b=AS for </w:t>
      </w:r>
      <w:r>
        <w:rPr>
          <w:lang w:eastAsia="ko-KR"/>
        </w:rPr>
        <w:t>I</w:t>
      </w:r>
      <w:r w:rsidRPr="00567618">
        <w:rPr>
          <w:lang w:eastAsia="ko-KR"/>
        </w:rPr>
        <w:t>V</w:t>
      </w:r>
      <w:r>
        <w:rPr>
          <w:lang w:eastAsia="ko-KR"/>
        </w:rPr>
        <w:t>A</w:t>
      </w:r>
      <w:r w:rsidRPr="00567618">
        <w:rPr>
          <w:lang w:eastAsia="ko-KR"/>
        </w:rPr>
        <w:t>S</w:t>
      </w:r>
      <w:bookmarkEnd w:id="8707"/>
      <w:bookmarkEnd w:id="8708"/>
    </w:p>
    <w:p w14:paraId="2C83D0CC" w14:textId="77777777" w:rsidR="003B0BD9" w:rsidRPr="00567618" w:rsidRDefault="003B0BD9" w:rsidP="003B0BD9">
      <w:pPr>
        <w:pStyle w:val="Heading1"/>
        <w:rPr>
          <w:lang w:eastAsia="ko-KR"/>
        </w:rPr>
      </w:pPr>
      <w:bookmarkStart w:id="8709" w:name="_Toc153464734"/>
      <w:bookmarkStart w:id="8710" w:name="_Toc170383263"/>
      <w:r>
        <w:rPr>
          <w:lang w:eastAsia="ko-KR"/>
        </w:rPr>
        <w:t>YY</w:t>
      </w:r>
      <w:r w:rsidRPr="00567618">
        <w:rPr>
          <w:lang w:eastAsia="ko-KR"/>
        </w:rPr>
        <w:t>.1</w:t>
      </w:r>
      <w:r w:rsidRPr="00567618">
        <w:rPr>
          <w:lang w:eastAsia="ko-KR"/>
        </w:rPr>
        <w:tab/>
        <w:t>General</w:t>
      </w:r>
      <w:bookmarkEnd w:id="8709"/>
      <w:bookmarkEnd w:id="8710"/>
    </w:p>
    <w:p w14:paraId="57EDEA0A" w14:textId="77777777" w:rsidR="003B0BD9" w:rsidRPr="00567618" w:rsidRDefault="003B0BD9" w:rsidP="003B0BD9">
      <w:pPr>
        <w:rPr>
          <w:lang w:eastAsia="ko-KR"/>
        </w:rPr>
      </w:pPr>
      <w:r w:rsidRPr="00567618">
        <w:rPr>
          <w:lang w:eastAsia="ko-KR"/>
        </w:rPr>
        <w:t xml:space="preserve">This annex contains examples of computing b=AS for </w:t>
      </w:r>
      <w:r>
        <w:rPr>
          <w:lang w:eastAsia="ko-KR"/>
        </w:rPr>
        <w:t>the IVAS codec</w:t>
      </w:r>
      <w:r w:rsidRPr="00567618">
        <w:rPr>
          <w:lang w:eastAsia="ko-KR"/>
        </w:rPr>
        <w:t xml:space="preserve"> when ptime=20. In these examples, it is assumed that no extra bandwidth is allocated for redundancy.</w:t>
      </w:r>
    </w:p>
    <w:p w14:paraId="5D3869DB" w14:textId="77777777" w:rsidR="003B0BD9" w:rsidRPr="00567618" w:rsidRDefault="003B0BD9" w:rsidP="003B0BD9">
      <w:pPr>
        <w:pStyle w:val="Heading1"/>
        <w:rPr>
          <w:lang w:eastAsia="ko-KR"/>
        </w:rPr>
      </w:pPr>
      <w:bookmarkStart w:id="8711" w:name="_Toc153464735"/>
      <w:bookmarkStart w:id="8712" w:name="_Toc170383264"/>
      <w:r>
        <w:rPr>
          <w:lang w:eastAsia="ko-KR"/>
        </w:rPr>
        <w:t>YY</w:t>
      </w:r>
      <w:r w:rsidRPr="00567618">
        <w:rPr>
          <w:lang w:eastAsia="ko-KR"/>
        </w:rPr>
        <w:t>.2</w:t>
      </w:r>
      <w:r w:rsidRPr="00567618">
        <w:rPr>
          <w:lang w:eastAsia="ko-KR"/>
        </w:rPr>
        <w:tab/>
        <w:t>Procedure for computing the bandwidth</w:t>
      </w:r>
      <w:bookmarkEnd w:id="8711"/>
      <w:bookmarkEnd w:id="8712"/>
    </w:p>
    <w:p w14:paraId="5841E9CC" w14:textId="77777777" w:rsidR="003B0BD9" w:rsidRPr="00567618" w:rsidRDefault="003B0BD9" w:rsidP="003B0BD9">
      <w:pPr>
        <w:rPr>
          <w:lang w:eastAsia="ko-KR"/>
        </w:rPr>
      </w:pPr>
      <w:r w:rsidRPr="00567618">
        <w:rPr>
          <w:lang w:eastAsia="ko-KR"/>
        </w:rPr>
        <w:t>The bandwidth is calculated using the following procedure when no extra bandwidth is allocated for redundancy:</w:t>
      </w:r>
    </w:p>
    <w:p w14:paraId="73B31EE2" w14:textId="77777777" w:rsidR="003B0BD9" w:rsidRDefault="003B0BD9" w:rsidP="003B0BD9">
      <w:pPr>
        <w:pStyle w:val="B1"/>
        <w:rPr>
          <w:lang w:eastAsia="ko-KR"/>
        </w:rPr>
      </w:pPr>
      <w:r w:rsidRPr="00567618">
        <w:rPr>
          <w:lang w:eastAsia="ko-KR"/>
        </w:rPr>
        <w:t>1)</w:t>
      </w:r>
      <w:r w:rsidRPr="00567618">
        <w:rPr>
          <w:lang w:eastAsia="ko-KR"/>
        </w:rPr>
        <w:tab/>
      </w:r>
      <w:r>
        <w:rPr>
          <w:lang w:eastAsia="ko-KR"/>
        </w:rPr>
        <w:t>Use the highest negotiated bitrate for the IVAS codec included in the SDP</w:t>
      </w:r>
      <w:r w:rsidRPr="00567618">
        <w:rPr>
          <w:lang w:eastAsia="ko-KR"/>
        </w:rPr>
        <w:t>.</w:t>
      </w:r>
      <w:r>
        <w:rPr>
          <w:lang w:eastAsia="ko-KR"/>
        </w:rPr>
        <w:t xml:space="preserve"> Use ibr or ibr-recv parameters, if specified.</w:t>
      </w:r>
    </w:p>
    <w:p w14:paraId="39B4B3E5" w14:textId="77777777" w:rsidR="003B0BD9" w:rsidRPr="00567618" w:rsidRDefault="003B0BD9" w:rsidP="003B0BD9">
      <w:pPr>
        <w:pStyle w:val="B1"/>
        <w:rPr>
          <w:lang w:eastAsia="ko-KR"/>
        </w:rPr>
      </w:pPr>
      <w:r>
        <w:rPr>
          <w:lang w:eastAsia="ko-KR"/>
        </w:rPr>
        <w:t>2)</w:t>
      </w:r>
      <w:r>
        <w:rPr>
          <w:lang w:eastAsia="ko-KR"/>
        </w:rPr>
        <w:tab/>
        <w:t>Add bandwidth needed for PI data. Use pi-br or pi-br-recv parameters, if specified.</w:t>
      </w:r>
    </w:p>
    <w:p w14:paraId="64663254" w14:textId="77777777" w:rsidR="003B0BD9" w:rsidRDefault="003B0BD9" w:rsidP="003B0BD9">
      <w:pPr>
        <w:pStyle w:val="B1"/>
        <w:rPr>
          <w:lang w:eastAsia="ko-KR"/>
        </w:rPr>
      </w:pPr>
      <w:r>
        <w:rPr>
          <w:lang w:eastAsia="ko-KR"/>
        </w:rPr>
        <w:t>3</w:t>
      </w:r>
      <w:r w:rsidRPr="00567618">
        <w:rPr>
          <w:lang w:eastAsia="ko-KR"/>
        </w:rPr>
        <w:t>)</w:t>
      </w:r>
      <w:r w:rsidRPr="00567618">
        <w:rPr>
          <w:lang w:eastAsia="ko-KR"/>
        </w:rPr>
        <w:tab/>
      </w:r>
      <w:r>
        <w:rPr>
          <w:lang w:eastAsia="ko-KR"/>
        </w:rPr>
        <w:t>Add bandwidth needed for IP, UDP and RTP headers assuming 50 frames per second: 16 kbps for IPv4 and 24 kbps for IPv6</w:t>
      </w:r>
      <w:r w:rsidRPr="00567618">
        <w:rPr>
          <w:lang w:eastAsia="ko-KR"/>
        </w:rPr>
        <w:t>.</w:t>
      </w:r>
    </w:p>
    <w:p w14:paraId="3FA5AE10" w14:textId="77777777" w:rsidR="003B0BD9" w:rsidRPr="00567618" w:rsidRDefault="003B0BD9" w:rsidP="003B0BD9">
      <w:pPr>
        <w:pStyle w:val="B1"/>
        <w:rPr>
          <w:lang w:eastAsia="ko-KR"/>
        </w:rPr>
      </w:pPr>
      <w:r>
        <w:rPr>
          <w:lang w:eastAsia="ko-KR"/>
        </w:rPr>
        <w:t>4)</w:t>
      </w:r>
      <w:r>
        <w:rPr>
          <w:lang w:eastAsia="ko-KR"/>
        </w:rPr>
        <w:tab/>
        <w:t>Add bandwidth needed for RTCP.</w:t>
      </w:r>
    </w:p>
    <w:p w14:paraId="521364B8" w14:textId="77777777" w:rsidR="003B0BD9" w:rsidRPr="00567618" w:rsidRDefault="003B0BD9" w:rsidP="003B0BD9">
      <w:pPr>
        <w:pStyle w:val="B1"/>
        <w:rPr>
          <w:lang w:eastAsia="ko-KR"/>
        </w:rPr>
      </w:pPr>
      <w:r>
        <w:rPr>
          <w:lang w:eastAsia="ko-KR"/>
        </w:rPr>
        <w:t>5</w:t>
      </w:r>
      <w:r w:rsidRPr="00567618">
        <w:rPr>
          <w:lang w:eastAsia="ko-KR"/>
        </w:rPr>
        <w:t>)</w:t>
      </w:r>
      <w:r w:rsidRPr="00567618">
        <w:rPr>
          <w:lang w:eastAsia="ko-KR"/>
        </w:rPr>
        <w:tab/>
        <w:t>The b=AS bandwidth is the</w:t>
      </w:r>
      <w:r>
        <w:rPr>
          <w:lang w:eastAsia="ko-KR"/>
        </w:rPr>
        <w:t xml:space="preserve"> sum of the above listed bitrates after rounding up to nearest integer kbps</w:t>
      </w:r>
      <w:r w:rsidRPr="00567618">
        <w:rPr>
          <w:lang w:eastAsia="ko-KR"/>
        </w:rPr>
        <w:t>.</w:t>
      </w:r>
    </w:p>
    <w:p w14:paraId="0B598629" w14:textId="64FB131D" w:rsidR="003B0BD9" w:rsidRPr="00567618" w:rsidRDefault="003B0BD9"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7238DC69" w14:textId="77777777" w:rsidR="00FC7E52" w:rsidRPr="004503E1" w:rsidRDefault="00FC7E52" w:rsidP="00FC7E52">
      <w:pPr>
        <w:spacing w:after="0"/>
      </w:pPr>
      <w:r w:rsidRPr="004503E1">
        <w:br w:type="page"/>
      </w:r>
    </w:p>
    <w:p w14:paraId="0A6C8D00" w14:textId="77777777" w:rsidR="00FC7E52" w:rsidRPr="00567618" w:rsidRDefault="00FC7E52" w:rsidP="00FC7E52">
      <w:pPr>
        <w:pStyle w:val="Heading8"/>
        <w:rPr>
          <w:lang w:eastAsia="ko-KR"/>
        </w:rPr>
      </w:pPr>
      <w:bookmarkStart w:id="8713" w:name="_Toc170383265"/>
      <w:r w:rsidRPr="00567618">
        <w:rPr>
          <w:lang w:eastAsia="ko-KR"/>
        </w:rPr>
        <w:t>Annex Z (informative):</w:t>
      </w:r>
      <w:r>
        <w:rPr>
          <w:lang w:eastAsia="ko-KR"/>
        </w:rPr>
        <w:br/>
      </w:r>
      <w:r w:rsidRPr="00567618">
        <w:rPr>
          <w:lang w:eastAsia="ko-KR"/>
        </w:rPr>
        <w:t>Change history</w:t>
      </w:r>
      <w:bookmarkEnd w:id="8713"/>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336"/>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r w:rsidR="00C7286B" w:rsidRPr="00567618"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Default="00C7286B" w:rsidP="00075250">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Default="00C7286B" w:rsidP="00075250">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EF03C9" w:rsidRDefault="00C7286B" w:rsidP="00075250">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Default="00C7286B" w:rsidP="00075250">
            <w:pPr>
              <w:pStyle w:val="TAL"/>
              <w:rPr>
                <w:sz w:val="16"/>
                <w:szCs w:val="16"/>
              </w:rPr>
            </w:pPr>
            <w:r>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Default="00C7286B" w:rsidP="000752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Default="00C7286B"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Default="00C7286B" w:rsidP="00075250">
            <w:pPr>
              <w:pStyle w:val="TAL"/>
              <w:rPr>
                <w:sz w:val="16"/>
                <w:szCs w:val="16"/>
              </w:rPr>
            </w:pPr>
            <w:r>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Default="00C7286B" w:rsidP="00075250">
            <w:pPr>
              <w:pStyle w:val="TAC"/>
              <w:rPr>
                <w:sz w:val="16"/>
                <w:szCs w:val="16"/>
              </w:rPr>
            </w:pPr>
            <w:r>
              <w:rPr>
                <w:sz w:val="16"/>
                <w:szCs w:val="16"/>
              </w:rPr>
              <w:t>18.3.0</w:t>
            </w:r>
          </w:p>
        </w:tc>
      </w:tr>
      <w:tr w:rsidR="00FC0847" w:rsidRPr="00567618"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Default="00FC0847" w:rsidP="00FC0847">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Default="00FC0847" w:rsidP="00FC0847">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7286B" w:rsidRDefault="00FC0847" w:rsidP="00FC0847">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Default="00FC0847" w:rsidP="00FC0847">
            <w:pPr>
              <w:pStyle w:val="TAL"/>
              <w:rPr>
                <w:sz w:val="16"/>
                <w:szCs w:val="16"/>
              </w:rPr>
            </w:pPr>
            <w:r>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Default="00FC0847" w:rsidP="00FC08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Default="00FC0847" w:rsidP="00FC084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Default="00FC0847" w:rsidP="00FC0847">
            <w:pPr>
              <w:pStyle w:val="TAL"/>
              <w:rPr>
                <w:sz w:val="16"/>
                <w:szCs w:val="16"/>
              </w:rPr>
            </w:pPr>
            <w:r>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Default="00FC0847" w:rsidP="00FC0847">
            <w:pPr>
              <w:pStyle w:val="TAC"/>
              <w:rPr>
                <w:sz w:val="16"/>
                <w:szCs w:val="16"/>
              </w:rPr>
            </w:pPr>
            <w:r>
              <w:rPr>
                <w:sz w:val="16"/>
                <w:szCs w:val="16"/>
              </w:rPr>
              <w:t>18.3.0</w:t>
            </w:r>
          </w:p>
        </w:tc>
      </w:tr>
      <w:tr w:rsidR="00AA75B7" w:rsidRPr="00567618" w14:paraId="5F0AAB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8DBF022" w14:textId="51E68836" w:rsidR="00AA75B7" w:rsidRDefault="00AA75B7" w:rsidP="00FC0847">
            <w:pPr>
              <w:pStyle w:val="TAC"/>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982CAE" w14:textId="5FCBCBC2" w:rsidR="00AA75B7" w:rsidRDefault="00AA75B7" w:rsidP="00FC0847">
            <w:pPr>
              <w:pStyle w:val="TAC"/>
              <w:rPr>
                <w:sz w:val="16"/>
                <w:szCs w:val="16"/>
              </w:rPr>
            </w:pPr>
            <w:r>
              <w:rPr>
                <w:sz w:val="16"/>
                <w:szCs w:val="16"/>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6F15E" w14:textId="4ABC1340" w:rsidR="00AA75B7" w:rsidRPr="00C7286B" w:rsidRDefault="00AA75B7" w:rsidP="00FC0847">
            <w:pPr>
              <w:pStyle w:val="TAC"/>
              <w:rPr>
                <w:sz w:val="16"/>
                <w:szCs w:val="16"/>
              </w:rPr>
            </w:pPr>
            <w:r>
              <w:rPr>
                <w:sz w:val="16"/>
                <w:szCs w:val="16"/>
              </w:rPr>
              <w:t>SP-230921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67B0B" w14:textId="4D6C9126" w:rsidR="00AA75B7" w:rsidRDefault="00AA75B7" w:rsidP="00FC0847">
            <w:pPr>
              <w:pStyle w:val="TAL"/>
              <w:rPr>
                <w:sz w:val="16"/>
                <w:szCs w:val="16"/>
              </w:rPr>
            </w:pPr>
            <w:r>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0AF3" w14:textId="509B5173" w:rsidR="00AA75B7" w:rsidRDefault="00AA75B7" w:rsidP="00FC0847">
            <w:pPr>
              <w:pStyle w:val="TAR"/>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FB75C" w14:textId="52B5B920" w:rsidR="00AA75B7" w:rsidRDefault="00AA75B7" w:rsidP="00FC084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A2F45" w14:textId="32E97AA4" w:rsidR="00AA75B7" w:rsidRDefault="00AA75B7" w:rsidP="00FC0847">
            <w:pPr>
              <w:pStyle w:val="TAL"/>
              <w:rPr>
                <w:sz w:val="16"/>
                <w:szCs w:val="16"/>
              </w:rPr>
            </w:pPr>
            <w:r>
              <w:rPr>
                <w:sz w:val="16"/>
                <w:szCs w:val="16"/>
              </w:rPr>
              <w:t>Supporting HD video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44A8" w14:textId="3B2C1B68" w:rsidR="00AA75B7" w:rsidRDefault="00AA75B7" w:rsidP="00FC0847">
            <w:pPr>
              <w:pStyle w:val="TAC"/>
              <w:rPr>
                <w:sz w:val="16"/>
                <w:szCs w:val="16"/>
              </w:rPr>
            </w:pPr>
            <w:r>
              <w:rPr>
                <w:sz w:val="16"/>
                <w:szCs w:val="16"/>
              </w:rPr>
              <w:t>18.4.0</w:t>
            </w:r>
          </w:p>
        </w:tc>
      </w:tr>
      <w:tr w:rsidR="00741CA5" w:rsidRPr="00567618" w14:paraId="23335D60" w14:textId="77777777" w:rsidTr="00E5716D">
        <w:tc>
          <w:tcPr>
            <w:tcW w:w="800" w:type="dxa"/>
            <w:tcBorders>
              <w:top w:val="single" w:sz="6" w:space="0" w:color="auto"/>
              <w:left w:val="single" w:sz="6" w:space="0" w:color="auto"/>
              <w:bottom w:val="single" w:sz="6" w:space="0" w:color="auto"/>
              <w:right w:val="single" w:sz="6" w:space="0" w:color="auto"/>
            </w:tcBorders>
            <w:shd w:val="solid" w:color="FFFFFF" w:fill="auto"/>
          </w:tcPr>
          <w:p w14:paraId="27315187" w14:textId="77777777" w:rsidR="00741CA5" w:rsidRDefault="00741CA5" w:rsidP="00E5716D">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117778" w14:textId="77777777" w:rsidR="00741CA5" w:rsidRDefault="00741CA5" w:rsidP="00E5716D">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0FEBF" w14:textId="77777777" w:rsidR="00741CA5" w:rsidRDefault="00741CA5" w:rsidP="00E5716D">
            <w:pPr>
              <w:pStyle w:val="TAC"/>
              <w:rPr>
                <w:sz w:val="16"/>
                <w:szCs w:val="16"/>
              </w:rPr>
            </w:pPr>
            <w:r w:rsidRPr="00741CA5">
              <w:rPr>
                <w:sz w:val="16"/>
                <w:szCs w:val="16"/>
              </w:rPr>
              <w:t>SP-231375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E284" w14:textId="55ADCD1A" w:rsidR="00741CA5" w:rsidRDefault="00741CA5" w:rsidP="00E5716D">
            <w:pPr>
              <w:pStyle w:val="TAL"/>
              <w:rPr>
                <w:sz w:val="16"/>
                <w:szCs w:val="16"/>
              </w:rPr>
            </w:pPr>
            <w:r>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3C8FB" w14:textId="712AD9DF" w:rsidR="00741CA5" w:rsidRDefault="00741CA5" w:rsidP="00E5716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15A8" w14:textId="205C4432" w:rsidR="00741CA5" w:rsidRDefault="00741CA5" w:rsidP="00E5716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5AB04" w14:textId="3310CD62" w:rsidR="00741CA5" w:rsidRDefault="00741CA5" w:rsidP="00E5716D">
            <w:pPr>
              <w:pStyle w:val="TAL"/>
              <w:rPr>
                <w:sz w:val="16"/>
                <w:szCs w:val="16"/>
              </w:rPr>
            </w:pPr>
            <w:r w:rsidRPr="00741CA5">
              <w:rPr>
                <w:sz w:val="16"/>
                <w:szCs w:val="16"/>
              </w:rPr>
              <w:t>Changes to support Multiparty RTT in TS 26.114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A240" w14:textId="77777777" w:rsidR="00741CA5" w:rsidRDefault="00741CA5" w:rsidP="00E5716D">
            <w:pPr>
              <w:pStyle w:val="TAC"/>
              <w:rPr>
                <w:sz w:val="16"/>
                <w:szCs w:val="16"/>
              </w:rPr>
            </w:pPr>
            <w:r>
              <w:rPr>
                <w:sz w:val="16"/>
                <w:szCs w:val="16"/>
              </w:rPr>
              <w:t>18.5.0</w:t>
            </w:r>
          </w:p>
        </w:tc>
      </w:tr>
      <w:tr w:rsidR="00741CA5" w:rsidRPr="00567618" w14:paraId="0B308C6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6A5B7E" w14:textId="1FC0C86D" w:rsidR="00741CA5" w:rsidRDefault="00741CA5" w:rsidP="00FC0847">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4C4D8" w14:textId="50B1BA2B" w:rsidR="00741CA5" w:rsidRDefault="00741CA5" w:rsidP="00FC0847">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4064AB" w14:textId="1802E621" w:rsidR="00741CA5" w:rsidRDefault="00741CA5" w:rsidP="00FC0847">
            <w:pPr>
              <w:pStyle w:val="TAC"/>
              <w:rPr>
                <w:sz w:val="16"/>
                <w:szCs w:val="16"/>
              </w:rPr>
            </w:pPr>
            <w:r w:rsidRPr="00741CA5">
              <w:rPr>
                <w:sz w:val="16"/>
                <w:szCs w:val="16"/>
              </w:rPr>
              <w:t>SP-23137</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2B18F" w14:textId="7D896887" w:rsidR="00741CA5" w:rsidRDefault="00741CA5" w:rsidP="00FC0847">
            <w:pPr>
              <w:pStyle w:val="TAL"/>
              <w:rPr>
                <w:sz w:val="16"/>
                <w:szCs w:val="16"/>
              </w:rPr>
            </w:pPr>
            <w:r>
              <w:rPr>
                <w:sz w:val="16"/>
                <w:szCs w:val="16"/>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2B90E" w14:textId="75DFB82C" w:rsidR="00741CA5" w:rsidRDefault="00741CA5" w:rsidP="00FC084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1C8A" w14:textId="1F0C97B9" w:rsidR="00741CA5" w:rsidRDefault="00741CA5" w:rsidP="00FC084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946E" w14:textId="25110682" w:rsidR="00741CA5" w:rsidRDefault="00741CA5" w:rsidP="00FC0847">
            <w:pPr>
              <w:pStyle w:val="TAL"/>
              <w:rPr>
                <w:sz w:val="16"/>
                <w:szCs w:val="16"/>
              </w:rPr>
            </w:pPr>
            <w:r w:rsidRPr="00741CA5">
              <w:rPr>
                <w:sz w:val="16"/>
                <w:szCs w:val="16"/>
              </w:rPr>
              <w:t>Mechanism to distinguish two bootstrap data channels with the same stream ID value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FF93" w14:textId="3B8D2A3E" w:rsidR="00741CA5" w:rsidRDefault="00741CA5" w:rsidP="00FC0847">
            <w:pPr>
              <w:pStyle w:val="TAC"/>
              <w:rPr>
                <w:sz w:val="16"/>
                <w:szCs w:val="16"/>
              </w:rPr>
            </w:pPr>
            <w:r>
              <w:rPr>
                <w:sz w:val="16"/>
                <w:szCs w:val="16"/>
              </w:rPr>
              <w:t>18.5.0</w:t>
            </w:r>
          </w:p>
        </w:tc>
      </w:tr>
      <w:tr w:rsidR="00C87324" w:rsidRPr="00567618" w14:paraId="7C3158B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05C" w14:textId="5D58B4EE" w:rsidR="00C87324" w:rsidRDefault="00C87324" w:rsidP="00FC0847">
            <w:pPr>
              <w:pStyle w:val="TAC"/>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D9B9D" w14:textId="6ABEDCB7" w:rsidR="00C87324" w:rsidRDefault="00C87324" w:rsidP="00FC0847">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7E034" w14:textId="285F3337" w:rsidR="00C87324" w:rsidRPr="00741CA5" w:rsidRDefault="00C87324" w:rsidP="00FC0847">
            <w:pPr>
              <w:pStyle w:val="TAC"/>
              <w:rPr>
                <w:sz w:val="16"/>
                <w:szCs w:val="16"/>
              </w:rPr>
            </w:pPr>
            <w:r w:rsidRPr="00C87324">
              <w:rPr>
                <w:sz w:val="16"/>
                <w:szCs w:val="16"/>
              </w:rPr>
              <w:t>SP-240049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02A3" w14:textId="4AF670BA" w:rsidR="00C87324" w:rsidRDefault="00C87324" w:rsidP="00FC0847">
            <w:pPr>
              <w:pStyle w:val="TAL"/>
              <w:rPr>
                <w:sz w:val="16"/>
                <w:szCs w:val="16"/>
              </w:rPr>
            </w:pPr>
            <w:r>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CF3A" w14:textId="4E55D201" w:rsidR="00C87324" w:rsidRDefault="00C87324" w:rsidP="00FC0847">
            <w:pPr>
              <w:pStyle w:val="TAR"/>
              <w:jc w:val="center"/>
              <w:rPr>
                <w:sz w:val="16"/>
                <w:szCs w:val="16"/>
              </w:rPr>
            </w:pPr>
            <w:r>
              <w:rPr>
                <w:sz w:val="16"/>
                <w:szCs w:val="16"/>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BDC3" w14:textId="5D5E6B26" w:rsidR="00C87324" w:rsidRDefault="00C87324" w:rsidP="00FC084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A594" w14:textId="7C761B56" w:rsidR="00C87324" w:rsidRPr="00741CA5" w:rsidRDefault="00C87324" w:rsidP="00FC0847">
            <w:pPr>
              <w:pStyle w:val="TAL"/>
              <w:rPr>
                <w:sz w:val="16"/>
                <w:szCs w:val="16"/>
              </w:rPr>
            </w:pPr>
            <w:r w:rsidRPr="00C87324">
              <w:rPr>
                <w:sz w:val="16"/>
                <w:szCs w:val="16"/>
              </w:rPr>
              <w:t>Adding 3gpp-req-app attribute to SDP negotiation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DA09" w14:textId="799BDC68" w:rsidR="00C87324" w:rsidRDefault="00C87324" w:rsidP="00FC0847">
            <w:pPr>
              <w:pStyle w:val="TAC"/>
              <w:rPr>
                <w:sz w:val="16"/>
                <w:szCs w:val="16"/>
              </w:rPr>
            </w:pPr>
            <w:r>
              <w:rPr>
                <w:sz w:val="16"/>
                <w:szCs w:val="16"/>
              </w:rPr>
              <w:t>18.6.0</w:t>
            </w:r>
          </w:p>
        </w:tc>
      </w:tr>
      <w:tr w:rsidR="00175862" w:rsidRPr="00567618" w14:paraId="3F45ABFD"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A6FD97A" w14:textId="2EDFEBC0"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F702FF" w14:textId="434605AF"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ADD21" w14:textId="0FC44EFD" w:rsidR="00175862" w:rsidRPr="00C87324" w:rsidRDefault="00175862" w:rsidP="00175862">
            <w:pPr>
              <w:pStyle w:val="TAC"/>
              <w:rPr>
                <w:sz w:val="16"/>
                <w:szCs w:val="16"/>
              </w:rPr>
            </w:pPr>
            <w:r>
              <w:rPr>
                <w:sz w:val="16"/>
                <w:szCs w:val="16"/>
              </w:rPr>
              <w:t>SP-240685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423BCA" w14:textId="1DACA53D" w:rsidR="00175862" w:rsidRDefault="00175862" w:rsidP="00175862">
            <w:pPr>
              <w:pStyle w:val="TAL"/>
              <w:rPr>
                <w:sz w:val="16"/>
                <w:szCs w:val="16"/>
              </w:rPr>
            </w:pPr>
            <w:r>
              <w:rPr>
                <w:rFonts w:cs="Arial"/>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FC9784" w14:textId="034BC618" w:rsidR="00175862" w:rsidRDefault="00175862" w:rsidP="0017586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4D6258" w14:textId="0CFB2B4A"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29711" w14:textId="5B082326" w:rsidR="00175862" w:rsidRPr="00C87324" w:rsidRDefault="00175862" w:rsidP="00175862">
            <w:pPr>
              <w:pStyle w:val="TAL"/>
              <w:rPr>
                <w:sz w:val="16"/>
                <w:szCs w:val="16"/>
              </w:rPr>
            </w:pPr>
            <w:r>
              <w:rPr>
                <w:rFonts w:cs="Arial"/>
                <w:sz w:val="16"/>
                <w:szCs w:val="16"/>
              </w:rPr>
              <w:t>IANA registration information for a=bdc-used-by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3DB" w14:textId="3EBCD256" w:rsidR="00175862" w:rsidRDefault="00175862" w:rsidP="00175862">
            <w:pPr>
              <w:pStyle w:val="TAC"/>
              <w:rPr>
                <w:sz w:val="16"/>
                <w:szCs w:val="16"/>
              </w:rPr>
            </w:pPr>
            <w:r>
              <w:rPr>
                <w:sz w:val="16"/>
                <w:szCs w:val="16"/>
              </w:rPr>
              <w:t>18.7.0</w:t>
            </w:r>
          </w:p>
        </w:tc>
      </w:tr>
      <w:tr w:rsidR="00175862" w:rsidRPr="00567618" w14:paraId="2DF50145"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EE3E42C" w14:textId="383581B1"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54EF7" w14:textId="77BD31E6"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3319F" w14:textId="771E0994" w:rsidR="00175862" w:rsidRPr="00C87324" w:rsidRDefault="00175862" w:rsidP="00175862">
            <w:pPr>
              <w:pStyle w:val="TAC"/>
              <w:rPr>
                <w:sz w:val="16"/>
                <w:szCs w:val="16"/>
              </w:rPr>
            </w:pPr>
            <w:r>
              <w:rPr>
                <w:sz w:val="16"/>
                <w:szCs w:val="16"/>
              </w:rPr>
              <w:t>SP-240686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B37D13" w14:textId="1AB85B94" w:rsidR="00175862" w:rsidRDefault="00175862" w:rsidP="00175862">
            <w:pPr>
              <w:pStyle w:val="TAL"/>
              <w:rPr>
                <w:sz w:val="16"/>
                <w:szCs w:val="16"/>
              </w:rPr>
            </w:pPr>
            <w:r>
              <w:rPr>
                <w:rFonts w:cs="Arial"/>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CD21359" w14:textId="2D9DEEE2" w:rsidR="00175862" w:rsidRDefault="00175862" w:rsidP="00175862">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3D282F" w14:textId="1EE2328D"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3B4774" w14:textId="623942B8" w:rsidR="00175862" w:rsidRPr="00C87324" w:rsidRDefault="00175862" w:rsidP="00175862">
            <w:pPr>
              <w:pStyle w:val="TAL"/>
              <w:rPr>
                <w:sz w:val="16"/>
                <w:szCs w:val="16"/>
              </w:rPr>
            </w:pPr>
            <w:r>
              <w:rPr>
                <w:rFonts w:cs="Arial"/>
                <w:sz w:val="16"/>
                <w:szCs w:val="16"/>
              </w:rPr>
              <w:t>Adding "a=inactive" to SDP direction attributes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0DF58" w14:textId="761A4D2B" w:rsidR="00175862" w:rsidRDefault="00175862" w:rsidP="00175862">
            <w:pPr>
              <w:pStyle w:val="TAC"/>
              <w:rPr>
                <w:sz w:val="16"/>
                <w:szCs w:val="16"/>
              </w:rPr>
            </w:pPr>
            <w:r w:rsidRPr="00BC0E61">
              <w:rPr>
                <w:sz w:val="16"/>
                <w:szCs w:val="16"/>
              </w:rPr>
              <w:t>18.7.0</w:t>
            </w:r>
          </w:p>
        </w:tc>
      </w:tr>
      <w:tr w:rsidR="00175862" w:rsidRPr="00567618" w14:paraId="51ED53E8"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B3E86CA" w14:textId="30303326"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5BB3E" w14:textId="4427168A"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CF46A" w14:textId="3D883E1B" w:rsidR="00175862" w:rsidRPr="00C87324" w:rsidRDefault="00175862" w:rsidP="00175862">
            <w:pPr>
              <w:pStyle w:val="TAC"/>
              <w:rPr>
                <w:sz w:val="16"/>
                <w:szCs w:val="16"/>
              </w:rPr>
            </w:pPr>
            <w:r>
              <w:rPr>
                <w:sz w:val="16"/>
                <w:szCs w:val="16"/>
              </w:rPr>
              <w:t>SP-240694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297DDF" w14:textId="66BA1044" w:rsidR="00175862" w:rsidRDefault="00175862" w:rsidP="00175862">
            <w:pPr>
              <w:pStyle w:val="TAL"/>
              <w:rPr>
                <w:sz w:val="16"/>
                <w:szCs w:val="16"/>
              </w:rPr>
            </w:pPr>
            <w:r>
              <w:rPr>
                <w:rFonts w:cs="Arial"/>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CE9521" w14:textId="0B0EFC60" w:rsidR="00175862" w:rsidRDefault="00175862" w:rsidP="00175862">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3BC08B" w14:textId="58F4ADD0" w:rsidR="00175862" w:rsidRDefault="00175862" w:rsidP="00175862">
            <w:pPr>
              <w:pStyle w:val="TAL"/>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567F1F" w14:textId="49C1657C" w:rsidR="00175862" w:rsidRPr="00C87324" w:rsidRDefault="00175862" w:rsidP="00175862">
            <w:pPr>
              <w:pStyle w:val="TAL"/>
              <w:rPr>
                <w:sz w:val="16"/>
                <w:szCs w:val="16"/>
              </w:rPr>
            </w:pPr>
            <w:r>
              <w:rPr>
                <w:rFonts w:cs="Arial"/>
                <w:sz w:val="16"/>
                <w:szCs w:val="16"/>
              </w:rPr>
              <w:t>Introduction of IVAS codec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8DF1" w14:textId="6A0F5B3C" w:rsidR="00175862" w:rsidRDefault="00175862" w:rsidP="00175862">
            <w:pPr>
              <w:pStyle w:val="TAC"/>
              <w:rPr>
                <w:sz w:val="16"/>
                <w:szCs w:val="16"/>
              </w:rPr>
            </w:pPr>
            <w:r w:rsidRPr="00BC0E61">
              <w:rPr>
                <w:sz w:val="16"/>
                <w:szCs w:val="16"/>
              </w:rPr>
              <w:t>18.7.0</w:t>
            </w:r>
          </w:p>
        </w:tc>
      </w:tr>
    </w:tbl>
    <w:p w14:paraId="6AE5F0B0" w14:textId="77777777" w:rsidR="00080512" w:rsidRPr="00FC7E52" w:rsidRDefault="00080512"/>
    <w:sectPr w:rsidR="00080512" w:rsidRPr="00FC7E52">
      <w:headerReference w:type="default" r:id="rId268"/>
      <w:footerReference w:type="default" r:id="rId2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0FAF52" w14:textId="77777777" w:rsidR="00B3123A" w:rsidRDefault="00B3123A">
      <w:r>
        <w:separator/>
      </w:r>
    </w:p>
  </w:endnote>
  <w:endnote w:type="continuationSeparator" w:id="0">
    <w:p w14:paraId="20E28859" w14:textId="77777777" w:rsidR="00B3123A" w:rsidRDefault="00B312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IDFont+F3">
    <w:altName w:val="Microsoft YaHei"/>
    <w:panose1 w:val="00000000000000000000"/>
    <w:charset w:val="86"/>
    <w:family w:val="auto"/>
    <w:notTrueType/>
    <w:pitch w:val="default"/>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F7E83F" w14:textId="77777777" w:rsidR="00B3123A" w:rsidRDefault="00B3123A">
      <w:r>
        <w:separator/>
      </w:r>
    </w:p>
  </w:footnote>
  <w:footnote w:type="continuationSeparator" w:id="0">
    <w:p w14:paraId="5DD6B11A" w14:textId="77777777" w:rsidR="00B3123A" w:rsidRDefault="00B312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8ED588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789B">
      <w:rPr>
        <w:rFonts w:ascii="Arial" w:hAnsi="Arial" w:cs="Arial"/>
        <w:b/>
        <w:noProof/>
        <w:sz w:val="18"/>
        <w:szCs w:val="18"/>
      </w:rPr>
      <w:t>3GPP TS 26.114 V18.7.0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10AB76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789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5EB4"/>
    <w:rsid w:val="00051834"/>
    <w:rsid w:val="00051C87"/>
    <w:rsid w:val="00054A22"/>
    <w:rsid w:val="00062023"/>
    <w:rsid w:val="00063826"/>
    <w:rsid w:val="000655A6"/>
    <w:rsid w:val="00075250"/>
    <w:rsid w:val="00080512"/>
    <w:rsid w:val="0009144B"/>
    <w:rsid w:val="000C47C3"/>
    <w:rsid w:val="000C6165"/>
    <w:rsid w:val="000D58AB"/>
    <w:rsid w:val="000E182A"/>
    <w:rsid w:val="000E79A5"/>
    <w:rsid w:val="000F2497"/>
    <w:rsid w:val="000F63AB"/>
    <w:rsid w:val="00133525"/>
    <w:rsid w:val="001438B4"/>
    <w:rsid w:val="001471E8"/>
    <w:rsid w:val="00173E3B"/>
    <w:rsid w:val="00174E78"/>
    <w:rsid w:val="00175105"/>
    <w:rsid w:val="00175862"/>
    <w:rsid w:val="00186BBC"/>
    <w:rsid w:val="001A4C42"/>
    <w:rsid w:val="001A7420"/>
    <w:rsid w:val="001B6637"/>
    <w:rsid w:val="001C03E0"/>
    <w:rsid w:val="001C21C3"/>
    <w:rsid w:val="001D02C2"/>
    <w:rsid w:val="001E65DB"/>
    <w:rsid w:val="001F0C1D"/>
    <w:rsid w:val="001F1132"/>
    <w:rsid w:val="001F168B"/>
    <w:rsid w:val="002027B8"/>
    <w:rsid w:val="00203833"/>
    <w:rsid w:val="00223D90"/>
    <w:rsid w:val="0022578D"/>
    <w:rsid w:val="002347A2"/>
    <w:rsid w:val="0024301E"/>
    <w:rsid w:val="00244577"/>
    <w:rsid w:val="00246E3A"/>
    <w:rsid w:val="00247844"/>
    <w:rsid w:val="002667ED"/>
    <w:rsid w:val="002675F0"/>
    <w:rsid w:val="002760EE"/>
    <w:rsid w:val="002939E0"/>
    <w:rsid w:val="002A0D30"/>
    <w:rsid w:val="002B5D23"/>
    <w:rsid w:val="002B6339"/>
    <w:rsid w:val="002B6A8C"/>
    <w:rsid w:val="002D4976"/>
    <w:rsid w:val="002E00EE"/>
    <w:rsid w:val="002F2275"/>
    <w:rsid w:val="00315B85"/>
    <w:rsid w:val="003172DC"/>
    <w:rsid w:val="0035462D"/>
    <w:rsid w:val="00356555"/>
    <w:rsid w:val="003765B8"/>
    <w:rsid w:val="003A1692"/>
    <w:rsid w:val="003A1CD1"/>
    <w:rsid w:val="003A6103"/>
    <w:rsid w:val="003B0BD9"/>
    <w:rsid w:val="003C3971"/>
    <w:rsid w:val="003D23B4"/>
    <w:rsid w:val="003E010C"/>
    <w:rsid w:val="003F08B9"/>
    <w:rsid w:val="00423334"/>
    <w:rsid w:val="00423420"/>
    <w:rsid w:val="004345EC"/>
    <w:rsid w:val="00440B23"/>
    <w:rsid w:val="00465515"/>
    <w:rsid w:val="0049751D"/>
    <w:rsid w:val="004C30AC"/>
    <w:rsid w:val="004D3578"/>
    <w:rsid w:val="004E213A"/>
    <w:rsid w:val="004F0988"/>
    <w:rsid w:val="004F3340"/>
    <w:rsid w:val="004F54C3"/>
    <w:rsid w:val="00500DF0"/>
    <w:rsid w:val="00501814"/>
    <w:rsid w:val="00503FCE"/>
    <w:rsid w:val="00522A8C"/>
    <w:rsid w:val="0053388B"/>
    <w:rsid w:val="00535773"/>
    <w:rsid w:val="00543E6C"/>
    <w:rsid w:val="005602B3"/>
    <w:rsid w:val="00564A89"/>
    <w:rsid w:val="00565087"/>
    <w:rsid w:val="005675DB"/>
    <w:rsid w:val="005759FE"/>
    <w:rsid w:val="0059563F"/>
    <w:rsid w:val="00597B11"/>
    <w:rsid w:val="005D2E01"/>
    <w:rsid w:val="005D7526"/>
    <w:rsid w:val="005E4BB2"/>
    <w:rsid w:val="005F788A"/>
    <w:rsid w:val="00602AEA"/>
    <w:rsid w:val="00614FDF"/>
    <w:rsid w:val="00622016"/>
    <w:rsid w:val="00624E70"/>
    <w:rsid w:val="0063543D"/>
    <w:rsid w:val="00647114"/>
    <w:rsid w:val="0064734C"/>
    <w:rsid w:val="00670CF4"/>
    <w:rsid w:val="006912E9"/>
    <w:rsid w:val="006A323F"/>
    <w:rsid w:val="006B187A"/>
    <w:rsid w:val="006B30D0"/>
    <w:rsid w:val="006C0130"/>
    <w:rsid w:val="006C3D95"/>
    <w:rsid w:val="006C4EF9"/>
    <w:rsid w:val="006E5C86"/>
    <w:rsid w:val="00701116"/>
    <w:rsid w:val="007016E1"/>
    <w:rsid w:val="0071174C"/>
    <w:rsid w:val="00713C44"/>
    <w:rsid w:val="007249AF"/>
    <w:rsid w:val="00734A5B"/>
    <w:rsid w:val="00735F32"/>
    <w:rsid w:val="0074026F"/>
    <w:rsid w:val="00741CA5"/>
    <w:rsid w:val="007429F6"/>
    <w:rsid w:val="00744E76"/>
    <w:rsid w:val="00765EA3"/>
    <w:rsid w:val="00772D08"/>
    <w:rsid w:val="00774DA4"/>
    <w:rsid w:val="00781F0F"/>
    <w:rsid w:val="007B600E"/>
    <w:rsid w:val="007C6FA5"/>
    <w:rsid w:val="007E3376"/>
    <w:rsid w:val="007F0F4A"/>
    <w:rsid w:val="008028A4"/>
    <w:rsid w:val="00805B98"/>
    <w:rsid w:val="008157F3"/>
    <w:rsid w:val="00830747"/>
    <w:rsid w:val="00830904"/>
    <w:rsid w:val="008768CA"/>
    <w:rsid w:val="008C384C"/>
    <w:rsid w:val="008C7B64"/>
    <w:rsid w:val="008D015B"/>
    <w:rsid w:val="008E0BD5"/>
    <w:rsid w:val="008E2D68"/>
    <w:rsid w:val="008E327F"/>
    <w:rsid w:val="008E6756"/>
    <w:rsid w:val="008E6C9E"/>
    <w:rsid w:val="0090271F"/>
    <w:rsid w:val="00902E23"/>
    <w:rsid w:val="009114D7"/>
    <w:rsid w:val="0091348E"/>
    <w:rsid w:val="00914437"/>
    <w:rsid w:val="00917CCB"/>
    <w:rsid w:val="00924902"/>
    <w:rsid w:val="00933FB0"/>
    <w:rsid w:val="00942EC2"/>
    <w:rsid w:val="00943682"/>
    <w:rsid w:val="00975DAE"/>
    <w:rsid w:val="009F37B7"/>
    <w:rsid w:val="00A10F02"/>
    <w:rsid w:val="00A164B4"/>
    <w:rsid w:val="00A26956"/>
    <w:rsid w:val="00A27486"/>
    <w:rsid w:val="00A53724"/>
    <w:rsid w:val="00A559A0"/>
    <w:rsid w:val="00A56066"/>
    <w:rsid w:val="00A73129"/>
    <w:rsid w:val="00A82346"/>
    <w:rsid w:val="00A92BA1"/>
    <w:rsid w:val="00A943D2"/>
    <w:rsid w:val="00A95A32"/>
    <w:rsid w:val="00AA3132"/>
    <w:rsid w:val="00AA75B7"/>
    <w:rsid w:val="00AB4A5D"/>
    <w:rsid w:val="00AB5EED"/>
    <w:rsid w:val="00AC6BC6"/>
    <w:rsid w:val="00AC7373"/>
    <w:rsid w:val="00AD45A1"/>
    <w:rsid w:val="00AE6164"/>
    <w:rsid w:val="00AE65E2"/>
    <w:rsid w:val="00AF1460"/>
    <w:rsid w:val="00B133C5"/>
    <w:rsid w:val="00B15449"/>
    <w:rsid w:val="00B3123A"/>
    <w:rsid w:val="00B3789B"/>
    <w:rsid w:val="00B617B1"/>
    <w:rsid w:val="00B7264E"/>
    <w:rsid w:val="00B93086"/>
    <w:rsid w:val="00BA19ED"/>
    <w:rsid w:val="00BA4B8D"/>
    <w:rsid w:val="00BC0F7D"/>
    <w:rsid w:val="00BD7D31"/>
    <w:rsid w:val="00BE3255"/>
    <w:rsid w:val="00BF128E"/>
    <w:rsid w:val="00C05D3C"/>
    <w:rsid w:val="00C074DD"/>
    <w:rsid w:val="00C07BAE"/>
    <w:rsid w:val="00C1496A"/>
    <w:rsid w:val="00C33079"/>
    <w:rsid w:val="00C45231"/>
    <w:rsid w:val="00C551FF"/>
    <w:rsid w:val="00C72833"/>
    <w:rsid w:val="00C7286B"/>
    <w:rsid w:val="00C80F1D"/>
    <w:rsid w:val="00C87324"/>
    <w:rsid w:val="00C91962"/>
    <w:rsid w:val="00C93F40"/>
    <w:rsid w:val="00C97F57"/>
    <w:rsid w:val="00CA3D0C"/>
    <w:rsid w:val="00CB206A"/>
    <w:rsid w:val="00CC0DFD"/>
    <w:rsid w:val="00CD3946"/>
    <w:rsid w:val="00CD5CBE"/>
    <w:rsid w:val="00CE1950"/>
    <w:rsid w:val="00D01074"/>
    <w:rsid w:val="00D56B69"/>
    <w:rsid w:val="00D572BC"/>
    <w:rsid w:val="00D57972"/>
    <w:rsid w:val="00D64B8F"/>
    <w:rsid w:val="00D675A9"/>
    <w:rsid w:val="00D738D6"/>
    <w:rsid w:val="00D755EB"/>
    <w:rsid w:val="00D76048"/>
    <w:rsid w:val="00D829EE"/>
    <w:rsid w:val="00D82E6F"/>
    <w:rsid w:val="00D84C24"/>
    <w:rsid w:val="00D87E00"/>
    <w:rsid w:val="00D9134D"/>
    <w:rsid w:val="00DA588F"/>
    <w:rsid w:val="00DA7A03"/>
    <w:rsid w:val="00DB1818"/>
    <w:rsid w:val="00DC309B"/>
    <w:rsid w:val="00DC4DA2"/>
    <w:rsid w:val="00DD39C6"/>
    <w:rsid w:val="00DD4C17"/>
    <w:rsid w:val="00DD74A5"/>
    <w:rsid w:val="00DF2B1F"/>
    <w:rsid w:val="00DF6296"/>
    <w:rsid w:val="00DF62CD"/>
    <w:rsid w:val="00E16509"/>
    <w:rsid w:val="00E169B7"/>
    <w:rsid w:val="00E43E04"/>
    <w:rsid w:val="00E44582"/>
    <w:rsid w:val="00E54F31"/>
    <w:rsid w:val="00E608DA"/>
    <w:rsid w:val="00E77645"/>
    <w:rsid w:val="00E807D3"/>
    <w:rsid w:val="00EA15B0"/>
    <w:rsid w:val="00EA5EA7"/>
    <w:rsid w:val="00EC4A25"/>
    <w:rsid w:val="00EF03C9"/>
    <w:rsid w:val="00EF608C"/>
    <w:rsid w:val="00F025A2"/>
    <w:rsid w:val="00F04712"/>
    <w:rsid w:val="00F13360"/>
    <w:rsid w:val="00F22EC7"/>
    <w:rsid w:val="00F2582A"/>
    <w:rsid w:val="00F325C8"/>
    <w:rsid w:val="00F34834"/>
    <w:rsid w:val="00F5396B"/>
    <w:rsid w:val="00F653B8"/>
    <w:rsid w:val="00F9008D"/>
    <w:rsid w:val="00FA1266"/>
    <w:rsid w:val="00FC0847"/>
    <w:rsid w:val="00FC1192"/>
    <w:rsid w:val="00FC5AC2"/>
    <w:rsid w:val="00FC7E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qFormat/>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ALChar">
    <w:name w:val="TAL Char"/>
    <w:qFormat/>
    <w:rsid w:val="00E169B7"/>
    <w:rPr>
      <w:rFonts w:ascii="Arial" w:hAnsi="Arial"/>
      <w:sz w:val="18"/>
      <w:lang w:val="en-GB" w:eastAsia="en-US"/>
    </w:rPr>
  </w:style>
  <w:style w:type="character" w:customStyle="1" w:styleId="NOZchn">
    <w:name w:val="NO Zchn"/>
    <w:qFormat/>
    <w:locked/>
    <w:rsid w:val="00E169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image" Target="media/image7.emf"/><Relationship Id="rId42" Type="http://schemas.openxmlformats.org/officeDocument/2006/relationships/package" Target="embeddings/Microsoft_Word_Document.docx"/><Relationship Id="rId63" Type="http://schemas.openxmlformats.org/officeDocument/2006/relationships/image" Target="media/image28.emf"/><Relationship Id="rId84" Type="http://schemas.openxmlformats.org/officeDocument/2006/relationships/image" Target="media/image39.wmf"/><Relationship Id="rId138" Type="http://schemas.openxmlformats.org/officeDocument/2006/relationships/image" Target="media/image65.emf"/><Relationship Id="rId159" Type="http://schemas.openxmlformats.org/officeDocument/2006/relationships/oleObject" Target="embeddings/oleObject39.bin"/><Relationship Id="rId170" Type="http://schemas.openxmlformats.org/officeDocument/2006/relationships/oleObject" Target="embeddings/oleObject45.bin"/><Relationship Id="rId191" Type="http://schemas.openxmlformats.org/officeDocument/2006/relationships/image" Target="media/image91.wmf"/><Relationship Id="rId205" Type="http://schemas.openxmlformats.org/officeDocument/2006/relationships/image" Target="media/image98.wmf"/><Relationship Id="rId226" Type="http://schemas.openxmlformats.org/officeDocument/2006/relationships/oleObject" Target="embeddings/oleObject75.bin"/><Relationship Id="rId247" Type="http://schemas.openxmlformats.org/officeDocument/2006/relationships/hyperlink" Target="mailto:media-types@iana.org" TargetMode="External"/><Relationship Id="rId107" Type="http://schemas.openxmlformats.org/officeDocument/2006/relationships/oleObject" Target="embeddings/oleObject25.bin"/><Relationship Id="rId268" Type="http://schemas.openxmlformats.org/officeDocument/2006/relationships/header" Target="header1.xml"/><Relationship Id="rId11" Type="http://schemas.openxmlformats.org/officeDocument/2006/relationships/image" Target="media/image2.emf"/><Relationship Id="rId32" Type="http://schemas.openxmlformats.org/officeDocument/2006/relationships/oleObject" Target="embeddings/oleObject5.bin"/><Relationship Id="rId53" Type="http://schemas.openxmlformats.org/officeDocument/2006/relationships/image" Target="media/image23.emf"/><Relationship Id="rId74" Type="http://schemas.openxmlformats.org/officeDocument/2006/relationships/oleObject" Target="embeddings/Microsoft_Visio_2003-2010_Drawing9.vsd"/><Relationship Id="rId128" Type="http://schemas.openxmlformats.org/officeDocument/2006/relationships/package" Target="embeddings/Microsoft_Visio_Drawing15.vsdx"/><Relationship Id="rId149" Type="http://schemas.openxmlformats.org/officeDocument/2006/relationships/oleObject" Target="embeddings/oleObject34.bin"/><Relationship Id="rId5" Type="http://schemas.openxmlformats.org/officeDocument/2006/relationships/settings" Target="settings.xml"/><Relationship Id="rId95" Type="http://schemas.openxmlformats.org/officeDocument/2006/relationships/oleObject" Target="embeddings/oleObject17.bin"/><Relationship Id="rId160" Type="http://schemas.openxmlformats.org/officeDocument/2006/relationships/image" Target="media/image76.wmf"/><Relationship Id="rId181" Type="http://schemas.openxmlformats.org/officeDocument/2006/relationships/image" Target="media/image86.wmf"/><Relationship Id="rId216" Type="http://schemas.openxmlformats.org/officeDocument/2006/relationships/oleObject" Target="embeddings/oleObject69.bin"/><Relationship Id="rId237" Type="http://schemas.openxmlformats.org/officeDocument/2006/relationships/hyperlink" Target="http://www.iana.org" TargetMode="External"/><Relationship Id="rId258" Type="http://schemas.openxmlformats.org/officeDocument/2006/relationships/package" Target="embeddings/Microsoft_Word_Document18.docx"/><Relationship Id="rId22" Type="http://schemas.openxmlformats.org/officeDocument/2006/relationships/package" Target="embeddings/Microsoft_Visio_Drawing2.vsdx"/><Relationship Id="rId43" Type="http://schemas.openxmlformats.org/officeDocument/2006/relationships/image" Target="media/image18.emf"/><Relationship Id="rId64" Type="http://schemas.openxmlformats.org/officeDocument/2006/relationships/package" Target="embeddings/Microsoft_Word_Document11.docx"/><Relationship Id="rId118" Type="http://schemas.openxmlformats.org/officeDocument/2006/relationships/oleObject" Target="embeddings/oleObject29.bin"/><Relationship Id="rId139" Type="http://schemas.openxmlformats.org/officeDocument/2006/relationships/oleObject" Target="embeddings/Microsoft_Visio_2003-2010_Drawing14.vsd"/><Relationship Id="rId85" Type="http://schemas.openxmlformats.org/officeDocument/2006/relationships/oleObject" Target="embeddings/oleObject12.bin"/><Relationship Id="rId150" Type="http://schemas.openxmlformats.org/officeDocument/2006/relationships/image" Target="media/image71.wmf"/><Relationship Id="rId171" Type="http://schemas.openxmlformats.org/officeDocument/2006/relationships/image" Target="media/image81.wmf"/><Relationship Id="rId192" Type="http://schemas.openxmlformats.org/officeDocument/2006/relationships/oleObject" Target="embeddings/oleObject56.bin"/><Relationship Id="rId206" Type="http://schemas.openxmlformats.org/officeDocument/2006/relationships/oleObject" Target="embeddings/oleObject63.bin"/><Relationship Id="rId227" Type="http://schemas.openxmlformats.org/officeDocument/2006/relationships/image" Target="media/image107.wmf"/><Relationship Id="rId248" Type="http://schemas.openxmlformats.org/officeDocument/2006/relationships/hyperlink" Target="mailto:3gppContact@etsi.org" TargetMode="External"/><Relationship Id="rId269" Type="http://schemas.openxmlformats.org/officeDocument/2006/relationships/footer" Target="foot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6.bin"/><Relationship Id="rId129" Type="http://schemas.openxmlformats.org/officeDocument/2006/relationships/image" Target="media/image61.emf"/><Relationship Id="rId54" Type="http://schemas.openxmlformats.org/officeDocument/2006/relationships/package" Target="embeddings/Microsoft_Word_Document6.docx"/><Relationship Id="rId75" Type="http://schemas.openxmlformats.org/officeDocument/2006/relationships/image" Target="media/image34.emf"/><Relationship Id="rId96" Type="http://schemas.openxmlformats.org/officeDocument/2006/relationships/image" Target="media/image45.wmf"/><Relationship Id="rId140" Type="http://schemas.openxmlformats.org/officeDocument/2006/relationships/image" Target="media/image66.emf"/><Relationship Id="rId161" Type="http://schemas.openxmlformats.org/officeDocument/2006/relationships/oleObject" Target="embeddings/oleObject40.bin"/><Relationship Id="rId182" Type="http://schemas.openxmlformats.org/officeDocument/2006/relationships/oleObject" Target="embeddings/oleObject51.bin"/><Relationship Id="rId217" Type="http://schemas.openxmlformats.org/officeDocument/2006/relationships/oleObject" Target="embeddings/oleObject70.bin"/><Relationship Id="rId6" Type="http://schemas.openxmlformats.org/officeDocument/2006/relationships/webSettings" Target="webSettings.xml"/><Relationship Id="rId238" Type="http://schemas.openxmlformats.org/officeDocument/2006/relationships/image" Target="media/image111.emf"/><Relationship Id="rId259" Type="http://schemas.openxmlformats.org/officeDocument/2006/relationships/image" Target="media/image120.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fontTable" Target="fontTable.xml"/><Relationship Id="rId44" Type="http://schemas.openxmlformats.org/officeDocument/2006/relationships/oleObject" Target="embeddings/Microsoft_Visio_2003-2010_Drawing2.vsd"/><Relationship Id="rId60" Type="http://schemas.openxmlformats.org/officeDocument/2006/relationships/package" Target="embeddings/Microsoft_Word_Document9.docx"/><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image" Target="media/image40.wmf"/><Relationship Id="rId130" Type="http://schemas.openxmlformats.org/officeDocument/2006/relationships/package" Target="embeddings/Microsoft_Visio_Drawing16.vsdx"/><Relationship Id="rId135" Type="http://schemas.openxmlformats.org/officeDocument/2006/relationships/oleObject" Target="embeddings/Microsoft_Visio_2003-2010_Drawing12.vsd"/><Relationship Id="rId151" Type="http://schemas.openxmlformats.org/officeDocument/2006/relationships/oleObject" Target="embeddings/oleObject35.bin"/><Relationship Id="rId156" Type="http://schemas.openxmlformats.org/officeDocument/2006/relationships/image" Target="media/image74.wmf"/><Relationship Id="rId177" Type="http://schemas.openxmlformats.org/officeDocument/2006/relationships/image" Target="media/image84.wmf"/><Relationship Id="rId198" Type="http://schemas.openxmlformats.org/officeDocument/2006/relationships/oleObject" Target="embeddings/oleObject59.bin"/><Relationship Id="rId172" Type="http://schemas.openxmlformats.org/officeDocument/2006/relationships/oleObject" Target="embeddings/oleObject46.bin"/><Relationship Id="rId193" Type="http://schemas.openxmlformats.org/officeDocument/2006/relationships/image" Target="media/image92.wmf"/><Relationship Id="rId202" Type="http://schemas.openxmlformats.org/officeDocument/2006/relationships/oleObject" Target="embeddings/oleObject61.bin"/><Relationship Id="rId207" Type="http://schemas.openxmlformats.org/officeDocument/2006/relationships/oleObject" Target="embeddings/oleObject64.bin"/><Relationship Id="rId223" Type="http://schemas.openxmlformats.org/officeDocument/2006/relationships/image" Target="media/image105.wmf"/><Relationship Id="rId228" Type="http://schemas.openxmlformats.org/officeDocument/2006/relationships/oleObject" Target="embeddings/oleObject76.bin"/><Relationship Id="rId244" Type="http://schemas.openxmlformats.org/officeDocument/2006/relationships/image" Target="media/image114.emf"/><Relationship Id="rId249" Type="http://schemas.openxmlformats.org/officeDocument/2006/relationships/image" Target="media/image115.emf"/><Relationship Id="rId13" Type="http://schemas.openxmlformats.org/officeDocument/2006/relationships/hyperlink" Target="http://www.cs.columbia.edu/IRT/software/rtptools/" TargetMode="External"/><Relationship Id="rId18" Type="http://schemas.openxmlformats.org/officeDocument/2006/relationships/image" Target="media/image5.png"/><Relationship Id="rId39" Type="http://schemas.openxmlformats.org/officeDocument/2006/relationships/image" Target="media/image16.emf"/><Relationship Id="rId109" Type="http://schemas.openxmlformats.org/officeDocument/2006/relationships/image" Target="media/image49.wmf"/><Relationship Id="rId260" Type="http://schemas.openxmlformats.org/officeDocument/2006/relationships/package" Target="embeddings/Microsoft_Visio_Drawing19.vsdx"/><Relationship Id="rId265" Type="http://schemas.openxmlformats.org/officeDocument/2006/relationships/oleObject" Target="embeddings/oleObject87.bin"/><Relationship Id="rId34" Type="http://schemas.openxmlformats.org/officeDocument/2006/relationships/oleObject" Target="embeddings/oleObject6.bin"/><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oleObject" Target="embeddings/Microsoft_Visio_2003-2010_Drawing10.vsd"/><Relationship Id="rId97" Type="http://schemas.openxmlformats.org/officeDocument/2006/relationships/oleObject" Target="embeddings/oleObject18.bin"/><Relationship Id="rId104" Type="http://schemas.openxmlformats.org/officeDocument/2006/relationships/oleObject" Target="embeddings/oleObject23.bin"/><Relationship Id="rId120" Type="http://schemas.openxmlformats.org/officeDocument/2006/relationships/package" Target="embeddings/Microsoft_Visio_Drawing12.vsdx"/><Relationship Id="rId125" Type="http://schemas.openxmlformats.org/officeDocument/2006/relationships/image" Target="media/image59.emf"/><Relationship Id="rId141" Type="http://schemas.openxmlformats.org/officeDocument/2006/relationships/oleObject" Target="embeddings/Microsoft_Visio_2003-2010_Drawing15.vsd"/><Relationship Id="rId146" Type="http://schemas.openxmlformats.org/officeDocument/2006/relationships/image" Target="media/image69.emf"/><Relationship Id="rId167" Type="http://schemas.openxmlformats.org/officeDocument/2006/relationships/image" Target="media/image79.wmf"/><Relationship Id="rId188" Type="http://schemas.openxmlformats.org/officeDocument/2006/relationships/oleObject" Target="embeddings/oleObject54.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wmf"/><Relationship Id="rId162" Type="http://schemas.openxmlformats.org/officeDocument/2006/relationships/oleObject" Target="embeddings/oleObject41.bin"/><Relationship Id="rId183" Type="http://schemas.openxmlformats.org/officeDocument/2006/relationships/image" Target="media/image87.wmf"/><Relationship Id="rId213" Type="http://schemas.openxmlformats.org/officeDocument/2006/relationships/image" Target="media/image101.wmf"/><Relationship Id="rId218" Type="http://schemas.openxmlformats.org/officeDocument/2006/relationships/oleObject" Target="embeddings/oleObject71.bin"/><Relationship Id="rId234" Type="http://schemas.openxmlformats.org/officeDocument/2006/relationships/oleObject" Target="embeddings/oleObject79.bin"/><Relationship Id="rId239" Type="http://schemas.openxmlformats.org/officeDocument/2006/relationships/oleObject" Target="embeddings/oleObject80.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83.bin"/><Relationship Id="rId255" Type="http://schemas.openxmlformats.org/officeDocument/2006/relationships/image" Target="media/image118.emf"/><Relationship Id="rId271" Type="http://schemas.openxmlformats.org/officeDocument/2006/relationships/theme" Target="theme/theme1.xml"/><Relationship Id="rId24" Type="http://schemas.openxmlformats.org/officeDocument/2006/relationships/package" Target="embeddings/Microsoft_Visio_Drawing3.vsd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oleObject" Target="embeddings/Microsoft_Visio_2003-2010_Drawing5.vsd"/><Relationship Id="rId87" Type="http://schemas.openxmlformats.org/officeDocument/2006/relationships/oleObject" Target="embeddings/oleObject13.bin"/><Relationship Id="rId110" Type="http://schemas.openxmlformats.org/officeDocument/2006/relationships/oleObject" Target="embeddings/oleObject27.bin"/><Relationship Id="rId115" Type="http://schemas.openxmlformats.org/officeDocument/2006/relationships/image" Target="media/image53.emf"/><Relationship Id="rId131" Type="http://schemas.openxmlformats.org/officeDocument/2006/relationships/image" Target="media/image62.emf"/><Relationship Id="rId136" Type="http://schemas.openxmlformats.org/officeDocument/2006/relationships/image" Target="media/image64.emf"/><Relationship Id="rId157" Type="http://schemas.openxmlformats.org/officeDocument/2006/relationships/oleObject" Target="embeddings/oleObject38.bin"/><Relationship Id="rId178" Type="http://schemas.openxmlformats.org/officeDocument/2006/relationships/oleObject" Target="embeddings/oleObject49.bin"/><Relationship Id="rId61" Type="http://schemas.openxmlformats.org/officeDocument/2006/relationships/image" Target="media/image27.emf"/><Relationship Id="rId82" Type="http://schemas.openxmlformats.org/officeDocument/2006/relationships/image" Target="media/image38.wmf"/><Relationship Id="rId152" Type="http://schemas.openxmlformats.org/officeDocument/2006/relationships/image" Target="media/image72.wmf"/><Relationship Id="rId173" Type="http://schemas.openxmlformats.org/officeDocument/2006/relationships/image" Target="media/image82.wmf"/><Relationship Id="rId194" Type="http://schemas.openxmlformats.org/officeDocument/2006/relationships/oleObject" Target="embeddings/oleObject57.bin"/><Relationship Id="rId199" Type="http://schemas.openxmlformats.org/officeDocument/2006/relationships/image" Target="media/image95.wmf"/><Relationship Id="rId203" Type="http://schemas.openxmlformats.org/officeDocument/2006/relationships/image" Target="media/image97.wmf"/><Relationship Id="rId208" Type="http://schemas.openxmlformats.org/officeDocument/2006/relationships/oleObject" Target="embeddings/oleObject65.bin"/><Relationship Id="rId229" Type="http://schemas.openxmlformats.org/officeDocument/2006/relationships/image" Target="media/image108.wmf"/><Relationship Id="rId19" Type="http://schemas.openxmlformats.org/officeDocument/2006/relationships/image" Target="media/image6.emf"/><Relationship Id="rId224" Type="http://schemas.openxmlformats.org/officeDocument/2006/relationships/oleObject" Target="embeddings/oleObject74.bin"/><Relationship Id="rId240" Type="http://schemas.openxmlformats.org/officeDocument/2006/relationships/image" Target="media/image112.emf"/><Relationship Id="rId245" Type="http://schemas.openxmlformats.org/officeDocument/2006/relationships/oleObject" Target="embeddings/Microsoft_Visio_2003-2010_Drawing16.vsd"/><Relationship Id="rId261" Type="http://schemas.openxmlformats.org/officeDocument/2006/relationships/image" Target="media/image121.emf"/><Relationship Id="rId266" Type="http://schemas.openxmlformats.org/officeDocument/2006/relationships/image" Target="media/image124.emf"/><Relationship Id="rId14" Type="http://schemas.openxmlformats.org/officeDocument/2006/relationships/image" Target="media/image3.emf"/><Relationship Id="rId30" Type="http://schemas.openxmlformats.org/officeDocument/2006/relationships/oleObject" Target="embeddings/oleObject4.bin"/><Relationship Id="rId35" Type="http://schemas.openxmlformats.org/officeDocument/2006/relationships/image" Target="media/image14.emf"/><Relationship Id="rId56" Type="http://schemas.openxmlformats.org/officeDocument/2006/relationships/package" Target="embeddings/Microsoft_Word_Document7.docx"/><Relationship Id="rId77" Type="http://schemas.openxmlformats.org/officeDocument/2006/relationships/image" Target="media/image35.emf"/><Relationship Id="rId100" Type="http://schemas.openxmlformats.org/officeDocument/2006/relationships/oleObject" Target="embeddings/oleObject20.bin"/><Relationship Id="rId105" Type="http://schemas.openxmlformats.org/officeDocument/2006/relationships/oleObject" Target="embeddings/oleObject24.bin"/><Relationship Id="rId126" Type="http://schemas.openxmlformats.org/officeDocument/2006/relationships/package" Target="embeddings/Microsoft_Visio_Drawing14.vsdx"/><Relationship Id="rId147" Type="http://schemas.openxmlformats.org/officeDocument/2006/relationships/oleObject" Target="embeddings/oleObject33.bin"/><Relationship Id="rId168" Type="http://schemas.openxmlformats.org/officeDocument/2006/relationships/oleObject" Target="embeddings/oleObject44.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8.vsd"/><Relationship Id="rId93" Type="http://schemas.openxmlformats.org/officeDocument/2006/relationships/oleObject" Target="embeddings/oleObject16.bin"/><Relationship Id="rId98" Type="http://schemas.openxmlformats.org/officeDocument/2006/relationships/image" Target="media/image46.wmf"/><Relationship Id="rId121" Type="http://schemas.openxmlformats.org/officeDocument/2006/relationships/image" Target="media/image57.emf"/><Relationship Id="rId142" Type="http://schemas.openxmlformats.org/officeDocument/2006/relationships/image" Target="media/image67.emf"/><Relationship Id="rId163" Type="http://schemas.openxmlformats.org/officeDocument/2006/relationships/image" Target="media/image77.wmf"/><Relationship Id="rId184" Type="http://schemas.openxmlformats.org/officeDocument/2006/relationships/oleObject" Target="embeddings/oleObject52.bin"/><Relationship Id="rId189" Type="http://schemas.openxmlformats.org/officeDocument/2006/relationships/image" Target="media/image90.wmf"/><Relationship Id="rId219" Type="http://schemas.openxmlformats.org/officeDocument/2006/relationships/image" Target="media/image103.wmf"/><Relationship Id="rId3" Type="http://schemas.openxmlformats.org/officeDocument/2006/relationships/numbering" Target="numbering.xml"/><Relationship Id="rId214" Type="http://schemas.openxmlformats.org/officeDocument/2006/relationships/oleObject" Target="embeddings/oleObject68.bin"/><Relationship Id="rId230" Type="http://schemas.openxmlformats.org/officeDocument/2006/relationships/oleObject" Target="embeddings/oleObject77.bin"/><Relationship Id="rId235" Type="http://schemas.openxmlformats.org/officeDocument/2006/relationships/hyperlink" Target="http://www.iana.org" TargetMode="External"/><Relationship Id="rId251" Type="http://schemas.openxmlformats.org/officeDocument/2006/relationships/image" Target="media/image116.emf"/><Relationship Id="rId256" Type="http://schemas.openxmlformats.org/officeDocument/2006/relationships/package" Target="embeddings/Microsoft_Word_Document17.docx"/><Relationship Id="rId25" Type="http://schemas.openxmlformats.org/officeDocument/2006/relationships/image" Target="media/image9.emf"/><Relationship Id="rId46" Type="http://schemas.openxmlformats.org/officeDocument/2006/relationships/oleObject" Target="embeddings/Microsoft_Visio_2003-2010_Drawing3.vsd"/><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oleObject" Target="embeddings/Microsoft_Visio_2003-2010_Drawing13.vsd"/><Relationship Id="rId158" Type="http://schemas.openxmlformats.org/officeDocument/2006/relationships/image" Target="media/image75.wmf"/><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package" Target="embeddings/Microsoft_Word_Document10.docx"/><Relationship Id="rId83" Type="http://schemas.openxmlformats.org/officeDocument/2006/relationships/oleObject" Target="embeddings/oleObject11.bin"/><Relationship Id="rId88" Type="http://schemas.openxmlformats.org/officeDocument/2006/relationships/image" Target="media/image41.wmf"/><Relationship Id="rId111" Type="http://schemas.openxmlformats.org/officeDocument/2006/relationships/image" Target="media/image50.wmf"/><Relationship Id="rId132" Type="http://schemas.openxmlformats.org/officeDocument/2006/relationships/oleObject" Target="embeddings/oleObject30.bin"/><Relationship Id="rId153" Type="http://schemas.openxmlformats.org/officeDocument/2006/relationships/oleObject" Target="embeddings/oleObject36.bin"/><Relationship Id="rId174" Type="http://schemas.openxmlformats.org/officeDocument/2006/relationships/oleObject" Target="embeddings/oleObject47.bin"/><Relationship Id="rId179" Type="http://schemas.openxmlformats.org/officeDocument/2006/relationships/image" Target="media/image85.wmf"/><Relationship Id="rId195" Type="http://schemas.openxmlformats.org/officeDocument/2006/relationships/image" Target="media/image93.wmf"/><Relationship Id="rId209" Type="http://schemas.openxmlformats.org/officeDocument/2006/relationships/image" Target="media/image99.wmf"/><Relationship Id="rId190" Type="http://schemas.openxmlformats.org/officeDocument/2006/relationships/oleObject" Target="embeddings/oleObject55.bin"/><Relationship Id="rId204" Type="http://schemas.openxmlformats.org/officeDocument/2006/relationships/oleObject" Target="embeddings/oleObject62.bin"/><Relationship Id="rId220" Type="http://schemas.openxmlformats.org/officeDocument/2006/relationships/oleObject" Target="embeddings/oleObject72.bin"/><Relationship Id="rId225" Type="http://schemas.openxmlformats.org/officeDocument/2006/relationships/image" Target="media/image106.wmf"/><Relationship Id="rId241" Type="http://schemas.openxmlformats.org/officeDocument/2006/relationships/oleObject" Target="embeddings/oleObject81.bin"/><Relationship Id="rId246" Type="http://schemas.openxmlformats.org/officeDocument/2006/relationships/hyperlink" Target="http://www.iana.org/" TargetMode="External"/><Relationship Id="rId267" Type="http://schemas.openxmlformats.org/officeDocument/2006/relationships/oleObject" Target="embeddings/oleObject88.bin"/><Relationship Id="rId15" Type="http://schemas.openxmlformats.org/officeDocument/2006/relationships/oleObject" Target="embeddings/Microsoft_Visio_2003-2010_Drawing.vsd"/><Relationship Id="rId36" Type="http://schemas.openxmlformats.org/officeDocument/2006/relationships/oleObject" Target="embeddings/oleObject7.bin"/><Relationship Id="rId57" Type="http://schemas.openxmlformats.org/officeDocument/2006/relationships/image" Target="media/image25.emf"/><Relationship Id="rId106" Type="http://schemas.openxmlformats.org/officeDocument/2006/relationships/image" Target="media/image48.wmf"/><Relationship Id="rId127" Type="http://schemas.openxmlformats.org/officeDocument/2006/relationships/image" Target="media/image60.emf"/><Relationship Id="rId262" Type="http://schemas.openxmlformats.org/officeDocument/2006/relationships/oleObject" Target="embeddings/oleObject86.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5.docx"/><Relationship Id="rId73" Type="http://schemas.openxmlformats.org/officeDocument/2006/relationships/image" Target="media/image33.emf"/><Relationship Id="rId78" Type="http://schemas.openxmlformats.org/officeDocument/2006/relationships/oleObject" Target="embeddings/Microsoft_Visio_2003-2010_Drawing11.vsd"/><Relationship Id="rId94" Type="http://schemas.openxmlformats.org/officeDocument/2006/relationships/image" Target="media/image44.wmf"/><Relationship Id="rId99" Type="http://schemas.openxmlformats.org/officeDocument/2006/relationships/oleObject" Target="embeddings/oleObject19.bin"/><Relationship Id="rId101" Type="http://schemas.openxmlformats.org/officeDocument/2006/relationships/oleObject" Target="embeddings/oleObject21.bin"/><Relationship Id="rId122" Type="http://schemas.openxmlformats.org/officeDocument/2006/relationships/hyperlink" Target="http://qoeserver.operator.com" TargetMode="External"/><Relationship Id="rId143" Type="http://schemas.openxmlformats.org/officeDocument/2006/relationships/oleObject" Target="embeddings/oleObject31.bin"/><Relationship Id="rId148" Type="http://schemas.openxmlformats.org/officeDocument/2006/relationships/image" Target="media/image70.emf"/><Relationship Id="rId164" Type="http://schemas.openxmlformats.org/officeDocument/2006/relationships/oleObject" Target="embeddings/oleObject42.bin"/><Relationship Id="rId169" Type="http://schemas.openxmlformats.org/officeDocument/2006/relationships/image" Target="media/image80.wmf"/><Relationship Id="rId185" Type="http://schemas.openxmlformats.org/officeDocument/2006/relationships/image" Target="media/image8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0.bin"/><Relationship Id="rId210" Type="http://schemas.openxmlformats.org/officeDocument/2006/relationships/oleObject" Target="embeddings/oleObject66.bin"/><Relationship Id="rId215" Type="http://schemas.openxmlformats.org/officeDocument/2006/relationships/image" Target="media/image102.wmf"/><Relationship Id="rId236" Type="http://schemas.openxmlformats.org/officeDocument/2006/relationships/hyperlink" Target="mailto:3gppContact@etsi.org" TargetMode="External"/><Relationship Id="rId257" Type="http://schemas.openxmlformats.org/officeDocument/2006/relationships/image" Target="media/image119.emf"/><Relationship Id="rId26" Type="http://schemas.openxmlformats.org/officeDocument/2006/relationships/package" Target="embeddings/Microsoft_Visio_Drawing4.vsdx"/><Relationship Id="rId231" Type="http://schemas.openxmlformats.org/officeDocument/2006/relationships/image" Target="media/image109.wmf"/><Relationship Id="rId252" Type="http://schemas.openxmlformats.org/officeDocument/2006/relationships/oleObject" Target="embeddings/oleObject84.bin"/><Relationship Id="rId47" Type="http://schemas.openxmlformats.org/officeDocument/2006/relationships/image" Target="media/image20.emf"/><Relationship Id="rId68" Type="http://schemas.openxmlformats.org/officeDocument/2006/relationships/oleObject" Target="embeddings/Microsoft_Visio_2003-2010_Drawing6.vsd"/><Relationship Id="rId89" Type="http://schemas.openxmlformats.org/officeDocument/2006/relationships/oleObject" Target="embeddings/oleObject14.bin"/><Relationship Id="rId112" Type="http://schemas.openxmlformats.org/officeDocument/2006/relationships/oleObject" Target="embeddings/oleObject28.bin"/><Relationship Id="rId133" Type="http://schemas.openxmlformats.org/officeDocument/2006/relationships/hyperlink" Target="https://www.iana.org/assignments/websocket/websocket.xhtml" TargetMode="External"/><Relationship Id="rId154" Type="http://schemas.openxmlformats.org/officeDocument/2006/relationships/image" Target="media/image73.wmf"/><Relationship Id="rId175" Type="http://schemas.openxmlformats.org/officeDocument/2006/relationships/image" Target="media/image83.wmf"/><Relationship Id="rId196" Type="http://schemas.openxmlformats.org/officeDocument/2006/relationships/oleObject" Target="embeddings/oleObject58.bin"/><Relationship Id="rId200" Type="http://schemas.openxmlformats.org/officeDocument/2006/relationships/oleObject" Target="embeddings/oleObject60.bin"/><Relationship Id="rId16" Type="http://schemas.openxmlformats.org/officeDocument/2006/relationships/image" Target="media/image4.emf"/><Relationship Id="rId221" Type="http://schemas.openxmlformats.org/officeDocument/2006/relationships/image" Target="media/image104.wmf"/><Relationship Id="rId242" Type="http://schemas.openxmlformats.org/officeDocument/2006/relationships/image" Target="media/image113.emf"/><Relationship Id="rId263" Type="http://schemas.openxmlformats.org/officeDocument/2006/relationships/image" Target="media/image122.wmf"/><Relationship Id="rId37" Type="http://schemas.openxmlformats.org/officeDocument/2006/relationships/image" Target="media/image15.wmf"/><Relationship Id="rId58" Type="http://schemas.openxmlformats.org/officeDocument/2006/relationships/package" Target="embeddings/Microsoft_Word_Document8.docx"/><Relationship Id="rId79" Type="http://schemas.openxmlformats.org/officeDocument/2006/relationships/image" Target="media/image36.wmf"/><Relationship Id="rId102" Type="http://schemas.openxmlformats.org/officeDocument/2006/relationships/oleObject" Target="embeddings/oleObject22.bin"/><Relationship Id="rId123" Type="http://schemas.openxmlformats.org/officeDocument/2006/relationships/image" Target="media/image58.emf"/><Relationship Id="rId144" Type="http://schemas.openxmlformats.org/officeDocument/2006/relationships/image" Target="media/image68.emf"/><Relationship Id="rId90" Type="http://schemas.openxmlformats.org/officeDocument/2006/relationships/image" Target="media/image42.wmf"/><Relationship Id="rId165" Type="http://schemas.openxmlformats.org/officeDocument/2006/relationships/image" Target="media/image78.wmf"/><Relationship Id="rId186" Type="http://schemas.openxmlformats.org/officeDocument/2006/relationships/oleObject" Target="embeddings/oleObject53.bin"/><Relationship Id="rId211" Type="http://schemas.openxmlformats.org/officeDocument/2006/relationships/image" Target="media/image100.wmf"/><Relationship Id="rId232" Type="http://schemas.openxmlformats.org/officeDocument/2006/relationships/oleObject" Target="embeddings/oleObject78.bin"/><Relationship Id="rId253" Type="http://schemas.openxmlformats.org/officeDocument/2006/relationships/image" Target="media/image117.emf"/><Relationship Id="rId27" Type="http://schemas.openxmlformats.org/officeDocument/2006/relationships/image" Target="media/image10.emf"/><Relationship Id="rId48" Type="http://schemas.openxmlformats.org/officeDocument/2006/relationships/oleObject" Target="embeddings/Microsoft_Visio_2003-2010_Drawing4.vsd"/><Relationship Id="rId69" Type="http://schemas.openxmlformats.org/officeDocument/2006/relationships/image" Target="media/image31.emf"/><Relationship Id="rId113" Type="http://schemas.openxmlformats.org/officeDocument/2006/relationships/image" Target="media/image51.emf"/><Relationship Id="rId134" Type="http://schemas.openxmlformats.org/officeDocument/2006/relationships/image" Target="media/image63.emf"/><Relationship Id="rId80" Type="http://schemas.openxmlformats.org/officeDocument/2006/relationships/oleObject" Target="embeddings/oleObject10.bin"/><Relationship Id="rId155" Type="http://schemas.openxmlformats.org/officeDocument/2006/relationships/oleObject" Target="embeddings/oleObject37.bin"/><Relationship Id="rId176" Type="http://schemas.openxmlformats.org/officeDocument/2006/relationships/oleObject" Target="embeddings/oleObject48.bin"/><Relationship Id="rId197" Type="http://schemas.openxmlformats.org/officeDocument/2006/relationships/image" Target="media/image94.wmf"/><Relationship Id="rId201" Type="http://schemas.openxmlformats.org/officeDocument/2006/relationships/image" Target="media/image96.wmf"/><Relationship Id="rId222" Type="http://schemas.openxmlformats.org/officeDocument/2006/relationships/oleObject" Target="embeddings/oleObject73.bin"/><Relationship Id="rId243" Type="http://schemas.openxmlformats.org/officeDocument/2006/relationships/oleObject" Target="embeddings/oleObject82.bin"/><Relationship Id="rId264" Type="http://schemas.openxmlformats.org/officeDocument/2006/relationships/image" Target="media/image123.emf"/><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image" Target="media/image26.emf"/><Relationship Id="rId103" Type="http://schemas.openxmlformats.org/officeDocument/2006/relationships/image" Target="media/image47.wmf"/><Relationship Id="rId124" Type="http://schemas.openxmlformats.org/officeDocument/2006/relationships/package" Target="embeddings/Microsoft_Visio_Drawing13.vsdx"/><Relationship Id="rId70" Type="http://schemas.openxmlformats.org/officeDocument/2006/relationships/oleObject" Target="embeddings/Microsoft_Visio_2003-2010_Drawing7.vsd"/><Relationship Id="rId91" Type="http://schemas.openxmlformats.org/officeDocument/2006/relationships/oleObject" Target="embeddings/oleObject15.bin"/><Relationship Id="rId145" Type="http://schemas.openxmlformats.org/officeDocument/2006/relationships/oleObject" Target="embeddings/oleObject32.bin"/><Relationship Id="rId166" Type="http://schemas.openxmlformats.org/officeDocument/2006/relationships/oleObject" Target="embeddings/oleObject43.bin"/><Relationship Id="rId187" Type="http://schemas.openxmlformats.org/officeDocument/2006/relationships/image" Target="media/image89.wmf"/><Relationship Id="rId1" Type="http://schemas.microsoft.com/office/2006/relationships/keyMapCustomizations" Target="customizations.xml"/><Relationship Id="rId212" Type="http://schemas.openxmlformats.org/officeDocument/2006/relationships/oleObject" Target="embeddings/oleObject67.bin"/><Relationship Id="rId233" Type="http://schemas.openxmlformats.org/officeDocument/2006/relationships/image" Target="media/image110.wmf"/><Relationship Id="rId254" Type="http://schemas.openxmlformats.org/officeDocument/2006/relationships/oleObject" Target="embeddings/oleObject85.bin"/><Relationship Id="rId28" Type="http://schemas.openxmlformats.org/officeDocument/2006/relationships/oleObject" Target="embeddings/oleObject3.bin"/><Relationship Id="rId49" Type="http://schemas.openxmlformats.org/officeDocument/2006/relationships/image" Target="media/image21.emf"/><Relationship Id="rId114" Type="http://schemas.openxmlformats.org/officeDocument/2006/relationships/image" Target="media/image5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120</TotalTime>
  <Pages>1</Pages>
  <Words>194199</Words>
  <Characters>1106940</Characters>
  <Application>Microsoft Office Word</Application>
  <DocSecurity>0</DocSecurity>
  <Lines>9224</Lines>
  <Paragraphs>2597</Paragraphs>
  <ScaleCrop>false</ScaleCrop>
  <HeadingPairs>
    <vt:vector size="2" baseType="variant">
      <vt:variant>
        <vt:lpstr>Title</vt:lpstr>
      </vt:variant>
      <vt:variant>
        <vt:i4>1</vt:i4>
      </vt:variant>
    </vt:vector>
  </HeadingPairs>
  <TitlesOfParts>
    <vt:vector size="1" baseType="lpstr">
      <vt:lpstr>3GPP TS 26.114</vt:lpstr>
    </vt:vector>
  </TitlesOfParts>
  <Company>ETSI</Company>
  <LinksUpToDate>false</LinksUpToDate>
  <CharactersWithSpaces>1298542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26.114_CR0565R1_(Rel-18)_5G_MEDIA_MTSI_ext, TEI18</cp:lastModifiedBy>
  <cp:revision>29</cp:revision>
  <cp:lastPrinted>2019-02-25T14:05:00Z</cp:lastPrinted>
  <dcterms:created xsi:type="dcterms:W3CDTF">2023-06-16T19:43:00Z</dcterms:created>
  <dcterms:modified xsi:type="dcterms:W3CDTF">2024-06-27T10:33:00Z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ies>
</file>