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63D85430"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4D3ACD">
              <w:t>18.5.1</w:t>
            </w:r>
            <w:bookmarkEnd w:id="3"/>
            <w:r w:rsidR="00D5769E" w:rsidRPr="00C6761E">
              <w:t xml:space="preserve"> </w:t>
            </w:r>
            <w:r w:rsidRPr="00C6761E">
              <w:rPr>
                <w:sz w:val="32"/>
              </w:rPr>
              <w:t>(</w:t>
            </w:r>
            <w:bookmarkStart w:id="4" w:name="issueDate"/>
            <w:r w:rsidR="004D3ACD">
              <w:rPr>
                <w:sz w:val="32"/>
              </w:rPr>
              <w:t>2024-06</w:t>
            </w:r>
            <w:bookmarkEnd w:id="4"/>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126CCF" w:rsidRPr="00C6761E">
              <w:rPr>
                <w:rStyle w:val="ZGSM"/>
              </w:rPr>
              <w:t>8</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6D655BDA" w:rsidR="00E16509" w:rsidRPr="00C6761E" w:rsidRDefault="00E16509" w:rsidP="00133525">
            <w:pPr>
              <w:pStyle w:val="FP"/>
              <w:jc w:val="center"/>
              <w:rPr>
                <w:noProof/>
                <w:sz w:val="18"/>
              </w:rPr>
            </w:pPr>
            <w:r w:rsidRPr="00C6761E">
              <w:rPr>
                <w:noProof/>
                <w:sz w:val="18"/>
              </w:rPr>
              <w:t xml:space="preserve">© </w:t>
            </w:r>
            <w:bookmarkStart w:id="13" w:name="copyrightDate"/>
            <w:r w:rsidR="005E13D9" w:rsidRPr="00C6761E">
              <w:rPr>
                <w:noProof/>
                <w:sz w:val="18"/>
              </w:rPr>
              <w:t>202</w:t>
            </w:r>
            <w:bookmarkEnd w:id="13"/>
            <w:r w:rsidR="0049524A">
              <w:rPr>
                <w:noProof/>
                <w:sz w:val="18"/>
              </w:rPr>
              <w:t>4</w:t>
            </w:r>
            <w:r w:rsidRPr="00C6761E">
              <w:rPr>
                <w:noProof/>
                <w:sz w:val="18"/>
              </w:rPr>
              <w:t>, 3GPP Organizational Partners (ARIB, ATIS, CCSA, ETSI, TSDSI, TTA, TTC).</w:t>
            </w:r>
            <w:bookmarkStart w:id="14" w:name="copyrightaddon"/>
            <w:bookmarkEnd w:id="14"/>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5" w:name="tableOfContents"/>
      <w:bookmarkEnd w:id="15"/>
      <w:r w:rsidRPr="00C6761E">
        <w:lastRenderedPageBreak/>
        <w:t>Contents</w:t>
      </w:r>
    </w:p>
    <w:p w14:paraId="2C14F23E" w14:textId="0F941574" w:rsidR="00144F20" w:rsidRDefault="004D3578">
      <w:pPr>
        <w:pStyle w:val="TOC1"/>
        <w:rPr>
          <w:rFonts w:asciiTheme="minorHAnsi" w:eastAsiaTheme="minorEastAsia" w:hAnsiTheme="minorHAnsi" w:cstheme="minorBidi"/>
          <w:noProof/>
          <w:kern w:val="2"/>
          <w:szCs w:val="22"/>
          <w:lang w:eastAsia="en-GB"/>
          <w14:ligatures w14:val="standardContextual"/>
        </w:rPr>
      </w:pPr>
      <w:r w:rsidRPr="00C6761E">
        <w:fldChar w:fldCharType="begin" w:fldLock="1"/>
      </w:r>
      <w:r w:rsidRPr="00C6761E">
        <w:instrText xml:space="preserve"> TOC \o "1-9" </w:instrText>
      </w:r>
      <w:r w:rsidRPr="00C6761E">
        <w:fldChar w:fldCharType="separate"/>
      </w:r>
      <w:r w:rsidR="00144F20">
        <w:rPr>
          <w:noProof/>
        </w:rPr>
        <w:t>Foreword</w:t>
      </w:r>
      <w:r w:rsidR="00144F20">
        <w:rPr>
          <w:noProof/>
        </w:rPr>
        <w:tab/>
      </w:r>
      <w:r w:rsidR="00144F20">
        <w:rPr>
          <w:noProof/>
        </w:rPr>
        <w:fldChar w:fldCharType="begin" w:fldLock="1"/>
      </w:r>
      <w:r w:rsidR="00144F20">
        <w:rPr>
          <w:noProof/>
        </w:rPr>
        <w:instrText xml:space="preserve"> PAGEREF _Toc172039460 \h </w:instrText>
      </w:r>
      <w:r w:rsidR="00144F20">
        <w:rPr>
          <w:noProof/>
        </w:rPr>
      </w:r>
      <w:r w:rsidR="00144F20">
        <w:rPr>
          <w:noProof/>
        </w:rPr>
        <w:fldChar w:fldCharType="separate"/>
      </w:r>
      <w:r w:rsidR="00144F20">
        <w:rPr>
          <w:noProof/>
        </w:rPr>
        <w:t>21</w:t>
      </w:r>
      <w:r w:rsidR="00144F20">
        <w:rPr>
          <w:noProof/>
        </w:rPr>
        <w:fldChar w:fldCharType="end"/>
      </w:r>
    </w:p>
    <w:p w14:paraId="3A9E0AC5" w14:textId="2732998F" w:rsidR="00144F20" w:rsidRDefault="00144F2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_Toc172039461 \h </w:instrText>
      </w:r>
      <w:r>
        <w:rPr>
          <w:noProof/>
        </w:rPr>
      </w:r>
      <w:r>
        <w:rPr>
          <w:noProof/>
        </w:rPr>
        <w:fldChar w:fldCharType="separate"/>
      </w:r>
      <w:r>
        <w:rPr>
          <w:noProof/>
        </w:rPr>
        <w:t>23</w:t>
      </w:r>
      <w:r>
        <w:rPr>
          <w:noProof/>
        </w:rPr>
        <w:fldChar w:fldCharType="end"/>
      </w:r>
    </w:p>
    <w:p w14:paraId="5C0FF4AB" w14:textId="088B3B8D" w:rsidR="00144F20" w:rsidRDefault="00144F2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_Toc172039462 \h </w:instrText>
      </w:r>
      <w:r>
        <w:rPr>
          <w:noProof/>
        </w:rPr>
      </w:r>
      <w:r>
        <w:rPr>
          <w:noProof/>
        </w:rPr>
        <w:fldChar w:fldCharType="separate"/>
      </w:r>
      <w:r>
        <w:rPr>
          <w:noProof/>
        </w:rPr>
        <w:t>23</w:t>
      </w:r>
      <w:r>
        <w:rPr>
          <w:noProof/>
        </w:rPr>
        <w:fldChar w:fldCharType="end"/>
      </w:r>
    </w:p>
    <w:p w14:paraId="6B2A1A70" w14:textId="18A548C5" w:rsidR="00144F20" w:rsidRDefault="00144F2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_Toc172039463 \h </w:instrText>
      </w:r>
      <w:r>
        <w:rPr>
          <w:noProof/>
        </w:rPr>
      </w:r>
      <w:r>
        <w:rPr>
          <w:noProof/>
        </w:rPr>
        <w:fldChar w:fldCharType="separate"/>
      </w:r>
      <w:r>
        <w:rPr>
          <w:noProof/>
        </w:rPr>
        <w:t>25</w:t>
      </w:r>
      <w:r>
        <w:rPr>
          <w:noProof/>
        </w:rPr>
        <w:fldChar w:fldCharType="end"/>
      </w:r>
    </w:p>
    <w:p w14:paraId="49451E1E" w14:textId="5E0D937A"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_Toc172039464 \h </w:instrText>
      </w:r>
      <w:r>
        <w:rPr>
          <w:noProof/>
        </w:rPr>
      </w:r>
      <w:r>
        <w:rPr>
          <w:noProof/>
        </w:rPr>
        <w:fldChar w:fldCharType="separate"/>
      </w:r>
      <w:r>
        <w:rPr>
          <w:noProof/>
        </w:rPr>
        <w:t>25</w:t>
      </w:r>
      <w:r>
        <w:rPr>
          <w:noProof/>
        </w:rPr>
        <w:fldChar w:fldCharType="end"/>
      </w:r>
    </w:p>
    <w:p w14:paraId="7BA1403C" w14:textId="7C89EF30"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_Toc172039465 \h </w:instrText>
      </w:r>
      <w:r>
        <w:rPr>
          <w:noProof/>
        </w:rPr>
      </w:r>
      <w:r>
        <w:rPr>
          <w:noProof/>
        </w:rPr>
        <w:fldChar w:fldCharType="separate"/>
      </w:r>
      <w:r>
        <w:rPr>
          <w:noProof/>
        </w:rPr>
        <w:t>27</w:t>
      </w:r>
      <w:r>
        <w:rPr>
          <w:noProof/>
        </w:rPr>
        <w:fldChar w:fldCharType="end"/>
      </w:r>
    </w:p>
    <w:p w14:paraId="742A27BE" w14:textId="5DE704FF" w:rsidR="00144F20" w:rsidRDefault="00144F2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_Toc172039466 \h </w:instrText>
      </w:r>
      <w:r>
        <w:rPr>
          <w:noProof/>
        </w:rPr>
      </w:r>
      <w:r>
        <w:rPr>
          <w:noProof/>
        </w:rPr>
        <w:fldChar w:fldCharType="separate"/>
      </w:r>
      <w:r>
        <w:rPr>
          <w:noProof/>
        </w:rPr>
        <w:t>27</w:t>
      </w:r>
      <w:r>
        <w:rPr>
          <w:noProof/>
        </w:rPr>
        <w:fldChar w:fldCharType="end"/>
      </w:r>
    </w:p>
    <w:p w14:paraId="10439E3C" w14:textId="1F384327"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_Toc172039467 \h </w:instrText>
      </w:r>
      <w:r>
        <w:rPr>
          <w:noProof/>
        </w:rPr>
      </w:r>
      <w:r>
        <w:rPr>
          <w:noProof/>
        </w:rPr>
        <w:fldChar w:fldCharType="separate"/>
      </w:r>
      <w:r>
        <w:rPr>
          <w:noProof/>
        </w:rPr>
        <w:t>27</w:t>
      </w:r>
      <w:r>
        <w:rPr>
          <w:noProof/>
        </w:rPr>
        <w:fldChar w:fldCharType="end"/>
      </w:r>
    </w:p>
    <w:p w14:paraId="0D1A212B" w14:textId="78E43325" w:rsidR="00144F20" w:rsidRDefault="00144F2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_Toc172039468 \h </w:instrText>
      </w:r>
      <w:r>
        <w:rPr>
          <w:noProof/>
        </w:rPr>
      </w:r>
      <w:r>
        <w:rPr>
          <w:noProof/>
        </w:rPr>
        <w:fldChar w:fldCharType="separate"/>
      </w:r>
      <w:r>
        <w:rPr>
          <w:noProof/>
        </w:rPr>
        <w:t>28</w:t>
      </w:r>
      <w:r>
        <w:rPr>
          <w:noProof/>
        </w:rPr>
        <w:fldChar w:fldCharType="end"/>
      </w:r>
    </w:p>
    <w:p w14:paraId="3E771908" w14:textId="02BB44B6"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_Toc172039469 \h </w:instrText>
      </w:r>
      <w:r>
        <w:rPr>
          <w:noProof/>
        </w:rPr>
      </w:r>
      <w:r>
        <w:rPr>
          <w:noProof/>
        </w:rPr>
        <w:fldChar w:fldCharType="separate"/>
      </w:r>
      <w:r>
        <w:rPr>
          <w:noProof/>
        </w:rPr>
        <w:t>28</w:t>
      </w:r>
      <w:r>
        <w:rPr>
          <w:noProof/>
        </w:rPr>
        <w:fldChar w:fldCharType="end"/>
      </w:r>
    </w:p>
    <w:p w14:paraId="7A081A66" w14:textId="6883ACEE"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_Toc172039470 \h </w:instrText>
      </w:r>
      <w:r>
        <w:rPr>
          <w:noProof/>
        </w:rPr>
      </w:r>
      <w:r>
        <w:rPr>
          <w:noProof/>
        </w:rPr>
        <w:fldChar w:fldCharType="separate"/>
      </w:r>
      <w:r>
        <w:rPr>
          <w:noProof/>
        </w:rPr>
        <w:t>28</w:t>
      </w:r>
      <w:r>
        <w:rPr>
          <w:noProof/>
        </w:rPr>
        <w:fldChar w:fldCharType="end"/>
      </w:r>
    </w:p>
    <w:p w14:paraId="23E9BABC" w14:textId="63C0681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_Toc172039471 \h </w:instrText>
      </w:r>
      <w:r>
        <w:rPr>
          <w:noProof/>
        </w:rPr>
      </w:r>
      <w:r>
        <w:rPr>
          <w:noProof/>
        </w:rPr>
        <w:fldChar w:fldCharType="separate"/>
      </w:r>
      <w:r>
        <w:rPr>
          <w:noProof/>
        </w:rPr>
        <w:t>28</w:t>
      </w:r>
      <w:r>
        <w:rPr>
          <w:noProof/>
        </w:rPr>
        <w:fldChar w:fldCharType="end"/>
      </w:r>
    </w:p>
    <w:p w14:paraId="58AD858D" w14:textId="744EC220"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_Toc172039472 \h </w:instrText>
      </w:r>
      <w:r>
        <w:rPr>
          <w:noProof/>
        </w:rPr>
      </w:r>
      <w:r>
        <w:rPr>
          <w:noProof/>
        </w:rPr>
        <w:fldChar w:fldCharType="separate"/>
      </w:r>
      <w:r>
        <w:rPr>
          <w:noProof/>
        </w:rPr>
        <w:t>28</w:t>
      </w:r>
      <w:r>
        <w:rPr>
          <w:noProof/>
        </w:rPr>
        <w:fldChar w:fldCharType="end"/>
      </w:r>
    </w:p>
    <w:p w14:paraId="13E96876" w14:textId="428E7E70"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_Toc172039473 \h </w:instrText>
      </w:r>
      <w:r>
        <w:rPr>
          <w:noProof/>
        </w:rPr>
      </w:r>
      <w:r>
        <w:rPr>
          <w:noProof/>
        </w:rPr>
        <w:fldChar w:fldCharType="separate"/>
      </w:r>
      <w:r>
        <w:rPr>
          <w:noProof/>
        </w:rPr>
        <w:t>29</w:t>
      </w:r>
      <w:r>
        <w:rPr>
          <w:noProof/>
        </w:rPr>
        <w:fldChar w:fldCharType="end"/>
      </w:r>
    </w:p>
    <w:p w14:paraId="7C594277" w14:textId="26B06818"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_Toc172039474 \h </w:instrText>
      </w:r>
      <w:r>
        <w:rPr>
          <w:noProof/>
        </w:rPr>
      </w:r>
      <w:r>
        <w:rPr>
          <w:noProof/>
        </w:rPr>
        <w:fldChar w:fldCharType="separate"/>
      </w:r>
      <w:r>
        <w:rPr>
          <w:noProof/>
        </w:rPr>
        <w:t>30</w:t>
      </w:r>
      <w:r>
        <w:rPr>
          <w:noProof/>
        </w:rPr>
        <w:fldChar w:fldCharType="end"/>
      </w:r>
    </w:p>
    <w:p w14:paraId="0757DA00" w14:textId="5887CC32"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_Toc172039475 \h </w:instrText>
      </w:r>
      <w:r>
        <w:rPr>
          <w:noProof/>
        </w:rPr>
      </w:r>
      <w:r>
        <w:rPr>
          <w:noProof/>
        </w:rPr>
        <w:fldChar w:fldCharType="separate"/>
      </w:r>
      <w:r>
        <w:rPr>
          <w:noProof/>
        </w:rPr>
        <w:t>32</w:t>
      </w:r>
      <w:r>
        <w:rPr>
          <w:noProof/>
        </w:rPr>
        <w:fldChar w:fldCharType="end"/>
      </w:r>
    </w:p>
    <w:p w14:paraId="5052F4C3" w14:textId="58DB8400"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_Toc172039476 \h </w:instrText>
      </w:r>
      <w:r>
        <w:rPr>
          <w:noProof/>
        </w:rPr>
      </w:r>
      <w:r>
        <w:rPr>
          <w:noProof/>
        </w:rPr>
        <w:fldChar w:fldCharType="separate"/>
      </w:r>
      <w:r>
        <w:rPr>
          <w:noProof/>
        </w:rPr>
        <w:t>35</w:t>
      </w:r>
      <w:r>
        <w:rPr>
          <w:noProof/>
        </w:rPr>
        <w:fldChar w:fldCharType="end"/>
      </w:r>
    </w:p>
    <w:p w14:paraId="1984B09D" w14:textId="0217144A"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_Toc172039477 \h </w:instrText>
      </w:r>
      <w:r>
        <w:rPr>
          <w:noProof/>
        </w:rPr>
      </w:r>
      <w:r>
        <w:rPr>
          <w:noProof/>
        </w:rPr>
        <w:fldChar w:fldCharType="separate"/>
      </w:r>
      <w:r>
        <w:rPr>
          <w:noProof/>
        </w:rPr>
        <w:t>38</w:t>
      </w:r>
      <w:r>
        <w:rPr>
          <w:noProof/>
        </w:rPr>
        <w:fldChar w:fldCharType="end"/>
      </w:r>
    </w:p>
    <w:p w14:paraId="12782D5C" w14:textId="1A7170E8"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_Toc172039478 \h </w:instrText>
      </w:r>
      <w:r>
        <w:rPr>
          <w:noProof/>
        </w:rPr>
      </w:r>
      <w:r>
        <w:rPr>
          <w:noProof/>
        </w:rPr>
        <w:fldChar w:fldCharType="separate"/>
      </w:r>
      <w:r>
        <w:rPr>
          <w:noProof/>
        </w:rPr>
        <w:t>38</w:t>
      </w:r>
      <w:r>
        <w:rPr>
          <w:noProof/>
        </w:rPr>
        <w:fldChar w:fldCharType="end"/>
      </w:r>
    </w:p>
    <w:p w14:paraId="2770F059" w14:textId="07CE6A60"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_Toc172039479 \h </w:instrText>
      </w:r>
      <w:r>
        <w:rPr>
          <w:noProof/>
        </w:rPr>
      </w:r>
      <w:r>
        <w:rPr>
          <w:noProof/>
        </w:rPr>
        <w:fldChar w:fldCharType="separate"/>
      </w:r>
      <w:r>
        <w:rPr>
          <w:noProof/>
        </w:rPr>
        <w:t>38</w:t>
      </w:r>
      <w:r>
        <w:rPr>
          <w:noProof/>
        </w:rPr>
        <w:fldChar w:fldCharType="end"/>
      </w:r>
    </w:p>
    <w:p w14:paraId="32C15C93" w14:textId="154CD55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_Toc172039480 \h </w:instrText>
      </w:r>
      <w:r>
        <w:rPr>
          <w:noProof/>
        </w:rPr>
      </w:r>
      <w:r>
        <w:rPr>
          <w:noProof/>
        </w:rPr>
        <w:fldChar w:fldCharType="separate"/>
      </w:r>
      <w:r>
        <w:rPr>
          <w:noProof/>
        </w:rPr>
        <w:t>38</w:t>
      </w:r>
      <w:r>
        <w:rPr>
          <w:noProof/>
        </w:rPr>
        <w:fldChar w:fldCharType="end"/>
      </w:r>
    </w:p>
    <w:p w14:paraId="3F094FDD" w14:textId="4B6CC67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_Toc172039481 \h </w:instrText>
      </w:r>
      <w:r>
        <w:rPr>
          <w:noProof/>
        </w:rPr>
      </w:r>
      <w:r>
        <w:rPr>
          <w:noProof/>
        </w:rPr>
        <w:fldChar w:fldCharType="separate"/>
      </w:r>
      <w:r>
        <w:rPr>
          <w:noProof/>
        </w:rPr>
        <w:t>39</w:t>
      </w:r>
      <w:r>
        <w:rPr>
          <w:noProof/>
        </w:rPr>
        <w:fldChar w:fldCharType="end"/>
      </w:r>
    </w:p>
    <w:p w14:paraId="6349B0AB" w14:textId="02A85F1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_Toc172039482 \h </w:instrText>
      </w:r>
      <w:r>
        <w:rPr>
          <w:noProof/>
        </w:rPr>
      </w:r>
      <w:r>
        <w:rPr>
          <w:noProof/>
        </w:rPr>
        <w:fldChar w:fldCharType="separate"/>
      </w:r>
      <w:r>
        <w:rPr>
          <w:noProof/>
        </w:rPr>
        <w:t>39</w:t>
      </w:r>
      <w:r>
        <w:rPr>
          <w:noProof/>
        </w:rPr>
        <w:fldChar w:fldCharType="end"/>
      </w:r>
    </w:p>
    <w:p w14:paraId="1D0B72BB" w14:textId="7785005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_Toc172039483 \h </w:instrText>
      </w:r>
      <w:r>
        <w:rPr>
          <w:noProof/>
        </w:rPr>
      </w:r>
      <w:r>
        <w:rPr>
          <w:noProof/>
        </w:rPr>
        <w:fldChar w:fldCharType="separate"/>
      </w:r>
      <w:r>
        <w:rPr>
          <w:noProof/>
        </w:rPr>
        <w:t>40</w:t>
      </w:r>
      <w:r>
        <w:rPr>
          <w:noProof/>
        </w:rPr>
        <w:fldChar w:fldCharType="end"/>
      </w:r>
    </w:p>
    <w:p w14:paraId="5B3D24E8" w14:textId="751DF5B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_Toc172039484 \h </w:instrText>
      </w:r>
      <w:r>
        <w:rPr>
          <w:noProof/>
        </w:rPr>
      </w:r>
      <w:r>
        <w:rPr>
          <w:noProof/>
        </w:rPr>
        <w:fldChar w:fldCharType="separate"/>
      </w:r>
      <w:r>
        <w:rPr>
          <w:noProof/>
        </w:rPr>
        <w:t>40</w:t>
      </w:r>
      <w:r>
        <w:rPr>
          <w:noProof/>
        </w:rPr>
        <w:fldChar w:fldCharType="end"/>
      </w:r>
    </w:p>
    <w:p w14:paraId="53BDC23B" w14:textId="201AD6E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_Toc172039485 \h </w:instrText>
      </w:r>
      <w:r>
        <w:rPr>
          <w:noProof/>
        </w:rPr>
      </w:r>
      <w:r>
        <w:rPr>
          <w:noProof/>
        </w:rPr>
        <w:fldChar w:fldCharType="separate"/>
      </w:r>
      <w:r>
        <w:rPr>
          <w:noProof/>
        </w:rPr>
        <w:t>40</w:t>
      </w:r>
      <w:r>
        <w:rPr>
          <w:noProof/>
        </w:rPr>
        <w:fldChar w:fldCharType="end"/>
      </w:r>
    </w:p>
    <w:p w14:paraId="31D12521" w14:textId="15291296" w:rsidR="00144F20" w:rsidRDefault="00144F2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_Toc172039486 \h </w:instrText>
      </w:r>
      <w:r>
        <w:rPr>
          <w:noProof/>
        </w:rPr>
      </w:r>
      <w:r>
        <w:rPr>
          <w:noProof/>
        </w:rPr>
        <w:fldChar w:fldCharType="separate"/>
      </w:r>
      <w:r>
        <w:rPr>
          <w:noProof/>
        </w:rPr>
        <w:t>41</w:t>
      </w:r>
      <w:r>
        <w:rPr>
          <w:noProof/>
        </w:rPr>
        <w:fldChar w:fldCharType="end"/>
      </w:r>
    </w:p>
    <w:p w14:paraId="3F8A38B5" w14:textId="48A810CB"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_Toc172039487 \h </w:instrText>
      </w:r>
      <w:r>
        <w:rPr>
          <w:noProof/>
        </w:rPr>
      </w:r>
      <w:r>
        <w:rPr>
          <w:noProof/>
        </w:rPr>
        <w:fldChar w:fldCharType="separate"/>
      </w:r>
      <w:r>
        <w:rPr>
          <w:noProof/>
        </w:rPr>
        <w:t>41</w:t>
      </w:r>
      <w:r>
        <w:rPr>
          <w:noProof/>
        </w:rPr>
        <w:fldChar w:fldCharType="end"/>
      </w:r>
    </w:p>
    <w:p w14:paraId="34AE49CD" w14:textId="1CECCB9E"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_Toc172039488 \h </w:instrText>
      </w:r>
      <w:r>
        <w:rPr>
          <w:noProof/>
        </w:rPr>
      </w:r>
      <w:r>
        <w:rPr>
          <w:noProof/>
        </w:rPr>
        <w:fldChar w:fldCharType="separate"/>
      </w:r>
      <w:r>
        <w:rPr>
          <w:noProof/>
        </w:rPr>
        <w:t>41</w:t>
      </w:r>
      <w:r>
        <w:rPr>
          <w:noProof/>
        </w:rPr>
        <w:fldChar w:fldCharType="end"/>
      </w:r>
    </w:p>
    <w:p w14:paraId="1D521358" w14:textId="79F8CE71"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_Toc172039489 \h </w:instrText>
      </w:r>
      <w:r>
        <w:rPr>
          <w:noProof/>
        </w:rPr>
      </w:r>
      <w:r>
        <w:rPr>
          <w:noProof/>
        </w:rPr>
        <w:fldChar w:fldCharType="separate"/>
      </w:r>
      <w:r>
        <w:rPr>
          <w:noProof/>
        </w:rPr>
        <w:t>41</w:t>
      </w:r>
      <w:r>
        <w:rPr>
          <w:noProof/>
        </w:rPr>
        <w:fldChar w:fldCharType="end"/>
      </w:r>
    </w:p>
    <w:p w14:paraId="70BCD096" w14:textId="678C024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_Toc172039490 \h </w:instrText>
      </w:r>
      <w:r>
        <w:rPr>
          <w:noProof/>
        </w:rPr>
      </w:r>
      <w:r>
        <w:rPr>
          <w:noProof/>
        </w:rPr>
        <w:fldChar w:fldCharType="separate"/>
      </w:r>
      <w:r>
        <w:rPr>
          <w:noProof/>
        </w:rPr>
        <w:t>41</w:t>
      </w:r>
      <w:r>
        <w:rPr>
          <w:noProof/>
        </w:rPr>
        <w:fldChar w:fldCharType="end"/>
      </w:r>
    </w:p>
    <w:p w14:paraId="169AFE7C" w14:textId="31F0621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_Toc172039491 \h </w:instrText>
      </w:r>
      <w:r>
        <w:rPr>
          <w:noProof/>
        </w:rPr>
      </w:r>
      <w:r>
        <w:rPr>
          <w:noProof/>
        </w:rPr>
        <w:fldChar w:fldCharType="separate"/>
      </w:r>
      <w:r>
        <w:rPr>
          <w:noProof/>
        </w:rPr>
        <w:t>41</w:t>
      </w:r>
      <w:r>
        <w:rPr>
          <w:noProof/>
        </w:rPr>
        <w:fldChar w:fldCharType="end"/>
      </w:r>
    </w:p>
    <w:p w14:paraId="5321956A" w14:textId="27A4792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_Toc172039492 \h </w:instrText>
      </w:r>
      <w:r>
        <w:rPr>
          <w:noProof/>
        </w:rPr>
      </w:r>
      <w:r>
        <w:rPr>
          <w:noProof/>
        </w:rPr>
        <w:fldChar w:fldCharType="separate"/>
      </w:r>
      <w:r>
        <w:rPr>
          <w:noProof/>
        </w:rPr>
        <w:t>41</w:t>
      </w:r>
      <w:r>
        <w:rPr>
          <w:noProof/>
        </w:rPr>
        <w:fldChar w:fldCharType="end"/>
      </w:r>
    </w:p>
    <w:p w14:paraId="4A6DF074" w14:textId="5E0C19F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_Toc172039493 \h </w:instrText>
      </w:r>
      <w:r>
        <w:rPr>
          <w:noProof/>
        </w:rPr>
      </w:r>
      <w:r>
        <w:rPr>
          <w:noProof/>
        </w:rPr>
        <w:fldChar w:fldCharType="separate"/>
      </w:r>
      <w:r>
        <w:rPr>
          <w:noProof/>
        </w:rPr>
        <w:t>41</w:t>
      </w:r>
      <w:r>
        <w:rPr>
          <w:noProof/>
        </w:rPr>
        <w:fldChar w:fldCharType="end"/>
      </w:r>
    </w:p>
    <w:p w14:paraId="76AE7006" w14:textId="5F6BB23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_Toc172039494 \h </w:instrText>
      </w:r>
      <w:r>
        <w:rPr>
          <w:noProof/>
        </w:rPr>
      </w:r>
      <w:r>
        <w:rPr>
          <w:noProof/>
        </w:rPr>
        <w:fldChar w:fldCharType="separate"/>
      </w:r>
      <w:r>
        <w:rPr>
          <w:noProof/>
        </w:rPr>
        <w:t>42</w:t>
      </w:r>
      <w:r>
        <w:rPr>
          <w:noProof/>
        </w:rPr>
        <w:fldChar w:fldCharType="end"/>
      </w:r>
    </w:p>
    <w:p w14:paraId="1D0C86E0" w14:textId="433D346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_Toc172039495 \h </w:instrText>
      </w:r>
      <w:r>
        <w:rPr>
          <w:noProof/>
        </w:rPr>
      </w:r>
      <w:r>
        <w:rPr>
          <w:noProof/>
        </w:rPr>
        <w:fldChar w:fldCharType="separate"/>
      </w:r>
      <w:r>
        <w:rPr>
          <w:noProof/>
        </w:rPr>
        <w:t>42</w:t>
      </w:r>
      <w:r>
        <w:rPr>
          <w:noProof/>
        </w:rPr>
        <w:fldChar w:fldCharType="end"/>
      </w:r>
    </w:p>
    <w:p w14:paraId="049EFA0C" w14:textId="727EF8B9"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_Toc172039496 \h </w:instrText>
      </w:r>
      <w:r>
        <w:rPr>
          <w:noProof/>
        </w:rPr>
      </w:r>
      <w:r>
        <w:rPr>
          <w:noProof/>
        </w:rPr>
        <w:fldChar w:fldCharType="separate"/>
      </w:r>
      <w:r>
        <w:rPr>
          <w:noProof/>
        </w:rPr>
        <w:t>42</w:t>
      </w:r>
      <w:r>
        <w:rPr>
          <w:noProof/>
        </w:rPr>
        <w:fldChar w:fldCharType="end"/>
      </w:r>
    </w:p>
    <w:p w14:paraId="61EB5A73" w14:textId="531C6D86"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_Toc172039497 \h </w:instrText>
      </w:r>
      <w:r>
        <w:rPr>
          <w:noProof/>
        </w:rPr>
      </w:r>
      <w:r>
        <w:rPr>
          <w:noProof/>
        </w:rPr>
        <w:fldChar w:fldCharType="separate"/>
      </w:r>
      <w:r>
        <w:rPr>
          <w:noProof/>
        </w:rPr>
        <w:t>42</w:t>
      </w:r>
      <w:r>
        <w:rPr>
          <w:noProof/>
        </w:rPr>
        <w:fldChar w:fldCharType="end"/>
      </w:r>
    </w:p>
    <w:p w14:paraId="1CF9E18B" w14:textId="34D129F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_Toc172039498 \h </w:instrText>
      </w:r>
      <w:r>
        <w:rPr>
          <w:noProof/>
        </w:rPr>
      </w:r>
      <w:r>
        <w:rPr>
          <w:noProof/>
        </w:rPr>
        <w:fldChar w:fldCharType="separate"/>
      </w:r>
      <w:r>
        <w:rPr>
          <w:noProof/>
        </w:rPr>
        <w:t>43</w:t>
      </w:r>
      <w:r>
        <w:rPr>
          <w:noProof/>
        </w:rPr>
        <w:fldChar w:fldCharType="end"/>
      </w:r>
    </w:p>
    <w:p w14:paraId="394E5D53" w14:textId="1668C5F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_Toc172039499 \h </w:instrText>
      </w:r>
      <w:r>
        <w:rPr>
          <w:noProof/>
        </w:rPr>
      </w:r>
      <w:r>
        <w:rPr>
          <w:noProof/>
        </w:rPr>
        <w:fldChar w:fldCharType="separate"/>
      </w:r>
      <w:r>
        <w:rPr>
          <w:noProof/>
        </w:rPr>
        <w:t>43</w:t>
      </w:r>
      <w:r>
        <w:rPr>
          <w:noProof/>
        </w:rPr>
        <w:fldChar w:fldCharType="end"/>
      </w:r>
    </w:p>
    <w:p w14:paraId="0E5F0C1A" w14:textId="054BEA4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_Toc172039500 \h </w:instrText>
      </w:r>
      <w:r>
        <w:rPr>
          <w:noProof/>
        </w:rPr>
      </w:r>
      <w:r>
        <w:rPr>
          <w:noProof/>
        </w:rPr>
        <w:fldChar w:fldCharType="separate"/>
      </w:r>
      <w:r>
        <w:rPr>
          <w:noProof/>
        </w:rPr>
        <w:t>43</w:t>
      </w:r>
      <w:r>
        <w:rPr>
          <w:noProof/>
        </w:rPr>
        <w:fldChar w:fldCharType="end"/>
      </w:r>
    </w:p>
    <w:p w14:paraId="6F5FF7D7" w14:textId="35B60F7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_Toc172039501 \h </w:instrText>
      </w:r>
      <w:r>
        <w:rPr>
          <w:noProof/>
        </w:rPr>
      </w:r>
      <w:r>
        <w:rPr>
          <w:noProof/>
        </w:rPr>
        <w:fldChar w:fldCharType="separate"/>
      </w:r>
      <w:r>
        <w:rPr>
          <w:noProof/>
        </w:rPr>
        <w:t>45</w:t>
      </w:r>
      <w:r>
        <w:rPr>
          <w:noProof/>
        </w:rPr>
        <w:fldChar w:fldCharType="end"/>
      </w:r>
    </w:p>
    <w:p w14:paraId="4FB3EE5D" w14:textId="18DD4D6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_Toc172039502 \h </w:instrText>
      </w:r>
      <w:r>
        <w:rPr>
          <w:noProof/>
        </w:rPr>
      </w:r>
      <w:r>
        <w:rPr>
          <w:noProof/>
        </w:rPr>
        <w:fldChar w:fldCharType="separate"/>
      </w:r>
      <w:r>
        <w:rPr>
          <w:noProof/>
        </w:rPr>
        <w:t>47</w:t>
      </w:r>
      <w:r>
        <w:rPr>
          <w:noProof/>
        </w:rPr>
        <w:fldChar w:fldCharType="end"/>
      </w:r>
    </w:p>
    <w:p w14:paraId="44CC37FB" w14:textId="11B3B7A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_Toc172039503 \h </w:instrText>
      </w:r>
      <w:r>
        <w:rPr>
          <w:noProof/>
        </w:rPr>
      </w:r>
      <w:r>
        <w:rPr>
          <w:noProof/>
        </w:rPr>
        <w:fldChar w:fldCharType="separate"/>
      </w:r>
      <w:r>
        <w:rPr>
          <w:noProof/>
        </w:rPr>
        <w:t>48</w:t>
      </w:r>
      <w:r>
        <w:rPr>
          <w:noProof/>
        </w:rPr>
        <w:fldChar w:fldCharType="end"/>
      </w:r>
    </w:p>
    <w:p w14:paraId="698C7BFC" w14:textId="3931903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_Toc172039504 \h </w:instrText>
      </w:r>
      <w:r>
        <w:rPr>
          <w:noProof/>
        </w:rPr>
      </w:r>
      <w:r>
        <w:rPr>
          <w:noProof/>
        </w:rPr>
        <w:fldChar w:fldCharType="separate"/>
      </w:r>
      <w:r>
        <w:rPr>
          <w:noProof/>
        </w:rPr>
        <w:t>49</w:t>
      </w:r>
      <w:r>
        <w:rPr>
          <w:noProof/>
        </w:rPr>
        <w:fldChar w:fldCharType="end"/>
      </w:r>
    </w:p>
    <w:p w14:paraId="4D7D70A7" w14:textId="6288E783"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_Toc172039505 \h </w:instrText>
      </w:r>
      <w:r>
        <w:rPr>
          <w:noProof/>
        </w:rPr>
      </w:r>
      <w:r>
        <w:rPr>
          <w:noProof/>
        </w:rPr>
        <w:fldChar w:fldCharType="separate"/>
      </w:r>
      <w:r>
        <w:rPr>
          <w:noProof/>
        </w:rPr>
        <w:t>49</w:t>
      </w:r>
      <w:r>
        <w:rPr>
          <w:noProof/>
        </w:rPr>
        <w:fldChar w:fldCharType="end"/>
      </w:r>
    </w:p>
    <w:p w14:paraId="6057850B" w14:textId="614249F3"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_Toc172039506 \h </w:instrText>
      </w:r>
      <w:r>
        <w:rPr>
          <w:noProof/>
        </w:rPr>
      </w:r>
      <w:r>
        <w:rPr>
          <w:noProof/>
        </w:rPr>
        <w:fldChar w:fldCharType="separate"/>
      </w:r>
      <w:r>
        <w:rPr>
          <w:noProof/>
        </w:rPr>
        <w:t>49</w:t>
      </w:r>
      <w:r>
        <w:rPr>
          <w:noProof/>
        </w:rPr>
        <w:fldChar w:fldCharType="end"/>
      </w:r>
    </w:p>
    <w:p w14:paraId="1897D0B0" w14:textId="42FB3BEA"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_Toc172039507 \h </w:instrText>
      </w:r>
      <w:r>
        <w:rPr>
          <w:noProof/>
        </w:rPr>
      </w:r>
      <w:r>
        <w:rPr>
          <w:noProof/>
        </w:rPr>
        <w:fldChar w:fldCharType="separate"/>
      </w:r>
      <w:r>
        <w:rPr>
          <w:noProof/>
        </w:rPr>
        <w:t>50</w:t>
      </w:r>
      <w:r>
        <w:rPr>
          <w:noProof/>
        </w:rPr>
        <w:fldChar w:fldCharType="end"/>
      </w:r>
    </w:p>
    <w:p w14:paraId="132DB3AD" w14:textId="7927328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_Toc172039508 \h </w:instrText>
      </w:r>
      <w:r>
        <w:rPr>
          <w:noProof/>
        </w:rPr>
      </w:r>
      <w:r>
        <w:rPr>
          <w:noProof/>
        </w:rPr>
        <w:fldChar w:fldCharType="separate"/>
      </w:r>
      <w:r>
        <w:rPr>
          <w:noProof/>
        </w:rPr>
        <w:t>50</w:t>
      </w:r>
      <w:r>
        <w:rPr>
          <w:noProof/>
        </w:rPr>
        <w:fldChar w:fldCharType="end"/>
      </w:r>
    </w:p>
    <w:p w14:paraId="5B52AF1D" w14:textId="0613B3C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_Toc172039509 \h </w:instrText>
      </w:r>
      <w:r>
        <w:rPr>
          <w:noProof/>
        </w:rPr>
      </w:r>
      <w:r>
        <w:rPr>
          <w:noProof/>
        </w:rPr>
        <w:fldChar w:fldCharType="separate"/>
      </w:r>
      <w:r>
        <w:rPr>
          <w:noProof/>
        </w:rPr>
        <w:t>50</w:t>
      </w:r>
      <w:r>
        <w:rPr>
          <w:noProof/>
        </w:rPr>
        <w:fldChar w:fldCharType="end"/>
      </w:r>
    </w:p>
    <w:p w14:paraId="0E14DF61" w14:textId="4F1B528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_Toc172039510 \h </w:instrText>
      </w:r>
      <w:r>
        <w:rPr>
          <w:noProof/>
        </w:rPr>
      </w:r>
      <w:r>
        <w:rPr>
          <w:noProof/>
        </w:rPr>
        <w:fldChar w:fldCharType="separate"/>
      </w:r>
      <w:r>
        <w:rPr>
          <w:noProof/>
        </w:rPr>
        <w:t>52</w:t>
      </w:r>
      <w:r>
        <w:rPr>
          <w:noProof/>
        </w:rPr>
        <w:fldChar w:fldCharType="end"/>
      </w:r>
    </w:p>
    <w:p w14:paraId="51CA38AC" w14:textId="220FDF3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_Toc172039511 \h </w:instrText>
      </w:r>
      <w:r>
        <w:rPr>
          <w:noProof/>
        </w:rPr>
      </w:r>
      <w:r>
        <w:rPr>
          <w:noProof/>
        </w:rPr>
        <w:fldChar w:fldCharType="separate"/>
      </w:r>
      <w:r>
        <w:rPr>
          <w:noProof/>
        </w:rPr>
        <w:t>54</w:t>
      </w:r>
      <w:r>
        <w:rPr>
          <w:noProof/>
        </w:rPr>
        <w:fldChar w:fldCharType="end"/>
      </w:r>
    </w:p>
    <w:p w14:paraId="55ECED4F" w14:textId="698CFD1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_Toc172039512 \h </w:instrText>
      </w:r>
      <w:r>
        <w:rPr>
          <w:noProof/>
        </w:rPr>
      </w:r>
      <w:r>
        <w:rPr>
          <w:noProof/>
        </w:rPr>
        <w:fldChar w:fldCharType="separate"/>
      </w:r>
      <w:r>
        <w:rPr>
          <w:noProof/>
        </w:rPr>
        <w:t>55</w:t>
      </w:r>
      <w:r>
        <w:rPr>
          <w:noProof/>
        </w:rPr>
        <w:fldChar w:fldCharType="end"/>
      </w:r>
    </w:p>
    <w:p w14:paraId="7D58CCD5" w14:textId="5DF50AA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_Toc172039513 \h </w:instrText>
      </w:r>
      <w:r>
        <w:rPr>
          <w:noProof/>
        </w:rPr>
      </w:r>
      <w:r>
        <w:rPr>
          <w:noProof/>
        </w:rPr>
        <w:fldChar w:fldCharType="separate"/>
      </w:r>
      <w:r>
        <w:rPr>
          <w:noProof/>
        </w:rPr>
        <w:t>56</w:t>
      </w:r>
      <w:r>
        <w:rPr>
          <w:noProof/>
        </w:rPr>
        <w:fldChar w:fldCharType="end"/>
      </w:r>
    </w:p>
    <w:p w14:paraId="52B6FF1D" w14:textId="50414037"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_Toc172039514 \h </w:instrText>
      </w:r>
      <w:r>
        <w:rPr>
          <w:noProof/>
        </w:rPr>
      </w:r>
      <w:r>
        <w:rPr>
          <w:noProof/>
        </w:rPr>
        <w:fldChar w:fldCharType="separate"/>
      </w:r>
      <w:r>
        <w:rPr>
          <w:noProof/>
        </w:rPr>
        <w:t>56</w:t>
      </w:r>
      <w:r>
        <w:rPr>
          <w:noProof/>
        </w:rPr>
        <w:fldChar w:fldCharType="end"/>
      </w:r>
    </w:p>
    <w:p w14:paraId="5165DF90" w14:textId="4D0EBF31"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_Toc172039515 \h </w:instrText>
      </w:r>
      <w:r>
        <w:rPr>
          <w:noProof/>
        </w:rPr>
      </w:r>
      <w:r>
        <w:rPr>
          <w:noProof/>
        </w:rPr>
        <w:fldChar w:fldCharType="separate"/>
      </w:r>
      <w:r>
        <w:rPr>
          <w:noProof/>
        </w:rPr>
        <w:t>56</w:t>
      </w:r>
      <w:r>
        <w:rPr>
          <w:noProof/>
        </w:rPr>
        <w:fldChar w:fldCharType="end"/>
      </w:r>
    </w:p>
    <w:p w14:paraId="4C3E83F5" w14:textId="4F392E84"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_Toc172039516 \h </w:instrText>
      </w:r>
      <w:r>
        <w:rPr>
          <w:noProof/>
        </w:rPr>
      </w:r>
      <w:r>
        <w:rPr>
          <w:noProof/>
        </w:rPr>
        <w:fldChar w:fldCharType="separate"/>
      </w:r>
      <w:r>
        <w:rPr>
          <w:noProof/>
        </w:rPr>
        <w:t>56</w:t>
      </w:r>
      <w:r>
        <w:rPr>
          <w:noProof/>
        </w:rPr>
        <w:fldChar w:fldCharType="end"/>
      </w:r>
    </w:p>
    <w:p w14:paraId="15593662" w14:textId="01AEACE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_Toc172039517 \h </w:instrText>
      </w:r>
      <w:r>
        <w:rPr>
          <w:noProof/>
        </w:rPr>
      </w:r>
      <w:r>
        <w:rPr>
          <w:noProof/>
        </w:rPr>
        <w:fldChar w:fldCharType="separate"/>
      </w:r>
      <w:r>
        <w:rPr>
          <w:noProof/>
        </w:rPr>
        <w:t>56</w:t>
      </w:r>
      <w:r>
        <w:rPr>
          <w:noProof/>
        </w:rPr>
        <w:fldChar w:fldCharType="end"/>
      </w:r>
    </w:p>
    <w:p w14:paraId="1A88020E" w14:textId="34C3C15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_Toc172039518 \h </w:instrText>
      </w:r>
      <w:r>
        <w:rPr>
          <w:noProof/>
        </w:rPr>
      </w:r>
      <w:r>
        <w:rPr>
          <w:noProof/>
        </w:rPr>
        <w:fldChar w:fldCharType="separate"/>
      </w:r>
      <w:r>
        <w:rPr>
          <w:noProof/>
        </w:rPr>
        <w:t>57</w:t>
      </w:r>
      <w:r>
        <w:rPr>
          <w:noProof/>
        </w:rPr>
        <w:fldChar w:fldCharType="end"/>
      </w:r>
    </w:p>
    <w:p w14:paraId="6EC38C41" w14:textId="66BB875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_Toc172039519 \h </w:instrText>
      </w:r>
      <w:r>
        <w:rPr>
          <w:noProof/>
        </w:rPr>
      </w:r>
      <w:r>
        <w:rPr>
          <w:noProof/>
        </w:rPr>
        <w:fldChar w:fldCharType="separate"/>
      </w:r>
      <w:r>
        <w:rPr>
          <w:noProof/>
        </w:rPr>
        <w:t>58</w:t>
      </w:r>
      <w:r>
        <w:rPr>
          <w:noProof/>
        </w:rPr>
        <w:fldChar w:fldCharType="end"/>
      </w:r>
    </w:p>
    <w:p w14:paraId="5EE88A27" w14:textId="63197C0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_Toc172039520 \h </w:instrText>
      </w:r>
      <w:r>
        <w:rPr>
          <w:noProof/>
        </w:rPr>
      </w:r>
      <w:r>
        <w:rPr>
          <w:noProof/>
        </w:rPr>
        <w:fldChar w:fldCharType="separate"/>
      </w:r>
      <w:r>
        <w:rPr>
          <w:noProof/>
        </w:rPr>
        <w:t>60</w:t>
      </w:r>
      <w:r>
        <w:rPr>
          <w:noProof/>
        </w:rPr>
        <w:fldChar w:fldCharType="end"/>
      </w:r>
    </w:p>
    <w:p w14:paraId="1A08F3C7" w14:textId="282455D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_Toc172039521 \h </w:instrText>
      </w:r>
      <w:r>
        <w:rPr>
          <w:noProof/>
        </w:rPr>
      </w:r>
      <w:r>
        <w:rPr>
          <w:noProof/>
        </w:rPr>
        <w:fldChar w:fldCharType="separate"/>
      </w:r>
      <w:r>
        <w:rPr>
          <w:noProof/>
        </w:rPr>
        <w:t>60</w:t>
      </w:r>
      <w:r>
        <w:rPr>
          <w:noProof/>
        </w:rPr>
        <w:fldChar w:fldCharType="end"/>
      </w:r>
    </w:p>
    <w:p w14:paraId="647CEB90" w14:textId="4F3C118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_Toc172039522 \h </w:instrText>
      </w:r>
      <w:r>
        <w:rPr>
          <w:noProof/>
        </w:rPr>
      </w:r>
      <w:r>
        <w:rPr>
          <w:noProof/>
        </w:rPr>
        <w:fldChar w:fldCharType="separate"/>
      </w:r>
      <w:r>
        <w:rPr>
          <w:noProof/>
        </w:rPr>
        <w:t>61</w:t>
      </w:r>
      <w:r>
        <w:rPr>
          <w:noProof/>
        </w:rPr>
        <w:fldChar w:fldCharType="end"/>
      </w:r>
    </w:p>
    <w:p w14:paraId="2765DE16" w14:textId="2EDF9551"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_Toc172039523 \h </w:instrText>
      </w:r>
      <w:r>
        <w:rPr>
          <w:noProof/>
        </w:rPr>
      </w:r>
      <w:r>
        <w:rPr>
          <w:noProof/>
        </w:rPr>
        <w:fldChar w:fldCharType="separate"/>
      </w:r>
      <w:r>
        <w:rPr>
          <w:noProof/>
        </w:rPr>
        <w:t>61</w:t>
      </w:r>
      <w:r>
        <w:rPr>
          <w:noProof/>
        </w:rPr>
        <w:fldChar w:fldCharType="end"/>
      </w:r>
    </w:p>
    <w:p w14:paraId="0A05C59E" w14:textId="70CBF2E4"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_Toc172039524 \h </w:instrText>
      </w:r>
      <w:r>
        <w:rPr>
          <w:noProof/>
        </w:rPr>
      </w:r>
      <w:r>
        <w:rPr>
          <w:noProof/>
        </w:rPr>
        <w:fldChar w:fldCharType="separate"/>
      </w:r>
      <w:r>
        <w:rPr>
          <w:noProof/>
        </w:rPr>
        <w:t>61</w:t>
      </w:r>
      <w:r>
        <w:rPr>
          <w:noProof/>
        </w:rPr>
        <w:fldChar w:fldCharType="end"/>
      </w:r>
    </w:p>
    <w:p w14:paraId="1A7AE6CA" w14:textId="1DCB3C2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_Toc172039525 \h </w:instrText>
      </w:r>
      <w:r>
        <w:rPr>
          <w:noProof/>
        </w:rPr>
      </w:r>
      <w:r>
        <w:rPr>
          <w:noProof/>
        </w:rPr>
        <w:fldChar w:fldCharType="separate"/>
      </w:r>
      <w:r>
        <w:rPr>
          <w:noProof/>
        </w:rPr>
        <w:t>62</w:t>
      </w:r>
      <w:r>
        <w:rPr>
          <w:noProof/>
        </w:rPr>
        <w:fldChar w:fldCharType="end"/>
      </w:r>
    </w:p>
    <w:p w14:paraId="77F4832F" w14:textId="46CB4E4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_Toc172039526 \h </w:instrText>
      </w:r>
      <w:r>
        <w:rPr>
          <w:noProof/>
        </w:rPr>
      </w:r>
      <w:r>
        <w:rPr>
          <w:noProof/>
        </w:rPr>
        <w:fldChar w:fldCharType="separate"/>
      </w:r>
      <w:r>
        <w:rPr>
          <w:noProof/>
        </w:rPr>
        <w:t>62</w:t>
      </w:r>
      <w:r>
        <w:rPr>
          <w:noProof/>
        </w:rPr>
        <w:fldChar w:fldCharType="end"/>
      </w:r>
    </w:p>
    <w:p w14:paraId="7A599DED" w14:textId="227082D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_Toc172039527 \h </w:instrText>
      </w:r>
      <w:r>
        <w:rPr>
          <w:noProof/>
        </w:rPr>
      </w:r>
      <w:r>
        <w:rPr>
          <w:noProof/>
        </w:rPr>
        <w:fldChar w:fldCharType="separate"/>
      </w:r>
      <w:r>
        <w:rPr>
          <w:noProof/>
        </w:rPr>
        <w:t>62</w:t>
      </w:r>
      <w:r>
        <w:rPr>
          <w:noProof/>
        </w:rPr>
        <w:fldChar w:fldCharType="end"/>
      </w:r>
    </w:p>
    <w:p w14:paraId="5B0C970A" w14:textId="7C5AB48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_Toc172039528 \h </w:instrText>
      </w:r>
      <w:r>
        <w:rPr>
          <w:noProof/>
        </w:rPr>
      </w:r>
      <w:r>
        <w:rPr>
          <w:noProof/>
        </w:rPr>
        <w:fldChar w:fldCharType="separate"/>
      </w:r>
      <w:r>
        <w:rPr>
          <w:noProof/>
        </w:rPr>
        <w:t>63</w:t>
      </w:r>
      <w:r>
        <w:rPr>
          <w:noProof/>
        </w:rPr>
        <w:fldChar w:fldCharType="end"/>
      </w:r>
    </w:p>
    <w:p w14:paraId="0D0B43E9" w14:textId="1D825AB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_Toc172039529 \h </w:instrText>
      </w:r>
      <w:r>
        <w:rPr>
          <w:noProof/>
        </w:rPr>
      </w:r>
      <w:r>
        <w:rPr>
          <w:noProof/>
        </w:rPr>
        <w:fldChar w:fldCharType="separate"/>
      </w:r>
      <w:r>
        <w:rPr>
          <w:noProof/>
        </w:rPr>
        <w:t>65</w:t>
      </w:r>
      <w:r>
        <w:rPr>
          <w:noProof/>
        </w:rPr>
        <w:fldChar w:fldCharType="end"/>
      </w:r>
    </w:p>
    <w:p w14:paraId="0438FCFE" w14:textId="7377575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_Toc172039530 \h </w:instrText>
      </w:r>
      <w:r>
        <w:rPr>
          <w:noProof/>
        </w:rPr>
      </w:r>
      <w:r>
        <w:rPr>
          <w:noProof/>
        </w:rPr>
        <w:fldChar w:fldCharType="separate"/>
      </w:r>
      <w:r>
        <w:rPr>
          <w:noProof/>
        </w:rPr>
        <w:t>66</w:t>
      </w:r>
      <w:r>
        <w:rPr>
          <w:noProof/>
        </w:rPr>
        <w:fldChar w:fldCharType="end"/>
      </w:r>
    </w:p>
    <w:p w14:paraId="194E4A5B" w14:textId="3C08FA0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_Toc172039531 \h </w:instrText>
      </w:r>
      <w:r>
        <w:rPr>
          <w:noProof/>
        </w:rPr>
      </w:r>
      <w:r>
        <w:rPr>
          <w:noProof/>
        </w:rPr>
        <w:fldChar w:fldCharType="separate"/>
      </w:r>
      <w:r>
        <w:rPr>
          <w:noProof/>
        </w:rPr>
        <w:t>67</w:t>
      </w:r>
      <w:r>
        <w:rPr>
          <w:noProof/>
        </w:rPr>
        <w:fldChar w:fldCharType="end"/>
      </w:r>
    </w:p>
    <w:p w14:paraId="6B8753BB" w14:textId="55DA9CD9"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_Toc172039532 \h </w:instrText>
      </w:r>
      <w:r>
        <w:rPr>
          <w:noProof/>
        </w:rPr>
      </w:r>
      <w:r>
        <w:rPr>
          <w:noProof/>
        </w:rPr>
        <w:fldChar w:fldCharType="separate"/>
      </w:r>
      <w:r>
        <w:rPr>
          <w:noProof/>
        </w:rPr>
        <w:t>67</w:t>
      </w:r>
      <w:r>
        <w:rPr>
          <w:noProof/>
        </w:rPr>
        <w:fldChar w:fldCharType="end"/>
      </w:r>
    </w:p>
    <w:p w14:paraId="41A4227F" w14:textId="30497327"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_Toc172039533 \h </w:instrText>
      </w:r>
      <w:r>
        <w:rPr>
          <w:noProof/>
        </w:rPr>
      </w:r>
      <w:r>
        <w:rPr>
          <w:noProof/>
        </w:rPr>
        <w:fldChar w:fldCharType="separate"/>
      </w:r>
      <w:r>
        <w:rPr>
          <w:noProof/>
        </w:rPr>
        <w:t>67</w:t>
      </w:r>
      <w:r>
        <w:rPr>
          <w:noProof/>
        </w:rPr>
        <w:fldChar w:fldCharType="end"/>
      </w:r>
    </w:p>
    <w:p w14:paraId="50CC3BD3" w14:textId="4731AC61"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_Toc172039534 \h </w:instrText>
      </w:r>
      <w:r>
        <w:rPr>
          <w:noProof/>
        </w:rPr>
      </w:r>
      <w:r>
        <w:rPr>
          <w:noProof/>
        </w:rPr>
        <w:fldChar w:fldCharType="separate"/>
      </w:r>
      <w:r>
        <w:rPr>
          <w:noProof/>
        </w:rPr>
        <w:t>67</w:t>
      </w:r>
      <w:r>
        <w:rPr>
          <w:noProof/>
        </w:rPr>
        <w:fldChar w:fldCharType="end"/>
      </w:r>
    </w:p>
    <w:p w14:paraId="461FF7C0" w14:textId="036A513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_Toc172039535 \h </w:instrText>
      </w:r>
      <w:r>
        <w:rPr>
          <w:noProof/>
        </w:rPr>
      </w:r>
      <w:r>
        <w:rPr>
          <w:noProof/>
        </w:rPr>
        <w:fldChar w:fldCharType="separate"/>
      </w:r>
      <w:r>
        <w:rPr>
          <w:noProof/>
        </w:rPr>
        <w:t>67</w:t>
      </w:r>
      <w:r>
        <w:rPr>
          <w:noProof/>
        </w:rPr>
        <w:fldChar w:fldCharType="end"/>
      </w:r>
    </w:p>
    <w:p w14:paraId="53706261" w14:textId="388BCAE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_Toc172039536 \h </w:instrText>
      </w:r>
      <w:r>
        <w:rPr>
          <w:noProof/>
        </w:rPr>
      </w:r>
      <w:r>
        <w:rPr>
          <w:noProof/>
        </w:rPr>
        <w:fldChar w:fldCharType="separate"/>
      </w:r>
      <w:r>
        <w:rPr>
          <w:noProof/>
        </w:rPr>
        <w:t>68</w:t>
      </w:r>
      <w:r>
        <w:rPr>
          <w:noProof/>
        </w:rPr>
        <w:fldChar w:fldCharType="end"/>
      </w:r>
    </w:p>
    <w:p w14:paraId="197B1715" w14:textId="7D4D92E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_Toc172039537 \h </w:instrText>
      </w:r>
      <w:r>
        <w:rPr>
          <w:noProof/>
        </w:rPr>
      </w:r>
      <w:r>
        <w:rPr>
          <w:noProof/>
        </w:rPr>
        <w:fldChar w:fldCharType="separate"/>
      </w:r>
      <w:r>
        <w:rPr>
          <w:noProof/>
        </w:rPr>
        <w:t>69</w:t>
      </w:r>
      <w:r>
        <w:rPr>
          <w:noProof/>
        </w:rPr>
        <w:fldChar w:fldCharType="end"/>
      </w:r>
    </w:p>
    <w:p w14:paraId="22312D10" w14:textId="6C8500B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_Toc172039538 \h </w:instrText>
      </w:r>
      <w:r>
        <w:rPr>
          <w:noProof/>
        </w:rPr>
      </w:r>
      <w:r>
        <w:rPr>
          <w:noProof/>
        </w:rPr>
        <w:fldChar w:fldCharType="separate"/>
      </w:r>
      <w:r>
        <w:rPr>
          <w:noProof/>
        </w:rPr>
        <w:t>71</w:t>
      </w:r>
      <w:r>
        <w:rPr>
          <w:noProof/>
        </w:rPr>
        <w:fldChar w:fldCharType="end"/>
      </w:r>
    </w:p>
    <w:p w14:paraId="539A8DA3" w14:textId="18CCFB5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_Toc172039539 \h </w:instrText>
      </w:r>
      <w:r>
        <w:rPr>
          <w:noProof/>
        </w:rPr>
      </w:r>
      <w:r>
        <w:rPr>
          <w:noProof/>
        </w:rPr>
        <w:fldChar w:fldCharType="separate"/>
      </w:r>
      <w:r>
        <w:rPr>
          <w:noProof/>
        </w:rPr>
        <w:t>71</w:t>
      </w:r>
      <w:r>
        <w:rPr>
          <w:noProof/>
        </w:rPr>
        <w:fldChar w:fldCharType="end"/>
      </w:r>
    </w:p>
    <w:p w14:paraId="6B388359" w14:textId="4197281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_Toc172039540 \h </w:instrText>
      </w:r>
      <w:r>
        <w:rPr>
          <w:noProof/>
        </w:rPr>
      </w:r>
      <w:r>
        <w:rPr>
          <w:noProof/>
        </w:rPr>
        <w:fldChar w:fldCharType="separate"/>
      </w:r>
      <w:r>
        <w:rPr>
          <w:noProof/>
        </w:rPr>
        <w:t>71</w:t>
      </w:r>
      <w:r>
        <w:rPr>
          <w:noProof/>
        </w:rPr>
        <w:fldChar w:fldCharType="end"/>
      </w:r>
    </w:p>
    <w:p w14:paraId="7213E511" w14:textId="753B4164"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_Toc172039541 \h </w:instrText>
      </w:r>
      <w:r>
        <w:rPr>
          <w:noProof/>
        </w:rPr>
      </w:r>
      <w:r>
        <w:rPr>
          <w:noProof/>
        </w:rPr>
        <w:fldChar w:fldCharType="separate"/>
      </w:r>
      <w:r>
        <w:rPr>
          <w:noProof/>
        </w:rPr>
        <w:t>71</w:t>
      </w:r>
      <w:r>
        <w:rPr>
          <w:noProof/>
        </w:rPr>
        <w:fldChar w:fldCharType="end"/>
      </w:r>
    </w:p>
    <w:p w14:paraId="0047A136" w14:textId="113AF891"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_Toc172039542 \h </w:instrText>
      </w:r>
      <w:r>
        <w:rPr>
          <w:noProof/>
        </w:rPr>
      </w:r>
      <w:r>
        <w:rPr>
          <w:noProof/>
        </w:rPr>
        <w:fldChar w:fldCharType="separate"/>
      </w:r>
      <w:r>
        <w:rPr>
          <w:noProof/>
        </w:rPr>
        <w:t>72</w:t>
      </w:r>
      <w:r>
        <w:rPr>
          <w:noProof/>
        </w:rPr>
        <w:fldChar w:fldCharType="end"/>
      </w:r>
    </w:p>
    <w:p w14:paraId="5700349C" w14:textId="5D349669"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_Toc172039543 \h </w:instrText>
      </w:r>
      <w:r>
        <w:rPr>
          <w:noProof/>
        </w:rPr>
      </w:r>
      <w:r>
        <w:rPr>
          <w:noProof/>
        </w:rPr>
        <w:fldChar w:fldCharType="separate"/>
      </w:r>
      <w:r>
        <w:rPr>
          <w:noProof/>
        </w:rPr>
        <w:t>72</w:t>
      </w:r>
      <w:r>
        <w:rPr>
          <w:noProof/>
        </w:rPr>
        <w:fldChar w:fldCharType="end"/>
      </w:r>
    </w:p>
    <w:p w14:paraId="3DEF3404" w14:textId="275A4E4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_Toc172039544 \h </w:instrText>
      </w:r>
      <w:r>
        <w:rPr>
          <w:noProof/>
        </w:rPr>
      </w:r>
      <w:r>
        <w:rPr>
          <w:noProof/>
        </w:rPr>
        <w:fldChar w:fldCharType="separate"/>
      </w:r>
      <w:r>
        <w:rPr>
          <w:noProof/>
        </w:rPr>
        <w:t>72</w:t>
      </w:r>
      <w:r>
        <w:rPr>
          <w:noProof/>
        </w:rPr>
        <w:fldChar w:fldCharType="end"/>
      </w:r>
    </w:p>
    <w:p w14:paraId="1CAB6289" w14:textId="45AF32F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_Toc172039545 \h </w:instrText>
      </w:r>
      <w:r>
        <w:rPr>
          <w:noProof/>
        </w:rPr>
      </w:r>
      <w:r>
        <w:rPr>
          <w:noProof/>
        </w:rPr>
        <w:fldChar w:fldCharType="separate"/>
      </w:r>
      <w:r>
        <w:rPr>
          <w:noProof/>
        </w:rPr>
        <w:t>72</w:t>
      </w:r>
      <w:r>
        <w:rPr>
          <w:noProof/>
        </w:rPr>
        <w:fldChar w:fldCharType="end"/>
      </w:r>
    </w:p>
    <w:p w14:paraId="75EFD684" w14:textId="457DCC6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_Toc172039546 \h </w:instrText>
      </w:r>
      <w:r>
        <w:rPr>
          <w:noProof/>
        </w:rPr>
      </w:r>
      <w:r>
        <w:rPr>
          <w:noProof/>
        </w:rPr>
        <w:fldChar w:fldCharType="separate"/>
      </w:r>
      <w:r>
        <w:rPr>
          <w:noProof/>
        </w:rPr>
        <w:t>74</w:t>
      </w:r>
      <w:r>
        <w:rPr>
          <w:noProof/>
        </w:rPr>
        <w:fldChar w:fldCharType="end"/>
      </w:r>
    </w:p>
    <w:p w14:paraId="0D05815D" w14:textId="5124959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_Toc172039547 \h </w:instrText>
      </w:r>
      <w:r>
        <w:rPr>
          <w:noProof/>
        </w:rPr>
      </w:r>
      <w:r>
        <w:rPr>
          <w:noProof/>
        </w:rPr>
        <w:fldChar w:fldCharType="separate"/>
      </w:r>
      <w:r>
        <w:rPr>
          <w:noProof/>
        </w:rPr>
        <w:t>76</w:t>
      </w:r>
      <w:r>
        <w:rPr>
          <w:noProof/>
        </w:rPr>
        <w:fldChar w:fldCharType="end"/>
      </w:r>
    </w:p>
    <w:p w14:paraId="2740868F" w14:textId="0ED715C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_Toc172039548 \h </w:instrText>
      </w:r>
      <w:r>
        <w:rPr>
          <w:noProof/>
        </w:rPr>
      </w:r>
      <w:r>
        <w:rPr>
          <w:noProof/>
        </w:rPr>
        <w:fldChar w:fldCharType="separate"/>
      </w:r>
      <w:r>
        <w:rPr>
          <w:noProof/>
        </w:rPr>
        <w:t>76</w:t>
      </w:r>
      <w:r>
        <w:rPr>
          <w:noProof/>
        </w:rPr>
        <w:fldChar w:fldCharType="end"/>
      </w:r>
    </w:p>
    <w:p w14:paraId="7176D125" w14:textId="0D96FCA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_Toc172039549 \h </w:instrText>
      </w:r>
      <w:r>
        <w:rPr>
          <w:noProof/>
        </w:rPr>
      </w:r>
      <w:r>
        <w:rPr>
          <w:noProof/>
        </w:rPr>
        <w:fldChar w:fldCharType="separate"/>
      </w:r>
      <w:r>
        <w:rPr>
          <w:noProof/>
        </w:rPr>
        <w:t>77</w:t>
      </w:r>
      <w:r>
        <w:rPr>
          <w:noProof/>
        </w:rPr>
        <w:fldChar w:fldCharType="end"/>
      </w:r>
    </w:p>
    <w:p w14:paraId="7642774B" w14:textId="44F9D24F"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_Toc172039550 \h </w:instrText>
      </w:r>
      <w:r>
        <w:rPr>
          <w:noProof/>
        </w:rPr>
      </w:r>
      <w:r>
        <w:rPr>
          <w:noProof/>
        </w:rPr>
        <w:fldChar w:fldCharType="separate"/>
      </w:r>
      <w:r>
        <w:rPr>
          <w:noProof/>
        </w:rPr>
        <w:t>77</w:t>
      </w:r>
      <w:r>
        <w:rPr>
          <w:noProof/>
        </w:rPr>
        <w:fldChar w:fldCharType="end"/>
      </w:r>
    </w:p>
    <w:p w14:paraId="6EE76603" w14:textId="48BA8F1E"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_Toc172039551 \h </w:instrText>
      </w:r>
      <w:r>
        <w:rPr>
          <w:noProof/>
        </w:rPr>
      </w:r>
      <w:r>
        <w:rPr>
          <w:noProof/>
        </w:rPr>
        <w:fldChar w:fldCharType="separate"/>
      </w:r>
      <w:r>
        <w:rPr>
          <w:noProof/>
        </w:rPr>
        <w:t>78</w:t>
      </w:r>
      <w:r>
        <w:rPr>
          <w:noProof/>
        </w:rPr>
        <w:fldChar w:fldCharType="end"/>
      </w:r>
    </w:p>
    <w:p w14:paraId="3E418557" w14:textId="361481AB"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_Toc172039552 \h </w:instrText>
      </w:r>
      <w:r>
        <w:rPr>
          <w:noProof/>
        </w:rPr>
      </w:r>
      <w:r>
        <w:rPr>
          <w:noProof/>
        </w:rPr>
        <w:fldChar w:fldCharType="separate"/>
      </w:r>
      <w:r>
        <w:rPr>
          <w:noProof/>
        </w:rPr>
        <w:t>78</w:t>
      </w:r>
      <w:r>
        <w:rPr>
          <w:noProof/>
        </w:rPr>
        <w:fldChar w:fldCharType="end"/>
      </w:r>
    </w:p>
    <w:p w14:paraId="72A52502" w14:textId="0488AB0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_Toc172039553 \h </w:instrText>
      </w:r>
      <w:r>
        <w:rPr>
          <w:noProof/>
        </w:rPr>
      </w:r>
      <w:r>
        <w:rPr>
          <w:noProof/>
        </w:rPr>
        <w:fldChar w:fldCharType="separate"/>
      </w:r>
      <w:r>
        <w:rPr>
          <w:noProof/>
        </w:rPr>
        <w:t>78</w:t>
      </w:r>
      <w:r>
        <w:rPr>
          <w:noProof/>
        </w:rPr>
        <w:fldChar w:fldCharType="end"/>
      </w:r>
    </w:p>
    <w:p w14:paraId="4489A5BA" w14:textId="3A19389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_Toc172039554 \h </w:instrText>
      </w:r>
      <w:r>
        <w:rPr>
          <w:noProof/>
        </w:rPr>
      </w:r>
      <w:r>
        <w:rPr>
          <w:noProof/>
        </w:rPr>
        <w:fldChar w:fldCharType="separate"/>
      </w:r>
      <w:r>
        <w:rPr>
          <w:noProof/>
        </w:rPr>
        <w:t>78</w:t>
      </w:r>
      <w:r>
        <w:rPr>
          <w:noProof/>
        </w:rPr>
        <w:fldChar w:fldCharType="end"/>
      </w:r>
    </w:p>
    <w:p w14:paraId="6FA7AEE7" w14:textId="49BB40F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_Toc172039555 \h </w:instrText>
      </w:r>
      <w:r>
        <w:rPr>
          <w:noProof/>
        </w:rPr>
      </w:r>
      <w:r>
        <w:rPr>
          <w:noProof/>
        </w:rPr>
        <w:fldChar w:fldCharType="separate"/>
      </w:r>
      <w:r>
        <w:rPr>
          <w:noProof/>
        </w:rPr>
        <w:t>80</w:t>
      </w:r>
      <w:r>
        <w:rPr>
          <w:noProof/>
        </w:rPr>
        <w:fldChar w:fldCharType="end"/>
      </w:r>
    </w:p>
    <w:p w14:paraId="0EEDC80F" w14:textId="1E98169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_Toc172039556 \h </w:instrText>
      </w:r>
      <w:r>
        <w:rPr>
          <w:noProof/>
        </w:rPr>
      </w:r>
      <w:r>
        <w:rPr>
          <w:noProof/>
        </w:rPr>
        <w:fldChar w:fldCharType="separate"/>
      </w:r>
      <w:r>
        <w:rPr>
          <w:noProof/>
        </w:rPr>
        <w:t>81</w:t>
      </w:r>
      <w:r>
        <w:rPr>
          <w:noProof/>
        </w:rPr>
        <w:fldChar w:fldCharType="end"/>
      </w:r>
    </w:p>
    <w:p w14:paraId="5320AFE7" w14:textId="0E5F3DB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_Toc172039557 \h </w:instrText>
      </w:r>
      <w:r>
        <w:rPr>
          <w:noProof/>
        </w:rPr>
      </w:r>
      <w:r>
        <w:rPr>
          <w:noProof/>
        </w:rPr>
        <w:fldChar w:fldCharType="separate"/>
      </w:r>
      <w:r>
        <w:rPr>
          <w:noProof/>
        </w:rPr>
        <w:t>81</w:t>
      </w:r>
      <w:r>
        <w:rPr>
          <w:noProof/>
        </w:rPr>
        <w:fldChar w:fldCharType="end"/>
      </w:r>
    </w:p>
    <w:p w14:paraId="2809238F" w14:textId="4576092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_Toc172039558 \h </w:instrText>
      </w:r>
      <w:r>
        <w:rPr>
          <w:noProof/>
        </w:rPr>
      </w:r>
      <w:r>
        <w:rPr>
          <w:noProof/>
        </w:rPr>
        <w:fldChar w:fldCharType="separate"/>
      </w:r>
      <w:r>
        <w:rPr>
          <w:noProof/>
        </w:rPr>
        <w:t>82</w:t>
      </w:r>
      <w:r>
        <w:rPr>
          <w:noProof/>
        </w:rPr>
        <w:fldChar w:fldCharType="end"/>
      </w:r>
    </w:p>
    <w:p w14:paraId="01A5FB58" w14:textId="1ADA82A4"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_Toc172039559 \h </w:instrText>
      </w:r>
      <w:r>
        <w:rPr>
          <w:noProof/>
        </w:rPr>
      </w:r>
      <w:r>
        <w:rPr>
          <w:noProof/>
        </w:rPr>
        <w:fldChar w:fldCharType="separate"/>
      </w:r>
      <w:r>
        <w:rPr>
          <w:noProof/>
        </w:rPr>
        <w:t>82</w:t>
      </w:r>
      <w:r>
        <w:rPr>
          <w:noProof/>
        </w:rPr>
        <w:fldChar w:fldCharType="end"/>
      </w:r>
    </w:p>
    <w:p w14:paraId="57A82301" w14:textId="139D8974"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_Toc172039560 \h </w:instrText>
      </w:r>
      <w:r>
        <w:rPr>
          <w:noProof/>
        </w:rPr>
      </w:r>
      <w:r>
        <w:rPr>
          <w:noProof/>
        </w:rPr>
        <w:fldChar w:fldCharType="separate"/>
      </w:r>
      <w:r>
        <w:rPr>
          <w:noProof/>
        </w:rPr>
        <w:t>82</w:t>
      </w:r>
      <w:r>
        <w:rPr>
          <w:noProof/>
        </w:rPr>
        <w:fldChar w:fldCharType="end"/>
      </w:r>
    </w:p>
    <w:p w14:paraId="6853B481" w14:textId="4BDA90C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_Toc172039561 \h </w:instrText>
      </w:r>
      <w:r>
        <w:rPr>
          <w:noProof/>
        </w:rPr>
      </w:r>
      <w:r>
        <w:rPr>
          <w:noProof/>
        </w:rPr>
        <w:fldChar w:fldCharType="separate"/>
      </w:r>
      <w:r>
        <w:rPr>
          <w:noProof/>
        </w:rPr>
        <w:t>82</w:t>
      </w:r>
      <w:r>
        <w:rPr>
          <w:noProof/>
        </w:rPr>
        <w:fldChar w:fldCharType="end"/>
      </w:r>
    </w:p>
    <w:p w14:paraId="6E40A7AE" w14:textId="355A4FB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_Toc172039562 \h </w:instrText>
      </w:r>
      <w:r>
        <w:rPr>
          <w:noProof/>
        </w:rPr>
      </w:r>
      <w:r>
        <w:rPr>
          <w:noProof/>
        </w:rPr>
        <w:fldChar w:fldCharType="separate"/>
      </w:r>
      <w:r>
        <w:rPr>
          <w:noProof/>
        </w:rPr>
        <w:t>82</w:t>
      </w:r>
      <w:r>
        <w:rPr>
          <w:noProof/>
        </w:rPr>
        <w:fldChar w:fldCharType="end"/>
      </w:r>
    </w:p>
    <w:p w14:paraId="416DB0DA" w14:textId="622FAE1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_Toc172039563 \h </w:instrText>
      </w:r>
      <w:r>
        <w:rPr>
          <w:noProof/>
        </w:rPr>
      </w:r>
      <w:r>
        <w:rPr>
          <w:noProof/>
        </w:rPr>
        <w:fldChar w:fldCharType="separate"/>
      </w:r>
      <w:r>
        <w:rPr>
          <w:noProof/>
        </w:rPr>
        <w:t>84</w:t>
      </w:r>
      <w:r>
        <w:rPr>
          <w:noProof/>
        </w:rPr>
        <w:fldChar w:fldCharType="end"/>
      </w:r>
    </w:p>
    <w:p w14:paraId="282671BD" w14:textId="171B00B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_Toc172039564 \h </w:instrText>
      </w:r>
      <w:r>
        <w:rPr>
          <w:noProof/>
        </w:rPr>
      </w:r>
      <w:r>
        <w:rPr>
          <w:noProof/>
        </w:rPr>
        <w:fldChar w:fldCharType="separate"/>
      </w:r>
      <w:r>
        <w:rPr>
          <w:noProof/>
        </w:rPr>
        <w:t>85</w:t>
      </w:r>
      <w:r>
        <w:rPr>
          <w:noProof/>
        </w:rPr>
        <w:fldChar w:fldCharType="end"/>
      </w:r>
    </w:p>
    <w:p w14:paraId="65E631A1" w14:textId="4069031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_Toc172039565 \h </w:instrText>
      </w:r>
      <w:r>
        <w:rPr>
          <w:noProof/>
        </w:rPr>
      </w:r>
      <w:r>
        <w:rPr>
          <w:noProof/>
        </w:rPr>
        <w:fldChar w:fldCharType="separate"/>
      </w:r>
      <w:r>
        <w:rPr>
          <w:noProof/>
        </w:rPr>
        <w:t>85</w:t>
      </w:r>
      <w:r>
        <w:rPr>
          <w:noProof/>
        </w:rPr>
        <w:fldChar w:fldCharType="end"/>
      </w:r>
    </w:p>
    <w:p w14:paraId="4B0AE2C0" w14:textId="7A295DD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_Toc172039566 \h </w:instrText>
      </w:r>
      <w:r>
        <w:rPr>
          <w:noProof/>
        </w:rPr>
      </w:r>
      <w:r>
        <w:rPr>
          <w:noProof/>
        </w:rPr>
        <w:fldChar w:fldCharType="separate"/>
      </w:r>
      <w:r>
        <w:rPr>
          <w:noProof/>
        </w:rPr>
        <w:t>86</w:t>
      </w:r>
      <w:r>
        <w:rPr>
          <w:noProof/>
        </w:rPr>
        <w:fldChar w:fldCharType="end"/>
      </w:r>
    </w:p>
    <w:p w14:paraId="7BA9C3DA" w14:textId="04DCB1BC"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_Toc172039567 \h </w:instrText>
      </w:r>
      <w:r>
        <w:rPr>
          <w:noProof/>
        </w:rPr>
      </w:r>
      <w:r>
        <w:rPr>
          <w:noProof/>
        </w:rPr>
        <w:fldChar w:fldCharType="separate"/>
      </w:r>
      <w:r>
        <w:rPr>
          <w:noProof/>
        </w:rPr>
        <w:t>86</w:t>
      </w:r>
      <w:r>
        <w:rPr>
          <w:noProof/>
        </w:rPr>
        <w:fldChar w:fldCharType="end"/>
      </w:r>
    </w:p>
    <w:p w14:paraId="3ACB75CF" w14:textId="7317BAC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_Toc172039568 \h </w:instrText>
      </w:r>
      <w:r>
        <w:rPr>
          <w:noProof/>
        </w:rPr>
      </w:r>
      <w:r>
        <w:rPr>
          <w:noProof/>
        </w:rPr>
        <w:fldChar w:fldCharType="separate"/>
      </w:r>
      <w:r>
        <w:rPr>
          <w:noProof/>
        </w:rPr>
        <w:t>86</w:t>
      </w:r>
      <w:r>
        <w:rPr>
          <w:noProof/>
        </w:rPr>
        <w:fldChar w:fldCharType="end"/>
      </w:r>
    </w:p>
    <w:p w14:paraId="2A736A88" w14:textId="65F5C4C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_Toc172039569 \h </w:instrText>
      </w:r>
      <w:r>
        <w:rPr>
          <w:noProof/>
        </w:rPr>
      </w:r>
      <w:r>
        <w:rPr>
          <w:noProof/>
        </w:rPr>
        <w:fldChar w:fldCharType="separate"/>
      </w:r>
      <w:r>
        <w:rPr>
          <w:noProof/>
        </w:rPr>
        <w:t>86</w:t>
      </w:r>
      <w:r>
        <w:rPr>
          <w:noProof/>
        </w:rPr>
        <w:fldChar w:fldCharType="end"/>
      </w:r>
    </w:p>
    <w:p w14:paraId="28CA9F33" w14:textId="406EA6F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_Toc172039570 \h </w:instrText>
      </w:r>
      <w:r>
        <w:rPr>
          <w:noProof/>
        </w:rPr>
      </w:r>
      <w:r>
        <w:rPr>
          <w:noProof/>
        </w:rPr>
        <w:fldChar w:fldCharType="separate"/>
      </w:r>
      <w:r>
        <w:rPr>
          <w:noProof/>
        </w:rPr>
        <w:t>86</w:t>
      </w:r>
      <w:r>
        <w:rPr>
          <w:noProof/>
        </w:rPr>
        <w:fldChar w:fldCharType="end"/>
      </w:r>
    </w:p>
    <w:p w14:paraId="004A3F6C" w14:textId="68A401F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_Toc172039571 \h </w:instrText>
      </w:r>
      <w:r>
        <w:rPr>
          <w:noProof/>
        </w:rPr>
      </w:r>
      <w:r>
        <w:rPr>
          <w:noProof/>
        </w:rPr>
        <w:fldChar w:fldCharType="separate"/>
      </w:r>
      <w:r>
        <w:rPr>
          <w:noProof/>
        </w:rPr>
        <w:t>88</w:t>
      </w:r>
      <w:r>
        <w:rPr>
          <w:noProof/>
        </w:rPr>
        <w:fldChar w:fldCharType="end"/>
      </w:r>
    </w:p>
    <w:p w14:paraId="3B6FC82F" w14:textId="44CC394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_Toc172039572 \h </w:instrText>
      </w:r>
      <w:r>
        <w:rPr>
          <w:noProof/>
        </w:rPr>
      </w:r>
      <w:r>
        <w:rPr>
          <w:noProof/>
        </w:rPr>
        <w:fldChar w:fldCharType="separate"/>
      </w:r>
      <w:r>
        <w:rPr>
          <w:noProof/>
        </w:rPr>
        <w:t>89</w:t>
      </w:r>
      <w:r>
        <w:rPr>
          <w:noProof/>
        </w:rPr>
        <w:fldChar w:fldCharType="end"/>
      </w:r>
    </w:p>
    <w:p w14:paraId="4A5F8486" w14:textId="59780FF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_Toc172039573 \h </w:instrText>
      </w:r>
      <w:r>
        <w:rPr>
          <w:noProof/>
        </w:rPr>
      </w:r>
      <w:r>
        <w:rPr>
          <w:noProof/>
        </w:rPr>
        <w:fldChar w:fldCharType="separate"/>
      </w:r>
      <w:r>
        <w:rPr>
          <w:noProof/>
        </w:rPr>
        <w:t>89</w:t>
      </w:r>
      <w:r>
        <w:rPr>
          <w:noProof/>
        </w:rPr>
        <w:fldChar w:fldCharType="end"/>
      </w:r>
    </w:p>
    <w:p w14:paraId="4D6BDB8D" w14:textId="4BE67B4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_Toc172039574 \h </w:instrText>
      </w:r>
      <w:r>
        <w:rPr>
          <w:noProof/>
        </w:rPr>
      </w:r>
      <w:r>
        <w:rPr>
          <w:noProof/>
        </w:rPr>
        <w:fldChar w:fldCharType="separate"/>
      </w:r>
      <w:r>
        <w:rPr>
          <w:noProof/>
        </w:rPr>
        <w:t>90</w:t>
      </w:r>
      <w:r>
        <w:rPr>
          <w:noProof/>
        </w:rPr>
        <w:fldChar w:fldCharType="end"/>
      </w:r>
    </w:p>
    <w:p w14:paraId="3DD28604" w14:textId="34543FD9"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_Toc172039575 \h </w:instrText>
      </w:r>
      <w:r>
        <w:rPr>
          <w:noProof/>
        </w:rPr>
      </w:r>
      <w:r>
        <w:rPr>
          <w:noProof/>
        </w:rPr>
        <w:fldChar w:fldCharType="separate"/>
      </w:r>
      <w:r>
        <w:rPr>
          <w:noProof/>
        </w:rPr>
        <w:t>90</w:t>
      </w:r>
      <w:r>
        <w:rPr>
          <w:noProof/>
        </w:rPr>
        <w:fldChar w:fldCharType="end"/>
      </w:r>
    </w:p>
    <w:p w14:paraId="506C2078" w14:textId="67973283"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_Toc172039576 \h </w:instrText>
      </w:r>
      <w:r>
        <w:rPr>
          <w:noProof/>
        </w:rPr>
      </w:r>
      <w:r>
        <w:rPr>
          <w:noProof/>
        </w:rPr>
        <w:fldChar w:fldCharType="separate"/>
      </w:r>
      <w:r>
        <w:rPr>
          <w:noProof/>
        </w:rPr>
        <w:t>90</w:t>
      </w:r>
      <w:r>
        <w:rPr>
          <w:noProof/>
        </w:rPr>
        <w:fldChar w:fldCharType="end"/>
      </w:r>
    </w:p>
    <w:p w14:paraId="5F266D57" w14:textId="61B69D6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_Toc172039577 \h </w:instrText>
      </w:r>
      <w:r>
        <w:rPr>
          <w:noProof/>
        </w:rPr>
      </w:r>
      <w:r>
        <w:rPr>
          <w:noProof/>
        </w:rPr>
        <w:fldChar w:fldCharType="separate"/>
      </w:r>
      <w:r>
        <w:rPr>
          <w:noProof/>
        </w:rPr>
        <w:t>90</w:t>
      </w:r>
      <w:r>
        <w:rPr>
          <w:noProof/>
        </w:rPr>
        <w:fldChar w:fldCharType="end"/>
      </w:r>
    </w:p>
    <w:p w14:paraId="603D82F6" w14:textId="20E7A89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_Toc172039578 \h </w:instrText>
      </w:r>
      <w:r>
        <w:rPr>
          <w:noProof/>
        </w:rPr>
      </w:r>
      <w:r>
        <w:rPr>
          <w:noProof/>
        </w:rPr>
        <w:fldChar w:fldCharType="separate"/>
      </w:r>
      <w:r>
        <w:rPr>
          <w:noProof/>
        </w:rPr>
        <w:t>90</w:t>
      </w:r>
      <w:r>
        <w:rPr>
          <w:noProof/>
        </w:rPr>
        <w:fldChar w:fldCharType="end"/>
      </w:r>
    </w:p>
    <w:p w14:paraId="32D607D6" w14:textId="6F342B6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_Toc172039579 \h </w:instrText>
      </w:r>
      <w:r>
        <w:rPr>
          <w:noProof/>
        </w:rPr>
      </w:r>
      <w:r>
        <w:rPr>
          <w:noProof/>
        </w:rPr>
        <w:fldChar w:fldCharType="separate"/>
      </w:r>
      <w:r>
        <w:rPr>
          <w:noProof/>
        </w:rPr>
        <w:t>92</w:t>
      </w:r>
      <w:r>
        <w:rPr>
          <w:noProof/>
        </w:rPr>
        <w:fldChar w:fldCharType="end"/>
      </w:r>
    </w:p>
    <w:p w14:paraId="57F768DE" w14:textId="54620F1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_Toc172039580 \h </w:instrText>
      </w:r>
      <w:r>
        <w:rPr>
          <w:noProof/>
        </w:rPr>
      </w:r>
      <w:r>
        <w:rPr>
          <w:noProof/>
        </w:rPr>
        <w:fldChar w:fldCharType="separate"/>
      </w:r>
      <w:r>
        <w:rPr>
          <w:noProof/>
        </w:rPr>
        <w:t>92</w:t>
      </w:r>
      <w:r>
        <w:rPr>
          <w:noProof/>
        </w:rPr>
        <w:fldChar w:fldCharType="end"/>
      </w:r>
    </w:p>
    <w:p w14:paraId="497EFB78" w14:textId="1A803EE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_Toc172039581 \h </w:instrText>
      </w:r>
      <w:r>
        <w:rPr>
          <w:noProof/>
        </w:rPr>
      </w:r>
      <w:r>
        <w:rPr>
          <w:noProof/>
        </w:rPr>
        <w:fldChar w:fldCharType="separate"/>
      </w:r>
      <w:r>
        <w:rPr>
          <w:noProof/>
        </w:rPr>
        <w:t>92</w:t>
      </w:r>
      <w:r>
        <w:rPr>
          <w:noProof/>
        </w:rPr>
        <w:fldChar w:fldCharType="end"/>
      </w:r>
    </w:p>
    <w:p w14:paraId="2781F6DF" w14:textId="76390F9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_Toc172039582 \h </w:instrText>
      </w:r>
      <w:r>
        <w:rPr>
          <w:noProof/>
        </w:rPr>
      </w:r>
      <w:r>
        <w:rPr>
          <w:noProof/>
        </w:rPr>
        <w:fldChar w:fldCharType="separate"/>
      </w:r>
      <w:r>
        <w:rPr>
          <w:noProof/>
        </w:rPr>
        <w:t>93</w:t>
      </w:r>
      <w:r>
        <w:rPr>
          <w:noProof/>
        </w:rPr>
        <w:fldChar w:fldCharType="end"/>
      </w:r>
    </w:p>
    <w:p w14:paraId="3FE89F68" w14:textId="3CAB0C3A"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_Toc172039583 \h </w:instrText>
      </w:r>
      <w:r>
        <w:rPr>
          <w:noProof/>
        </w:rPr>
      </w:r>
      <w:r>
        <w:rPr>
          <w:noProof/>
        </w:rPr>
        <w:fldChar w:fldCharType="separate"/>
      </w:r>
      <w:r>
        <w:rPr>
          <w:noProof/>
        </w:rPr>
        <w:t>93</w:t>
      </w:r>
      <w:r>
        <w:rPr>
          <w:noProof/>
        </w:rPr>
        <w:fldChar w:fldCharType="end"/>
      </w:r>
    </w:p>
    <w:p w14:paraId="5A381CD1" w14:textId="2663E136"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_Toc172039584 \h </w:instrText>
      </w:r>
      <w:r>
        <w:rPr>
          <w:noProof/>
        </w:rPr>
      </w:r>
      <w:r>
        <w:rPr>
          <w:noProof/>
        </w:rPr>
        <w:fldChar w:fldCharType="separate"/>
      </w:r>
      <w:r>
        <w:rPr>
          <w:noProof/>
        </w:rPr>
        <w:t>93</w:t>
      </w:r>
      <w:r>
        <w:rPr>
          <w:noProof/>
        </w:rPr>
        <w:fldChar w:fldCharType="end"/>
      </w:r>
    </w:p>
    <w:p w14:paraId="35B65511" w14:textId="475C989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_Toc172039585 \h </w:instrText>
      </w:r>
      <w:r>
        <w:rPr>
          <w:noProof/>
        </w:rPr>
      </w:r>
      <w:r>
        <w:rPr>
          <w:noProof/>
        </w:rPr>
        <w:fldChar w:fldCharType="separate"/>
      </w:r>
      <w:r>
        <w:rPr>
          <w:noProof/>
        </w:rPr>
        <w:t>93</w:t>
      </w:r>
      <w:r>
        <w:rPr>
          <w:noProof/>
        </w:rPr>
        <w:fldChar w:fldCharType="end"/>
      </w:r>
    </w:p>
    <w:p w14:paraId="2EEA5088" w14:textId="2BF64C1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_Toc172039586 \h </w:instrText>
      </w:r>
      <w:r>
        <w:rPr>
          <w:noProof/>
        </w:rPr>
      </w:r>
      <w:r>
        <w:rPr>
          <w:noProof/>
        </w:rPr>
        <w:fldChar w:fldCharType="separate"/>
      </w:r>
      <w:r>
        <w:rPr>
          <w:noProof/>
        </w:rPr>
        <w:t>93</w:t>
      </w:r>
      <w:r>
        <w:rPr>
          <w:noProof/>
        </w:rPr>
        <w:fldChar w:fldCharType="end"/>
      </w:r>
    </w:p>
    <w:p w14:paraId="6E2045B3" w14:textId="7314059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_Toc172039587 \h </w:instrText>
      </w:r>
      <w:r>
        <w:rPr>
          <w:noProof/>
        </w:rPr>
      </w:r>
      <w:r>
        <w:rPr>
          <w:noProof/>
        </w:rPr>
        <w:fldChar w:fldCharType="separate"/>
      </w:r>
      <w:r>
        <w:rPr>
          <w:noProof/>
        </w:rPr>
        <w:t>93</w:t>
      </w:r>
      <w:r>
        <w:rPr>
          <w:noProof/>
        </w:rPr>
        <w:fldChar w:fldCharType="end"/>
      </w:r>
    </w:p>
    <w:p w14:paraId="671ECB20" w14:textId="4B419E77"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_Toc172039588 \h </w:instrText>
      </w:r>
      <w:r>
        <w:rPr>
          <w:noProof/>
        </w:rPr>
      </w:r>
      <w:r>
        <w:rPr>
          <w:noProof/>
        </w:rPr>
        <w:fldChar w:fldCharType="separate"/>
      </w:r>
      <w:r>
        <w:rPr>
          <w:noProof/>
        </w:rPr>
        <w:t>93</w:t>
      </w:r>
      <w:r>
        <w:rPr>
          <w:noProof/>
        </w:rPr>
        <w:fldChar w:fldCharType="end"/>
      </w:r>
    </w:p>
    <w:p w14:paraId="2363886F" w14:textId="0D2A899A"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_Toc172039589 \h </w:instrText>
      </w:r>
      <w:r>
        <w:rPr>
          <w:noProof/>
        </w:rPr>
      </w:r>
      <w:r>
        <w:rPr>
          <w:noProof/>
        </w:rPr>
        <w:fldChar w:fldCharType="separate"/>
      </w:r>
      <w:r>
        <w:rPr>
          <w:noProof/>
        </w:rPr>
        <w:t>94</w:t>
      </w:r>
      <w:r>
        <w:rPr>
          <w:noProof/>
        </w:rPr>
        <w:fldChar w:fldCharType="end"/>
      </w:r>
    </w:p>
    <w:p w14:paraId="3C75BCD4" w14:textId="4548647A"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_Toc172039590 \h </w:instrText>
      </w:r>
      <w:r>
        <w:rPr>
          <w:noProof/>
        </w:rPr>
      </w:r>
      <w:r>
        <w:rPr>
          <w:noProof/>
        </w:rPr>
        <w:fldChar w:fldCharType="separate"/>
      </w:r>
      <w:r>
        <w:rPr>
          <w:noProof/>
        </w:rPr>
        <w:t>94</w:t>
      </w:r>
      <w:r>
        <w:rPr>
          <w:noProof/>
        </w:rPr>
        <w:fldChar w:fldCharType="end"/>
      </w:r>
    </w:p>
    <w:p w14:paraId="0BD9D4D4" w14:textId="1C195115"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_Toc172039591 \h </w:instrText>
      </w:r>
      <w:r>
        <w:rPr>
          <w:noProof/>
        </w:rPr>
      </w:r>
      <w:r>
        <w:rPr>
          <w:noProof/>
        </w:rPr>
        <w:fldChar w:fldCharType="separate"/>
      </w:r>
      <w:r>
        <w:rPr>
          <w:noProof/>
        </w:rPr>
        <w:t>94</w:t>
      </w:r>
      <w:r>
        <w:rPr>
          <w:noProof/>
        </w:rPr>
        <w:fldChar w:fldCharType="end"/>
      </w:r>
    </w:p>
    <w:p w14:paraId="3EC68B41" w14:textId="0C0CCF20"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_Toc172039592 \h </w:instrText>
      </w:r>
      <w:r>
        <w:rPr>
          <w:noProof/>
        </w:rPr>
      </w:r>
      <w:r>
        <w:rPr>
          <w:noProof/>
        </w:rPr>
        <w:fldChar w:fldCharType="separate"/>
      </w:r>
      <w:r>
        <w:rPr>
          <w:noProof/>
        </w:rPr>
        <w:t>94</w:t>
      </w:r>
      <w:r>
        <w:rPr>
          <w:noProof/>
        </w:rPr>
        <w:fldChar w:fldCharType="end"/>
      </w:r>
    </w:p>
    <w:p w14:paraId="61D905F7" w14:textId="7DF62A47"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_Toc172039593 \h </w:instrText>
      </w:r>
      <w:r>
        <w:rPr>
          <w:noProof/>
        </w:rPr>
      </w:r>
      <w:r>
        <w:rPr>
          <w:noProof/>
        </w:rPr>
        <w:fldChar w:fldCharType="separate"/>
      </w:r>
      <w:r>
        <w:rPr>
          <w:noProof/>
        </w:rPr>
        <w:t>94</w:t>
      </w:r>
      <w:r>
        <w:rPr>
          <w:noProof/>
        </w:rPr>
        <w:fldChar w:fldCharType="end"/>
      </w:r>
    </w:p>
    <w:p w14:paraId="5DC6CE43" w14:textId="174FC10B"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_Toc172039594 \h </w:instrText>
      </w:r>
      <w:r>
        <w:rPr>
          <w:noProof/>
        </w:rPr>
      </w:r>
      <w:r>
        <w:rPr>
          <w:noProof/>
        </w:rPr>
        <w:fldChar w:fldCharType="separate"/>
      </w:r>
      <w:r>
        <w:rPr>
          <w:noProof/>
        </w:rPr>
        <w:t>95</w:t>
      </w:r>
      <w:r>
        <w:rPr>
          <w:noProof/>
        </w:rPr>
        <w:fldChar w:fldCharType="end"/>
      </w:r>
    </w:p>
    <w:p w14:paraId="2EE3D202" w14:textId="465D316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_Toc172039595 \h </w:instrText>
      </w:r>
      <w:r>
        <w:rPr>
          <w:noProof/>
        </w:rPr>
      </w:r>
      <w:r>
        <w:rPr>
          <w:noProof/>
        </w:rPr>
        <w:fldChar w:fldCharType="separate"/>
      </w:r>
      <w:r>
        <w:rPr>
          <w:noProof/>
        </w:rPr>
        <w:t>95</w:t>
      </w:r>
      <w:r>
        <w:rPr>
          <w:noProof/>
        </w:rPr>
        <w:fldChar w:fldCharType="end"/>
      </w:r>
    </w:p>
    <w:p w14:paraId="74FC5F41" w14:textId="2ED86802"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_Toc172039596 \h </w:instrText>
      </w:r>
      <w:r>
        <w:rPr>
          <w:noProof/>
        </w:rPr>
      </w:r>
      <w:r>
        <w:rPr>
          <w:noProof/>
        </w:rPr>
        <w:fldChar w:fldCharType="separate"/>
      </w:r>
      <w:r>
        <w:rPr>
          <w:noProof/>
        </w:rPr>
        <w:t>95</w:t>
      </w:r>
      <w:r>
        <w:rPr>
          <w:noProof/>
        </w:rPr>
        <w:fldChar w:fldCharType="end"/>
      </w:r>
    </w:p>
    <w:p w14:paraId="10DF3A3A" w14:textId="0D91BA70"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_Toc172039597 \h </w:instrText>
      </w:r>
      <w:r>
        <w:rPr>
          <w:noProof/>
        </w:rPr>
      </w:r>
      <w:r>
        <w:rPr>
          <w:noProof/>
        </w:rPr>
        <w:fldChar w:fldCharType="separate"/>
      </w:r>
      <w:r>
        <w:rPr>
          <w:noProof/>
        </w:rPr>
        <w:t>95</w:t>
      </w:r>
      <w:r>
        <w:rPr>
          <w:noProof/>
        </w:rPr>
        <w:fldChar w:fldCharType="end"/>
      </w:r>
    </w:p>
    <w:p w14:paraId="5EC96F0D" w14:textId="4D3CB288"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_Toc172039598 \h </w:instrText>
      </w:r>
      <w:r>
        <w:rPr>
          <w:noProof/>
        </w:rPr>
      </w:r>
      <w:r>
        <w:rPr>
          <w:noProof/>
        </w:rPr>
        <w:fldChar w:fldCharType="separate"/>
      </w:r>
      <w:r>
        <w:rPr>
          <w:noProof/>
        </w:rPr>
        <w:t>96</w:t>
      </w:r>
      <w:r>
        <w:rPr>
          <w:noProof/>
        </w:rPr>
        <w:fldChar w:fldCharType="end"/>
      </w:r>
    </w:p>
    <w:p w14:paraId="70B63776" w14:textId="3B6798BE"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_Toc172039599 \h </w:instrText>
      </w:r>
      <w:r>
        <w:rPr>
          <w:noProof/>
        </w:rPr>
      </w:r>
      <w:r>
        <w:rPr>
          <w:noProof/>
        </w:rPr>
        <w:fldChar w:fldCharType="separate"/>
      </w:r>
      <w:r>
        <w:rPr>
          <w:noProof/>
        </w:rPr>
        <w:t>96</w:t>
      </w:r>
      <w:r>
        <w:rPr>
          <w:noProof/>
        </w:rPr>
        <w:fldChar w:fldCharType="end"/>
      </w:r>
    </w:p>
    <w:p w14:paraId="197A9FBB" w14:textId="3772FC4B"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_Toc172039600 \h </w:instrText>
      </w:r>
      <w:r>
        <w:rPr>
          <w:noProof/>
        </w:rPr>
      </w:r>
      <w:r>
        <w:rPr>
          <w:noProof/>
        </w:rPr>
        <w:fldChar w:fldCharType="separate"/>
      </w:r>
      <w:r>
        <w:rPr>
          <w:noProof/>
        </w:rPr>
        <w:t>96</w:t>
      </w:r>
      <w:r>
        <w:rPr>
          <w:noProof/>
        </w:rPr>
        <w:fldChar w:fldCharType="end"/>
      </w:r>
    </w:p>
    <w:p w14:paraId="104E9823" w14:textId="2907849F"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_Toc172039601 \h </w:instrText>
      </w:r>
      <w:r>
        <w:rPr>
          <w:noProof/>
        </w:rPr>
      </w:r>
      <w:r>
        <w:rPr>
          <w:noProof/>
        </w:rPr>
        <w:fldChar w:fldCharType="separate"/>
      </w:r>
      <w:r>
        <w:rPr>
          <w:noProof/>
        </w:rPr>
        <w:t>96</w:t>
      </w:r>
      <w:r>
        <w:rPr>
          <w:noProof/>
        </w:rPr>
        <w:fldChar w:fldCharType="end"/>
      </w:r>
    </w:p>
    <w:p w14:paraId="322F29F8" w14:textId="1557BF2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_Toc172039602 \h </w:instrText>
      </w:r>
      <w:r>
        <w:rPr>
          <w:noProof/>
        </w:rPr>
      </w:r>
      <w:r>
        <w:rPr>
          <w:noProof/>
        </w:rPr>
        <w:fldChar w:fldCharType="separate"/>
      </w:r>
      <w:r>
        <w:rPr>
          <w:noProof/>
        </w:rPr>
        <w:t>96</w:t>
      </w:r>
      <w:r>
        <w:rPr>
          <w:noProof/>
        </w:rPr>
        <w:fldChar w:fldCharType="end"/>
      </w:r>
    </w:p>
    <w:p w14:paraId="5669CBDC" w14:textId="4E16D83E"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_Toc172039603 \h </w:instrText>
      </w:r>
      <w:r>
        <w:rPr>
          <w:noProof/>
        </w:rPr>
      </w:r>
      <w:r>
        <w:rPr>
          <w:noProof/>
        </w:rPr>
        <w:fldChar w:fldCharType="separate"/>
      </w:r>
      <w:r>
        <w:rPr>
          <w:noProof/>
        </w:rPr>
        <w:t>97</w:t>
      </w:r>
      <w:r>
        <w:rPr>
          <w:noProof/>
        </w:rPr>
        <w:fldChar w:fldCharType="end"/>
      </w:r>
    </w:p>
    <w:p w14:paraId="33BE9CAD" w14:textId="444EBBF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_Toc172039604 \h </w:instrText>
      </w:r>
      <w:r>
        <w:rPr>
          <w:noProof/>
        </w:rPr>
      </w:r>
      <w:r>
        <w:rPr>
          <w:noProof/>
        </w:rPr>
        <w:fldChar w:fldCharType="separate"/>
      </w:r>
      <w:r>
        <w:rPr>
          <w:noProof/>
        </w:rPr>
        <w:t>97</w:t>
      </w:r>
      <w:r>
        <w:rPr>
          <w:noProof/>
        </w:rPr>
        <w:fldChar w:fldCharType="end"/>
      </w:r>
    </w:p>
    <w:p w14:paraId="328D65F3" w14:textId="01C54E1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_Toc172039605 \h </w:instrText>
      </w:r>
      <w:r>
        <w:rPr>
          <w:noProof/>
        </w:rPr>
      </w:r>
      <w:r>
        <w:rPr>
          <w:noProof/>
        </w:rPr>
        <w:fldChar w:fldCharType="separate"/>
      </w:r>
      <w:r>
        <w:rPr>
          <w:noProof/>
        </w:rPr>
        <w:t>97</w:t>
      </w:r>
      <w:r>
        <w:rPr>
          <w:noProof/>
        </w:rPr>
        <w:fldChar w:fldCharType="end"/>
      </w:r>
    </w:p>
    <w:p w14:paraId="758CF197" w14:textId="6FA77C2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_Toc172039606 \h </w:instrText>
      </w:r>
      <w:r>
        <w:rPr>
          <w:noProof/>
        </w:rPr>
      </w:r>
      <w:r>
        <w:rPr>
          <w:noProof/>
        </w:rPr>
        <w:fldChar w:fldCharType="separate"/>
      </w:r>
      <w:r>
        <w:rPr>
          <w:noProof/>
        </w:rPr>
        <w:t>98</w:t>
      </w:r>
      <w:r>
        <w:rPr>
          <w:noProof/>
        </w:rPr>
        <w:fldChar w:fldCharType="end"/>
      </w:r>
    </w:p>
    <w:p w14:paraId="3B1D37A6" w14:textId="0E59093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_Toc172039607 \h </w:instrText>
      </w:r>
      <w:r>
        <w:rPr>
          <w:noProof/>
        </w:rPr>
      </w:r>
      <w:r>
        <w:rPr>
          <w:noProof/>
        </w:rPr>
        <w:fldChar w:fldCharType="separate"/>
      </w:r>
      <w:r>
        <w:rPr>
          <w:noProof/>
        </w:rPr>
        <w:t>98</w:t>
      </w:r>
      <w:r>
        <w:rPr>
          <w:noProof/>
        </w:rPr>
        <w:fldChar w:fldCharType="end"/>
      </w:r>
    </w:p>
    <w:p w14:paraId="6AECB6A4" w14:textId="5DF92C9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_Toc172039608 \h </w:instrText>
      </w:r>
      <w:r>
        <w:rPr>
          <w:noProof/>
        </w:rPr>
      </w:r>
      <w:r>
        <w:rPr>
          <w:noProof/>
        </w:rPr>
        <w:fldChar w:fldCharType="separate"/>
      </w:r>
      <w:r>
        <w:rPr>
          <w:noProof/>
        </w:rPr>
        <w:t>99</w:t>
      </w:r>
      <w:r>
        <w:rPr>
          <w:noProof/>
        </w:rPr>
        <w:fldChar w:fldCharType="end"/>
      </w:r>
    </w:p>
    <w:p w14:paraId="16279B88" w14:textId="200A2B7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_Toc172039609 \h </w:instrText>
      </w:r>
      <w:r>
        <w:rPr>
          <w:noProof/>
        </w:rPr>
      </w:r>
      <w:r>
        <w:rPr>
          <w:noProof/>
        </w:rPr>
        <w:fldChar w:fldCharType="separate"/>
      </w:r>
      <w:r>
        <w:rPr>
          <w:noProof/>
        </w:rPr>
        <w:t>99</w:t>
      </w:r>
      <w:r>
        <w:rPr>
          <w:noProof/>
        </w:rPr>
        <w:fldChar w:fldCharType="end"/>
      </w:r>
    </w:p>
    <w:p w14:paraId="08865DE4" w14:textId="37A01F23"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_Toc172039610 \h </w:instrText>
      </w:r>
      <w:r>
        <w:rPr>
          <w:noProof/>
        </w:rPr>
      </w:r>
      <w:r>
        <w:rPr>
          <w:noProof/>
        </w:rPr>
        <w:fldChar w:fldCharType="separate"/>
      </w:r>
      <w:r>
        <w:rPr>
          <w:noProof/>
        </w:rPr>
        <w:t>99</w:t>
      </w:r>
      <w:r>
        <w:rPr>
          <w:noProof/>
        </w:rPr>
        <w:fldChar w:fldCharType="end"/>
      </w:r>
    </w:p>
    <w:p w14:paraId="25CCB11F" w14:textId="549F4D8F"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_Toc172039611 \h </w:instrText>
      </w:r>
      <w:r>
        <w:rPr>
          <w:noProof/>
        </w:rPr>
      </w:r>
      <w:r>
        <w:rPr>
          <w:noProof/>
        </w:rPr>
        <w:fldChar w:fldCharType="separate"/>
      </w:r>
      <w:r>
        <w:rPr>
          <w:noProof/>
        </w:rPr>
        <w:t>99</w:t>
      </w:r>
      <w:r>
        <w:rPr>
          <w:noProof/>
        </w:rPr>
        <w:fldChar w:fldCharType="end"/>
      </w:r>
    </w:p>
    <w:p w14:paraId="38B3BC11" w14:textId="2F64F176"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_Toc172039612 \h </w:instrText>
      </w:r>
      <w:r>
        <w:rPr>
          <w:noProof/>
        </w:rPr>
      </w:r>
      <w:r>
        <w:rPr>
          <w:noProof/>
        </w:rPr>
        <w:fldChar w:fldCharType="separate"/>
      </w:r>
      <w:r>
        <w:rPr>
          <w:noProof/>
        </w:rPr>
        <w:t>99</w:t>
      </w:r>
      <w:r>
        <w:rPr>
          <w:noProof/>
        </w:rPr>
        <w:fldChar w:fldCharType="end"/>
      </w:r>
    </w:p>
    <w:p w14:paraId="6242AECB" w14:textId="736EEFC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_Toc172039613 \h </w:instrText>
      </w:r>
      <w:r>
        <w:rPr>
          <w:noProof/>
        </w:rPr>
      </w:r>
      <w:r>
        <w:rPr>
          <w:noProof/>
        </w:rPr>
        <w:fldChar w:fldCharType="separate"/>
      </w:r>
      <w:r>
        <w:rPr>
          <w:noProof/>
        </w:rPr>
        <w:t>99</w:t>
      </w:r>
      <w:r>
        <w:rPr>
          <w:noProof/>
        </w:rPr>
        <w:fldChar w:fldCharType="end"/>
      </w:r>
    </w:p>
    <w:p w14:paraId="33387AB0" w14:textId="21BA5D5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_Toc172039614 \h </w:instrText>
      </w:r>
      <w:r>
        <w:rPr>
          <w:noProof/>
        </w:rPr>
      </w:r>
      <w:r>
        <w:rPr>
          <w:noProof/>
        </w:rPr>
        <w:fldChar w:fldCharType="separate"/>
      </w:r>
      <w:r>
        <w:rPr>
          <w:noProof/>
        </w:rPr>
        <w:t>100</w:t>
      </w:r>
      <w:r>
        <w:rPr>
          <w:noProof/>
        </w:rPr>
        <w:fldChar w:fldCharType="end"/>
      </w:r>
    </w:p>
    <w:p w14:paraId="18C77CB8" w14:textId="259D2479"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_Toc172039615 \h </w:instrText>
      </w:r>
      <w:r>
        <w:rPr>
          <w:noProof/>
        </w:rPr>
      </w:r>
      <w:r>
        <w:rPr>
          <w:noProof/>
        </w:rPr>
        <w:fldChar w:fldCharType="separate"/>
      </w:r>
      <w:r>
        <w:rPr>
          <w:noProof/>
        </w:rPr>
        <w:t>100</w:t>
      </w:r>
      <w:r>
        <w:rPr>
          <w:noProof/>
        </w:rPr>
        <w:fldChar w:fldCharType="end"/>
      </w:r>
    </w:p>
    <w:p w14:paraId="38085CF6" w14:textId="0F464360"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_Toc172039616 \h </w:instrText>
      </w:r>
      <w:r>
        <w:rPr>
          <w:noProof/>
        </w:rPr>
      </w:r>
      <w:r>
        <w:rPr>
          <w:noProof/>
        </w:rPr>
        <w:fldChar w:fldCharType="separate"/>
      </w:r>
      <w:r>
        <w:rPr>
          <w:noProof/>
        </w:rPr>
        <w:t>100</w:t>
      </w:r>
      <w:r>
        <w:rPr>
          <w:noProof/>
        </w:rPr>
        <w:fldChar w:fldCharType="end"/>
      </w:r>
    </w:p>
    <w:p w14:paraId="33E31319" w14:textId="0C5B9019"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_Toc172039617 \h </w:instrText>
      </w:r>
      <w:r>
        <w:rPr>
          <w:noProof/>
        </w:rPr>
      </w:r>
      <w:r>
        <w:rPr>
          <w:noProof/>
        </w:rPr>
        <w:fldChar w:fldCharType="separate"/>
      </w:r>
      <w:r>
        <w:rPr>
          <w:noProof/>
        </w:rPr>
        <w:t>100</w:t>
      </w:r>
      <w:r>
        <w:rPr>
          <w:noProof/>
        </w:rPr>
        <w:fldChar w:fldCharType="end"/>
      </w:r>
    </w:p>
    <w:p w14:paraId="296075BC" w14:textId="36C9E0ED"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_Toc172039618 \h </w:instrText>
      </w:r>
      <w:r>
        <w:rPr>
          <w:noProof/>
        </w:rPr>
      </w:r>
      <w:r>
        <w:rPr>
          <w:noProof/>
        </w:rPr>
        <w:fldChar w:fldCharType="separate"/>
      </w:r>
      <w:r>
        <w:rPr>
          <w:noProof/>
        </w:rPr>
        <w:t>102</w:t>
      </w:r>
      <w:r>
        <w:rPr>
          <w:noProof/>
        </w:rPr>
        <w:fldChar w:fldCharType="end"/>
      </w:r>
    </w:p>
    <w:p w14:paraId="749163FE" w14:textId="01512B19"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_Toc172039619 \h </w:instrText>
      </w:r>
      <w:r>
        <w:rPr>
          <w:noProof/>
        </w:rPr>
      </w:r>
      <w:r>
        <w:rPr>
          <w:noProof/>
        </w:rPr>
        <w:fldChar w:fldCharType="separate"/>
      </w:r>
      <w:r>
        <w:rPr>
          <w:noProof/>
        </w:rPr>
        <w:t>102</w:t>
      </w:r>
      <w:r>
        <w:rPr>
          <w:noProof/>
        </w:rPr>
        <w:fldChar w:fldCharType="end"/>
      </w:r>
    </w:p>
    <w:p w14:paraId="08B5F80B" w14:textId="41535785"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_Toc172039620 \h </w:instrText>
      </w:r>
      <w:r>
        <w:rPr>
          <w:noProof/>
        </w:rPr>
      </w:r>
      <w:r>
        <w:rPr>
          <w:noProof/>
        </w:rPr>
        <w:fldChar w:fldCharType="separate"/>
      </w:r>
      <w:r>
        <w:rPr>
          <w:noProof/>
        </w:rPr>
        <w:t>104</w:t>
      </w:r>
      <w:r>
        <w:rPr>
          <w:noProof/>
        </w:rPr>
        <w:fldChar w:fldCharType="end"/>
      </w:r>
    </w:p>
    <w:p w14:paraId="47F97FB5" w14:textId="06134318"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_Toc172039621 \h </w:instrText>
      </w:r>
      <w:r>
        <w:rPr>
          <w:noProof/>
        </w:rPr>
      </w:r>
      <w:r>
        <w:rPr>
          <w:noProof/>
        </w:rPr>
        <w:fldChar w:fldCharType="separate"/>
      </w:r>
      <w:r>
        <w:rPr>
          <w:noProof/>
        </w:rPr>
        <w:t>104</w:t>
      </w:r>
      <w:r>
        <w:rPr>
          <w:noProof/>
        </w:rPr>
        <w:fldChar w:fldCharType="end"/>
      </w:r>
    </w:p>
    <w:p w14:paraId="49A5280F" w14:textId="0091E725"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_Toc172039622 \h </w:instrText>
      </w:r>
      <w:r>
        <w:rPr>
          <w:noProof/>
        </w:rPr>
      </w:r>
      <w:r>
        <w:rPr>
          <w:noProof/>
        </w:rPr>
        <w:fldChar w:fldCharType="separate"/>
      </w:r>
      <w:r>
        <w:rPr>
          <w:noProof/>
        </w:rPr>
        <w:t>104</w:t>
      </w:r>
      <w:r>
        <w:rPr>
          <w:noProof/>
        </w:rPr>
        <w:fldChar w:fldCharType="end"/>
      </w:r>
    </w:p>
    <w:p w14:paraId="5FFE911A" w14:textId="2B9AF9F5"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_Toc172039623 \h </w:instrText>
      </w:r>
      <w:r>
        <w:rPr>
          <w:noProof/>
        </w:rPr>
      </w:r>
      <w:r>
        <w:rPr>
          <w:noProof/>
        </w:rPr>
        <w:fldChar w:fldCharType="separate"/>
      </w:r>
      <w:r>
        <w:rPr>
          <w:noProof/>
        </w:rPr>
        <w:t>104</w:t>
      </w:r>
      <w:r>
        <w:rPr>
          <w:noProof/>
        </w:rPr>
        <w:fldChar w:fldCharType="end"/>
      </w:r>
    </w:p>
    <w:p w14:paraId="4411817D" w14:textId="58A6912B"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_Toc172039624 \h </w:instrText>
      </w:r>
      <w:r>
        <w:rPr>
          <w:noProof/>
        </w:rPr>
      </w:r>
      <w:r>
        <w:rPr>
          <w:noProof/>
        </w:rPr>
        <w:fldChar w:fldCharType="separate"/>
      </w:r>
      <w:r>
        <w:rPr>
          <w:noProof/>
        </w:rPr>
        <w:t>106</w:t>
      </w:r>
      <w:r>
        <w:rPr>
          <w:noProof/>
        </w:rPr>
        <w:fldChar w:fldCharType="end"/>
      </w:r>
    </w:p>
    <w:p w14:paraId="6EA17997" w14:textId="70CA0681"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_Toc172039625 \h </w:instrText>
      </w:r>
      <w:r>
        <w:rPr>
          <w:noProof/>
        </w:rPr>
      </w:r>
      <w:r>
        <w:rPr>
          <w:noProof/>
        </w:rPr>
        <w:fldChar w:fldCharType="separate"/>
      </w:r>
      <w:r>
        <w:rPr>
          <w:noProof/>
        </w:rPr>
        <w:t>107</w:t>
      </w:r>
      <w:r>
        <w:rPr>
          <w:noProof/>
        </w:rPr>
        <w:fldChar w:fldCharType="end"/>
      </w:r>
    </w:p>
    <w:p w14:paraId="43C2863F" w14:textId="215627F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_Toc172039626 \h </w:instrText>
      </w:r>
      <w:r>
        <w:rPr>
          <w:noProof/>
        </w:rPr>
      </w:r>
      <w:r>
        <w:rPr>
          <w:noProof/>
        </w:rPr>
        <w:fldChar w:fldCharType="separate"/>
      </w:r>
      <w:r>
        <w:rPr>
          <w:noProof/>
        </w:rPr>
        <w:t>109</w:t>
      </w:r>
      <w:r>
        <w:rPr>
          <w:noProof/>
        </w:rPr>
        <w:fldChar w:fldCharType="end"/>
      </w:r>
    </w:p>
    <w:p w14:paraId="18A50A69" w14:textId="75352D9A"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_Toc172039627 \h </w:instrText>
      </w:r>
      <w:r>
        <w:rPr>
          <w:noProof/>
        </w:rPr>
      </w:r>
      <w:r>
        <w:rPr>
          <w:noProof/>
        </w:rPr>
        <w:fldChar w:fldCharType="separate"/>
      </w:r>
      <w:r>
        <w:rPr>
          <w:noProof/>
        </w:rPr>
        <w:t>109</w:t>
      </w:r>
      <w:r>
        <w:rPr>
          <w:noProof/>
        </w:rPr>
        <w:fldChar w:fldCharType="end"/>
      </w:r>
    </w:p>
    <w:p w14:paraId="0E8D2AB9" w14:textId="6AA55E6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_Toc172039628 \h </w:instrText>
      </w:r>
      <w:r>
        <w:rPr>
          <w:noProof/>
        </w:rPr>
      </w:r>
      <w:r>
        <w:rPr>
          <w:noProof/>
        </w:rPr>
        <w:fldChar w:fldCharType="separate"/>
      </w:r>
      <w:r>
        <w:rPr>
          <w:noProof/>
        </w:rPr>
        <w:t>109</w:t>
      </w:r>
      <w:r>
        <w:rPr>
          <w:noProof/>
        </w:rPr>
        <w:fldChar w:fldCharType="end"/>
      </w:r>
    </w:p>
    <w:p w14:paraId="58ACC71C" w14:textId="3B83690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_Toc172039629 \h </w:instrText>
      </w:r>
      <w:r>
        <w:rPr>
          <w:noProof/>
        </w:rPr>
      </w:r>
      <w:r>
        <w:rPr>
          <w:noProof/>
        </w:rPr>
        <w:fldChar w:fldCharType="separate"/>
      </w:r>
      <w:r>
        <w:rPr>
          <w:noProof/>
        </w:rPr>
        <w:t>110</w:t>
      </w:r>
      <w:r>
        <w:rPr>
          <w:noProof/>
        </w:rPr>
        <w:fldChar w:fldCharType="end"/>
      </w:r>
    </w:p>
    <w:p w14:paraId="775F5715" w14:textId="08B3B5A1"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_Toc172039630 \h </w:instrText>
      </w:r>
      <w:r>
        <w:rPr>
          <w:noProof/>
        </w:rPr>
      </w:r>
      <w:r>
        <w:rPr>
          <w:noProof/>
        </w:rPr>
        <w:fldChar w:fldCharType="separate"/>
      </w:r>
      <w:r>
        <w:rPr>
          <w:noProof/>
        </w:rPr>
        <w:t>110</w:t>
      </w:r>
      <w:r>
        <w:rPr>
          <w:noProof/>
        </w:rPr>
        <w:fldChar w:fldCharType="end"/>
      </w:r>
    </w:p>
    <w:p w14:paraId="1F9CBFA2" w14:textId="5F551F24"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_Toc172039631 \h </w:instrText>
      </w:r>
      <w:r>
        <w:rPr>
          <w:noProof/>
        </w:rPr>
      </w:r>
      <w:r>
        <w:rPr>
          <w:noProof/>
        </w:rPr>
        <w:fldChar w:fldCharType="separate"/>
      </w:r>
      <w:r>
        <w:rPr>
          <w:noProof/>
        </w:rPr>
        <w:t>110</w:t>
      </w:r>
      <w:r>
        <w:rPr>
          <w:noProof/>
        </w:rPr>
        <w:fldChar w:fldCharType="end"/>
      </w:r>
    </w:p>
    <w:p w14:paraId="5B707F32" w14:textId="6BED57D3"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_Toc172039632 \h </w:instrText>
      </w:r>
      <w:r>
        <w:rPr>
          <w:noProof/>
        </w:rPr>
      </w:r>
      <w:r>
        <w:rPr>
          <w:noProof/>
        </w:rPr>
        <w:fldChar w:fldCharType="separate"/>
      </w:r>
      <w:r>
        <w:rPr>
          <w:noProof/>
        </w:rPr>
        <w:t>110</w:t>
      </w:r>
      <w:r>
        <w:rPr>
          <w:noProof/>
        </w:rPr>
        <w:fldChar w:fldCharType="end"/>
      </w:r>
    </w:p>
    <w:p w14:paraId="05CC76BC" w14:textId="558081B9"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_Toc172039633 \h </w:instrText>
      </w:r>
      <w:r>
        <w:rPr>
          <w:noProof/>
        </w:rPr>
      </w:r>
      <w:r>
        <w:rPr>
          <w:noProof/>
        </w:rPr>
        <w:fldChar w:fldCharType="separate"/>
      </w:r>
      <w:r>
        <w:rPr>
          <w:noProof/>
        </w:rPr>
        <w:t>112</w:t>
      </w:r>
      <w:r>
        <w:rPr>
          <w:noProof/>
        </w:rPr>
        <w:fldChar w:fldCharType="end"/>
      </w:r>
    </w:p>
    <w:p w14:paraId="0FF3CE69" w14:textId="764C2A6C"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_Toc172039634 \h </w:instrText>
      </w:r>
      <w:r>
        <w:rPr>
          <w:noProof/>
        </w:rPr>
      </w:r>
      <w:r>
        <w:rPr>
          <w:noProof/>
        </w:rPr>
        <w:fldChar w:fldCharType="separate"/>
      </w:r>
      <w:r>
        <w:rPr>
          <w:noProof/>
        </w:rPr>
        <w:t>112</w:t>
      </w:r>
      <w:r>
        <w:rPr>
          <w:noProof/>
        </w:rPr>
        <w:fldChar w:fldCharType="end"/>
      </w:r>
    </w:p>
    <w:p w14:paraId="174249E5" w14:textId="70305160"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_Toc172039635 \h </w:instrText>
      </w:r>
      <w:r>
        <w:rPr>
          <w:noProof/>
        </w:rPr>
      </w:r>
      <w:r>
        <w:rPr>
          <w:noProof/>
        </w:rPr>
        <w:fldChar w:fldCharType="separate"/>
      </w:r>
      <w:r>
        <w:rPr>
          <w:noProof/>
        </w:rPr>
        <w:t>114</w:t>
      </w:r>
      <w:r>
        <w:rPr>
          <w:noProof/>
        </w:rPr>
        <w:fldChar w:fldCharType="end"/>
      </w:r>
    </w:p>
    <w:p w14:paraId="65198F0F" w14:textId="0347DD4A"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_Toc172039636 \h </w:instrText>
      </w:r>
      <w:r>
        <w:rPr>
          <w:noProof/>
        </w:rPr>
      </w:r>
      <w:r>
        <w:rPr>
          <w:noProof/>
        </w:rPr>
        <w:fldChar w:fldCharType="separate"/>
      </w:r>
      <w:r>
        <w:rPr>
          <w:noProof/>
        </w:rPr>
        <w:t>114</w:t>
      </w:r>
      <w:r>
        <w:rPr>
          <w:noProof/>
        </w:rPr>
        <w:fldChar w:fldCharType="end"/>
      </w:r>
    </w:p>
    <w:p w14:paraId="20922D7C" w14:textId="42B5F660"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_Toc172039637 \h </w:instrText>
      </w:r>
      <w:r>
        <w:rPr>
          <w:noProof/>
        </w:rPr>
      </w:r>
      <w:r>
        <w:rPr>
          <w:noProof/>
        </w:rPr>
        <w:fldChar w:fldCharType="separate"/>
      </w:r>
      <w:r>
        <w:rPr>
          <w:noProof/>
        </w:rPr>
        <w:t>114</w:t>
      </w:r>
      <w:r>
        <w:rPr>
          <w:noProof/>
        </w:rPr>
        <w:fldChar w:fldCharType="end"/>
      </w:r>
    </w:p>
    <w:p w14:paraId="22E7AB44" w14:textId="2FC4D967"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_Toc172039638 \h </w:instrText>
      </w:r>
      <w:r>
        <w:rPr>
          <w:noProof/>
        </w:rPr>
      </w:r>
      <w:r>
        <w:rPr>
          <w:noProof/>
        </w:rPr>
        <w:fldChar w:fldCharType="separate"/>
      </w:r>
      <w:r>
        <w:rPr>
          <w:noProof/>
        </w:rPr>
        <w:t>114</w:t>
      </w:r>
      <w:r>
        <w:rPr>
          <w:noProof/>
        </w:rPr>
        <w:fldChar w:fldCharType="end"/>
      </w:r>
    </w:p>
    <w:p w14:paraId="2CA2128A" w14:textId="1A5E82DF"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_Toc172039639 \h </w:instrText>
      </w:r>
      <w:r>
        <w:rPr>
          <w:noProof/>
        </w:rPr>
      </w:r>
      <w:r>
        <w:rPr>
          <w:noProof/>
        </w:rPr>
        <w:fldChar w:fldCharType="separate"/>
      </w:r>
      <w:r>
        <w:rPr>
          <w:noProof/>
        </w:rPr>
        <w:t>116</w:t>
      </w:r>
      <w:r>
        <w:rPr>
          <w:noProof/>
        </w:rPr>
        <w:fldChar w:fldCharType="end"/>
      </w:r>
    </w:p>
    <w:p w14:paraId="60AE12DF" w14:textId="06B895D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_Toc172039640 \h </w:instrText>
      </w:r>
      <w:r>
        <w:rPr>
          <w:noProof/>
        </w:rPr>
      </w:r>
      <w:r>
        <w:rPr>
          <w:noProof/>
        </w:rPr>
        <w:fldChar w:fldCharType="separate"/>
      </w:r>
      <w:r>
        <w:rPr>
          <w:noProof/>
        </w:rPr>
        <w:t>116</w:t>
      </w:r>
      <w:r>
        <w:rPr>
          <w:noProof/>
        </w:rPr>
        <w:fldChar w:fldCharType="end"/>
      </w:r>
    </w:p>
    <w:p w14:paraId="1116CD95" w14:textId="6A3FE6EE"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_Toc172039641 \h </w:instrText>
      </w:r>
      <w:r>
        <w:rPr>
          <w:noProof/>
        </w:rPr>
      </w:r>
      <w:r>
        <w:rPr>
          <w:noProof/>
        </w:rPr>
        <w:fldChar w:fldCharType="separate"/>
      </w:r>
      <w:r>
        <w:rPr>
          <w:noProof/>
        </w:rPr>
        <w:t>119</w:t>
      </w:r>
      <w:r>
        <w:rPr>
          <w:noProof/>
        </w:rPr>
        <w:fldChar w:fldCharType="end"/>
      </w:r>
    </w:p>
    <w:p w14:paraId="32D97511" w14:textId="2A1E2733"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_Toc172039642 \h </w:instrText>
      </w:r>
      <w:r>
        <w:rPr>
          <w:noProof/>
        </w:rPr>
      </w:r>
      <w:r>
        <w:rPr>
          <w:noProof/>
        </w:rPr>
        <w:fldChar w:fldCharType="separate"/>
      </w:r>
      <w:r>
        <w:rPr>
          <w:noProof/>
        </w:rPr>
        <w:t>119</w:t>
      </w:r>
      <w:r>
        <w:rPr>
          <w:noProof/>
        </w:rPr>
        <w:fldChar w:fldCharType="end"/>
      </w:r>
    </w:p>
    <w:p w14:paraId="5B6CDFE5" w14:textId="6ACA2EEA"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_Toc172039643 \h </w:instrText>
      </w:r>
      <w:r>
        <w:rPr>
          <w:noProof/>
        </w:rPr>
      </w:r>
      <w:r>
        <w:rPr>
          <w:noProof/>
        </w:rPr>
        <w:fldChar w:fldCharType="separate"/>
      </w:r>
      <w:r>
        <w:rPr>
          <w:noProof/>
        </w:rPr>
        <w:t>120</w:t>
      </w:r>
      <w:r>
        <w:rPr>
          <w:noProof/>
        </w:rPr>
        <w:fldChar w:fldCharType="end"/>
      </w:r>
    </w:p>
    <w:p w14:paraId="7AD64268" w14:textId="2438557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_Toc172039644 \h </w:instrText>
      </w:r>
      <w:r>
        <w:rPr>
          <w:noProof/>
        </w:rPr>
      </w:r>
      <w:r>
        <w:rPr>
          <w:noProof/>
        </w:rPr>
        <w:fldChar w:fldCharType="separate"/>
      </w:r>
      <w:r>
        <w:rPr>
          <w:noProof/>
        </w:rPr>
        <w:t>120</w:t>
      </w:r>
      <w:r>
        <w:rPr>
          <w:noProof/>
        </w:rPr>
        <w:fldChar w:fldCharType="end"/>
      </w:r>
    </w:p>
    <w:p w14:paraId="08BE9768" w14:textId="07CBB60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_Toc172039645 \h </w:instrText>
      </w:r>
      <w:r>
        <w:rPr>
          <w:noProof/>
        </w:rPr>
      </w:r>
      <w:r>
        <w:rPr>
          <w:noProof/>
        </w:rPr>
        <w:fldChar w:fldCharType="separate"/>
      </w:r>
      <w:r>
        <w:rPr>
          <w:noProof/>
        </w:rPr>
        <w:t>120</w:t>
      </w:r>
      <w:r>
        <w:rPr>
          <w:noProof/>
        </w:rPr>
        <w:fldChar w:fldCharType="end"/>
      </w:r>
    </w:p>
    <w:p w14:paraId="12C31B92" w14:textId="796F416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_Toc172039646 \h </w:instrText>
      </w:r>
      <w:r>
        <w:rPr>
          <w:noProof/>
        </w:rPr>
      </w:r>
      <w:r>
        <w:rPr>
          <w:noProof/>
        </w:rPr>
        <w:fldChar w:fldCharType="separate"/>
      </w:r>
      <w:r>
        <w:rPr>
          <w:noProof/>
        </w:rPr>
        <w:t>121</w:t>
      </w:r>
      <w:r>
        <w:rPr>
          <w:noProof/>
        </w:rPr>
        <w:fldChar w:fldCharType="end"/>
      </w:r>
    </w:p>
    <w:p w14:paraId="620558A6" w14:textId="059F9BF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_Toc172039647 \h </w:instrText>
      </w:r>
      <w:r>
        <w:rPr>
          <w:noProof/>
        </w:rPr>
      </w:r>
      <w:r>
        <w:rPr>
          <w:noProof/>
        </w:rPr>
        <w:fldChar w:fldCharType="separate"/>
      </w:r>
      <w:r>
        <w:rPr>
          <w:noProof/>
        </w:rPr>
        <w:t>121</w:t>
      </w:r>
      <w:r>
        <w:rPr>
          <w:noProof/>
        </w:rPr>
        <w:fldChar w:fldCharType="end"/>
      </w:r>
    </w:p>
    <w:p w14:paraId="0226C362" w14:textId="68C7FD2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_Toc172039648 \h </w:instrText>
      </w:r>
      <w:r>
        <w:rPr>
          <w:noProof/>
        </w:rPr>
      </w:r>
      <w:r>
        <w:rPr>
          <w:noProof/>
        </w:rPr>
        <w:fldChar w:fldCharType="separate"/>
      </w:r>
      <w:r>
        <w:rPr>
          <w:noProof/>
        </w:rPr>
        <w:t>121</w:t>
      </w:r>
      <w:r>
        <w:rPr>
          <w:noProof/>
        </w:rPr>
        <w:fldChar w:fldCharType="end"/>
      </w:r>
    </w:p>
    <w:p w14:paraId="2422295F" w14:textId="47D57CF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_Toc172039649 \h </w:instrText>
      </w:r>
      <w:r>
        <w:rPr>
          <w:noProof/>
        </w:rPr>
      </w:r>
      <w:r>
        <w:rPr>
          <w:noProof/>
        </w:rPr>
        <w:fldChar w:fldCharType="separate"/>
      </w:r>
      <w:r>
        <w:rPr>
          <w:noProof/>
        </w:rPr>
        <w:t>122</w:t>
      </w:r>
      <w:r>
        <w:rPr>
          <w:noProof/>
        </w:rPr>
        <w:fldChar w:fldCharType="end"/>
      </w:r>
    </w:p>
    <w:p w14:paraId="4D99DFC7" w14:textId="3EDB9C64"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_Toc172039650 \h </w:instrText>
      </w:r>
      <w:r>
        <w:rPr>
          <w:noProof/>
        </w:rPr>
      </w:r>
      <w:r>
        <w:rPr>
          <w:noProof/>
        </w:rPr>
        <w:fldChar w:fldCharType="separate"/>
      </w:r>
      <w:r>
        <w:rPr>
          <w:noProof/>
        </w:rPr>
        <w:t>122</w:t>
      </w:r>
      <w:r>
        <w:rPr>
          <w:noProof/>
        </w:rPr>
        <w:fldChar w:fldCharType="end"/>
      </w:r>
    </w:p>
    <w:p w14:paraId="232AC3F7" w14:textId="26FA7C20"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_Toc172039651 \h </w:instrText>
      </w:r>
      <w:r>
        <w:rPr>
          <w:noProof/>
        </w:rPr>
      </w:r>
      <w:r>
        <w:rPr>
          <w:noProof/>
        </w:rPr>
        <w:fldChar w:fldCharType="separate"/>
      </w:r>
      <w:r>
        <w:rPr>
          <w:noProof/>
        </w:rPr>
        <w:t>122</w:t>
      </w:r>
      <w:r>
        <w:rPr>
          <w:noProof/>
        </w:rPr>
        <w:fldChar w:fldCharType="end"/>
      </w:r>
    </w:p>
    <w:p w14:paraId="3AAC9912" w14:textId="1C95C7D3" w:rsidR="00144F20" w:rsidRDefault="00144F20">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_Toc172039652 \h </w:instrText>
      </w:r>
      <w:r>
        <w:rPr>
          <w:noProof/>
        </w:rPr>
      </w:r>
      <w:r>
        <w:rPr>
          <w:noProof/>
        </w:rPr>
        <w:fldChar w:fldCharType="separate"/>
      </w:r>
      <w:r>
        <w:rPr>
          <w:noProof/>
        </w:rPr>
        <w:t>122</w:t>
      </w:r>
      <w:r>
        <w:rPr>
          <w:noProof/>
        </w:rPr>
        <w:fldChar w:fldCharType="end"/>
      </w:r>
    </w:p>
    <w:p w14:paraId="0A79262D" w14:textId="3939A249"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_Toc172039653 \h </w:instrText>
      </w:r>
      <w:r>
        <w:rPr>
          <w:noProof/>
        </w:rPr>
      </w:r>
      <w:r>
        <w:rPr>
          <w:noProof/>
        </w:rPr>
        <w:fldChar w:fldCharType="separate"/>
      </w:r>
      <w:r>
        <w:rPr>
          <w:noProof/>
        </w:rPr>
        <w:t>122</w:t>
      </w:r>
      <w:r>
        <w:rPr>
          <w:noProof/>
        </w:rPr>
        <w:fldChar w:fldCharType="end"/>
      </w:r>
    </w:p>
    <w:p w14:paraId="64BA4FA2" w14:textId="3F0707A1"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_Toc172039654 \h </w:instrText>
      </w:r>
      <w:r>
        <w:rPr>
          <w:noProof/>
        </w:rPr>
      </w:r>
      <w:r>
        <w:rPr>
          <w:noProof/>
        </w:rPr>
        <w:fldChar w:fldCharType="separate"/>
      </w:r>
      <w:r>
        <w:rPr>
          <w:noProof/>
        </w:rPr>
        <w:t>123</w:t>
      </w:r>
      <w:r>
        <w:rPr>
          <w:noProof/>
        </w:rPr>
        <w:fldChar w:fldCharType="end"/>
      </w:r>
    </w:p>
    <w:p w14:paraId="5A8DD809" w14:textId="6943664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_Toc172039655 \h </w:instrText>
      </w:r>
      <w:r>
        <w:rPr>
          <w:noProof/>
        </w:rPr>
      </w:r>
      <w:r>
        <w:rPr>
          <w:noProof/>
        </w:rPr>
        <w:fldChar w:fldCharType="separate"/>
      </w:r>
      <w:r>
        <w:rPr>
          <w:noProof/>
        </w:rPr>
        <w:t>123</w:t>
      </w:r>
      <w:r>
        <w:rPr>
          <w:noProof/>
        </w:rPr>
        <w:fldChar w:fldCharType="end"/>
      </w:r>
    </w:p>
    <w:p w14:paraId="0EA5B77A" w14:textId="2141748F"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_Toc172039656 \h </w:instrText>
      </w:r>
      <w:r>
        <w:rPr>
          <w:noProof/>
        </w:rPr>
      </w:r>
      <w:r>
        <w:rPr>
          <w:noProof/>
        </w:rPr>
        <w:fldChar w:fldCharType="separate"/>
      </w:r>
      <w:r>
        <w:rPr>
          <w:noProof/>
        </w:rPr>
        <w:t>124</w:t>
      </w:r>
      <w:r>
        <w:rPr>
          <w:noProof/>
        </w:rPr>
        <w:fldChar w:fldCharType="end"/>
      </w:r>
    </w:p>
    <w:p w14:paraId="067C6D82" w14:textId="2286E44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_Toc172039657 \h </w:instrText>
      </w:r>
      <w:r>
        <w:rPr>
          <w:noProof/>
        </w:rPr>
      </w:r>
      <w:r>
        <w:rPr>
          <w:noProof/>
        </w:rPr>
        <w:fldChar w:fldCharType="separate"/>
      </w:r>
      <w:r>
        <w:rPr>
          <w:noProof/>
        </w:rPr>
        <w:t>124</w:t>
      </w:r>
      <w:r>
        <w:rPr>
          <w:noProof/>
        </w:rPr>
        <w:fldChar w:fldCharType="end"/>
      </w:r>
    </w:p>
    <w:p w14:paraId="6E81D1D1" w14:textId="56A47D4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_Toc172039658 \h </w:instrText>
      </w:r>
      <w:r>
        <w:rPr>
          <w:noProof/>
        </w:rPr>
      </w:r>
      <w:r>
        <w:rPr>
          <w:noProof/>
        </w:rPr>
        <w:fldChar w:fldCharType="separate"/>
      </w:r>
      <w:r>
        <w:rPr>
          <w:noProof/>
        </w:rPr>
        <w:t>124</w:t>
      </w:r>
      <w:r>
        <w:rPr>
          <w:noProof/>
        </w:rPr>
        <w:fldChar w:fldCharType="end"/>
      </w:r>
    </w:p>
    <w:p w14:paraId="055B249B" w14:textId="6915AD7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_Toc172039659 \h </w:instrText>
      </w:r>
      <w:r>
        <w:rPr>
          <w:noProof/>
        </w:rPr>
      </w:r>
      <w:r>
        <w:rPr>
          <w:noProof/>
        </w:rPr>
        <w:fldChar w:fldCharType="separate"/>
      </w:r>
      <w:r>
        <w:rPr>
          <w:noProof/>
        </w:rPr>
        <w:t>132</w:t>
      </w:r>
      <w:r>
        <w:rPr>
          <w:noProof/>
        </w:rPr>
        <w:fldChar w:fldCharType="end"/>
      </w:r>
    </w:p>
    <w:p w14:paraId="14981485" w14:textId="1C3F8F1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_Toc172039660 \h </w:instrText>
      </w:r>
      <w:r>
        <w:rPr>
          <w:noProof/>
        </w:rPr>
      </w:r>
      <w:r>
        <w:rPr>
          <w:noProof/>
        </w:rPr>
        <w:fldChar w:fldCharType="separate"/>
      </w:r>
      <w:r>
        <w:rPr>
          <w:noProof/>
        </w:rPr>
        <w:t>137</w:t>
      </w:r>
      <w:r>
        <w:rPr>
          <w:noProof/>
        </w:rPr>
        <w:fldChar w:fldCharType="end"/>
      </w:r>
    </w:p>
    <w:p w14:paraId="2957ED5D" w14:textId="359A697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_Toc172039661 \h </w:instrText>
      </w:r>
      <w:r>
        <w:rPr>
          <w:noProof/>
        </w:rPr>
      </w:r>
      <w:r>
        <w:rPr>
          <w:noProof/>
        </w:rPr>
        <w:fldChar w:fldCharType="separate"/>
      </w:r>
      <w:r>
        <w:rPr>
          <w:noProof/>
        </w:rPr>
        <w:t>138</w:t>
      </w:r>
      <w:r>
        <w:rPr>
          <w:noProof/>
        </w:rPr>
        <w:fldChar w:fldCharType="end"/>
      </w:r>
    </w:p>
    <w:p w14:paraId="2D39C15C" w14:textId="70A0594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_Toc172039662 \h </w:instrText>
      </w:r>
      <w:r>
        <w:rPr>
          <w:noProof/>
        </w:rPr>
      </w:r>
      <w:r>
        <w:rPr>
          <w:noProof/>
        </w:rPr>
        <w:fldChar w:fldCharType="separate"/>
      </w:r>
      <w:r>
        <w:rPr>
          <w:noProof/>
        </w:rPr>
        <w:t>143</w:t>
      </w:r>
      <w:r>
        <w:rPr>
          <w:noProof/>
        </w:rPr>
        <w:fldChar w:fldCharType="end"/>
      </w:r>
    </w:p>
    <w:p w14:paraId="1BBB9F38" w14:textId="55146D00"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_Toc172039663 \h </w:instrText>
      </w:r>
      <w:r>
        <w:rPr>
          <w:noProof/>
        </w:rPr>
      </w:r>
      <w:r>
        <w:rPr>
          <w:noProof/>
        </w:rPr>
        <w:fldChar w:fldCharType="separate"/>
      </w:r>
      <w:r>
        <w:rPr>
          <w:noProof/>
        </w:rPr>
        <w:t>143</w:t>
      </w:r>
      <w:r>
        <w:rPr>
          <w:noProof/>
        </w:rPr>
        <w:fldChar w:fldCharType="end"/>
      </w:r>
    </w:p>
    <w:p w14:paraId="07D7F50C" w14:textId="6E92F748"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_Toc172039664 \h </w:instrText>
      </w:r>
      <w:r>
        <w:rPr>
          <w:noProof/>
        </w:rPr>
      </w:r>
      <w:r>
        <w:rPr>
          <w:noProof/>
        </w:rPr>
        <w:fldChar w:fldCharType="separate"/>
      </w:r>
      <w:r>
        <w:rPr>
          <w:noProof/>
        </w:rPr>
        <w:t>144</w:t>
      </w:r>
      <w:r>
        <w:rPr>
          <w:noProof/>
        </w:rPr>
        <w:fldChar w:fldCharType="end"/>
      </w:r>
    </w:p>
    <w:p w14:paraId="02E08EB3" w14:textId="0D6DD7C5"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_Toc172039665 \h </w:instrText>
      </w:r>
      <w:r>
        <w:rPr>
          <w:noProof/>
        </w:rPr>
      </w:r>
      <w:r>
        <w:rPr>
          <w:noProof/>
        </w:rPr>
        <w:fldChar w:fldCharType="separate"/>
      </w:r>
      <w:r>
        <w:rPr>
          <w:noProof/>
        </w:rPr>
        <w:t>145</w:t>
      </w:r>
      <w:r>
        <w:rPr>
          <w:noProof/>
        </w:rPr>
        <w:fldChar w:fldCharType="end"/>
      </w:r>
    </w:p>
    <w:p w14:paraId="7BCF2B7C" w14:textId="13472D1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_Toc172039666 \h </w:instrText>
      </w:r>
      <w:r>
        <w:rPr>
          <w:noProof/>
        </w:rPr>
      </w:r>
      <w:r>
        <w:rPr>
          <w:noProof/>
        </w:rPr>
        <w:fldChar w:fldCharType="separate"/>
      </w:r>
      <w:r>
        <w:rPr>
          <w:noProof/>
        </w:rPr>
        <w:t>145</w:t>
      </w:r>
      <w:r>
        <w:rPr>
          <w:noProof/>
        </w:rPr>
        <w:fldChar w:fldCharType="end"/>
      </w:r>
    </w:p>
    <w:p w14:paraId="55C438AC" w14:textId="5CB6C52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_Toc172039667 \h </w:instrText>
      </w:r>
      <w:r>
        <w:rPr>
          <w:noProof/>
        </w:rPr>
      </w:r>
      <w:r>
        <w:rPr>
          <w:noProof/>
        </w:rPr>
        <w:fldChar w:fldCharType="separate"/>
      </w:r>
      <w:r>
        <w:rPr>
          <w:noProof/>
        </w:rPr>
        <w:t>145</w:t>
      </w:r>
      <w:r>
        <w:rPr>
          <w:noProof/>
        </w:rPr>
        <w:fldChar w:fldCharType="end"/>
      </w:r>
    </w:p>
    <w:p w14:paraId="63BEFC5E" w14:textId="6E7F001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_Toc172039668 \h </w:instrText>
      </w:r>
      <w:r>
        <w:rPr>
          <w:noProof/>
        </w:rPr>
      </w:r>
      <w:r>
        <w:rPr>
          <w:noProof/>
        </w:rPr>
        <w:fldChar w:fldCharType="separate"/>
      </w:r>
      <w:r>
        <w:rPr>
          <w:noProof/>
        </w:rPr>
        <w:t>151</w:t>
      </w:r>
      <w:r>
        <w:rPr>
          <w:noProof/>
        </w:rPr>
        <w:fldChar w:fldCharType="end"/>
      </w:r>
    </w:p>
    <w:p w14:paraId="30E492D8" w14:textId="191CEC0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_Toc172039669 \h </w:instrText>
      </w:r>
      <w:r>
        <w:rPr>
          <w:noProof/>
        </w:rPr>
      </w:r>
      <w:r>
        <w:rPr>
          <w:noProof/>
        </w:rPr>
        <w:fldChar w:fldCharType="separate"/>
      </w:r>
      <w:r>
        <w:rPr>
          <w:noProof/>
        </w:rPr>
        <w:t>155</w:t>
      </w:r>
      <w:r>
        <w:rPr>
          <w:noProof/>
        </w:rPr>
        <w:fldChar w:fldCharType="end"/>
      </w:r>
    </w:p>
    <w:p w14:paraId="4BE22323" w14:textId="595F564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_Toc172039670 \h </w:instrText>
      </w:r>
      <w:r>
        <w:rPr>
          <w:noProof/>
        </w:rPr>
      </w:r>
      <w:r>
        <w:rPr>
          <w:noProof/>
        </w:rPr>
        <w:fldChar w:fldCharType="separate"/>
      </w:r>
      <w:r>
        <w:rPr>
          <w:noProof/>
        </w:rPr>
        <w:t>156</w:t>
      </w:r>
      <w:r>
        <w:rPr>
          <w:noProof/>
        </w:rPr>
        <w:fldChar w:fldCharType="end"/>
      </w:r>
    </w:p>
    <w:p w14:paraId="3D6AD82C" w14:textId="7E21DF5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_Toc172039671 \h </w:instrText>
      </w:r>
      <w:r>
        <w:rPr>
          <w:noProof/>
        </w:rPr>
      </w:r>
      <w:r>
        <w:rPr>
          <w:noProof/>
        </w:rPr>
        <w:fldChar w:fldCharType="separate"/>
      </w:r>
      <w:r>
        <w:rPr>
          <w:noProof/>
        </w:rPr>
        <w:t>156</w:t>
      </w:r>
      <w:r>
        <w:rPr>
          <w:noProof/>
        </w:rPr>
        <w:fldChar w:fldCharType="end"/>
      </w:r>
    </w:p>
    <w:p w14:paraId="46F3DD63" w14:textId="4E6153B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_Toc172039672 \h </w:instrText>
      </w:r>
      <w:r>
        <w:rPr>
          <w:noProof/>
        </w:rPr>
      </w:r>
      <w:r>
        <w:rPr>
          <w:noProof/>
        </w:rPr>
        <w:fldChar w:fldCharType="separate"/>
      </w:r>
      <w:r>
        <w:rPr>
          <w:noProof/>
        </w:rPr>
        <w:t>158</w:t>
      </w:r>
      <w:r>
        <w:rPr>
          <w:noProof/>
        </w:rPr>
        <w:fldChar w:fldCharType="end"/>
      </w:r>
    </w:p>
    <w:p w14:paraId="1480EACC" w14:textId="7EA129DF"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_Toc172039673 \h </w:instrText>
      </w:r>
      <w:r>
        <w:rPr>
          <w:noProof/>
        </w:rPr>
      </w:r>
      <w:r>
        <w:rPr>
          <w:noProof/>
        </w:rPr>
        <w:fldChar w:fldCharType="separate"/>
      </w:r>
      <w:r>
        <w:rPr>
          <w:noProof/>
        </w:rPr>
        <w:t>158</w:t>
      </w:r>
      <w:r>
        <w:rPr>
          <w:noProof/>
        </w:rPr>
        <w:fldChar w:fldCharType="end"/>
      </w:r>
    </w:p>
    <w:p w14:paraId="30BC40B1" w14:textId="1E0D89EE"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_Toc172039674 \h </w:instrText>
      </w:r>
      <w:r>
        <w:rPr>
          <w:noProof/>
        </w:rPr>
      </w:r>
      <w:r>
        <w:rPr>
          <w:noProof/>
        </w:rPr>
        <w:fldChar w:fldCharType="separate"/>
      </w:r>
      <w:r>
        <w:rPr>
          <w:noProof/>
        </w:rPr>
        <w:t>158</w:t>
      </w:r>
      <w:r>
        <w:rPr>
          <w:noProof/>
        </w:rPr>
        <w:fldChar w:fldCharType="end"/>
      </w:r>
    </w:p>
    <w:p w14:paraId="410AA310" w14:textId="7D90B94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_Toc172039675 \h </w:instrText>
      </w:r>
      <w:r>
        <w:rPr>
          <w:noProof/>
        </w:rPr>
      </w:r>
      <w:r>
        <w:rPr>
          <w:noProof/>
        </w:rPr>
        <w:fldChar w:fldCharType="separate"/>
      </w:r>
      <w:r>
        <w:rPr>
          <w:noProof/>
        </w:rPr>
        <w:t>158</w:t>
      </w:r>
      <w:r>
        <w:rPr>
          <w:noProof/>
        </w:rPr>
        <w:fldChar w:fldCharType="end"/>
      </w:r>
    </w:p>
    <w:p w14:paraId="501E71B5" w14:textId="49FA22A3"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_Toc172039676 \h </w:instrText>
      </w:r>
      <w:r>
        <w:rPr>
          <w:noProof/>
        </w:rPr>
      </w:r>
      <w:r>
        <w:rPr>
          <w:noProof/>
        </w:rPr>
        <w:fldChar w:fldCharType="separate"/>
      </w:r>
      <w:r>
        <w:rPr>
          <w:noProof/>
        </w:rPr>
        <w:t>158</w:t>
      </w:r>
      <w:r>
        <w:rPr>
          <w:noProof/>
        </w:rPr>
        <w:fldChar w:fldCharType="end"/>
      </w:r>
    </w:p>
    <w:p w14:paraId="3AFCFEE0" w14:textId="009B2F4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_Toc172039677 \h </w:instrText>
      </w:r>
      <w:r>
        <w:rPr>
          <w:noProof/>
        </w:rPr>
      </w:r>
      <w:r>
        <w:rPr>
          <w:noProof/>
        </w:rPr>
        <w:fldChar w:fldCharType="separate"/>
      </w:r>
      <w:r>
        <w:rPr>
          <w:noProof/>
        </w:rPr>
        <w:t>158</w:t>
      </w:r>
      <w:r>
        <w:rPr>
          <w:noProof/>
        </w:rPr>
        <w:fldChar w:fldCharType="end"/>
      </w:r>
    </w:p>
    <w:p w14:paraId="16CAB437" w14:textId="51F6168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rFonts w:eastAsiaTheme="minorEastAsia"/>
          <w:noProof/>
        </w:rPr>
        <w:t>7.2.4.2</w:t>
      </w:r>
      <w:r>
        <w:rPr>
          <w:rFonts w:asciiTheme="minorHAnsi" w:eastAsiaTheme="minorEastAsia" w:hAnsiTheme="minorHAnsi" w:cstheme="minorBidi"/>
          <w:noProof/>
          <w:kern w:val="2"/>
          <w:sz w:val="22"/>
          <w:szCs w:val="22"/>
          <w:lang w:eastAsia="en-GB"/>
          <w14:ligatures w14:val="standardContextual"/>
        </w:rPr>
        <w:tab/>
      </w:r>
      <w:r w:rsidRPr="00C373F6">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_Toc172039678 \h </w:instrText>
      </w:r>
      <w:r>
        <w:rPr>
          <w:noProof/>
        </w:rPr>
      </w:r>
      <w:r>
        <w:rPr>
          <w:noProof/>
        </w:rPr>
        <w:fldChar w:fldCharType="separate"/>
      </w:r>
      <w:r>
        <w:rPr>
          <w:noProof/>
        </w:rPr>
        <w:t>158</w:t>
      </w:r>
      <w:r>
        <w:rPr>
          <w:noProof/>
        </w:rPr>
        <w:fldChar w:fldCharType="end"/>
      </w:r>
    </w:p>
    <w:p w14:paraId="7970577A" w14:textId="02B3F3D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_Toc172039679 \h </w:instrText>
      </w:r>
      <w:r>
        <w:rPr>
          <w:noProof/>
        </w:rPr>
      </w:r>
      <w:r>
        <w:rPr>
          <w:noProof/>
        </w:rPr>
        <w:fldChar w:fldCharType="separate"/>
      </w:r>
      <w:r>
        <w:rPr>
          <w:noProof/>
        </w:rPr>
        <w:t>160</w:t>
      </w:r>
      <w:r>
        <w:rPr>
          <w:noProof/>
        </w:rPr>
        <w:fldChar w:fldCharType="end"/>
      </w:r>
    </w:p>
    <w:p w14:paraId="65D8D7AF" w14:textId="4F815EA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_Toc172039680 \h </w:instrText>
      </w:r>
      <w:r>
        <w:rPr>
          <w:noProof/>
        </w:rPr>
      </w:r>
      <w:r>
        <w:rPr>
          <w:noProof/>
        </w:rPr>
        <w:fldChar w:fldCharType="separate"/>
      </w:r>
      <w:r>
        <w:rPr>
          <w:noProof/>
        </w:rPr>
        <w:t>161</w:t>
      </w:r>
      <w:r>
        <w:rPr>
          <w:noProof/>
        </w:rPr>
        <w:fldChar w:fldCharType="end"/>
      </w:r>
    </w:p>
    <w:p w14:paraId="4AD731DC" w14:textId="7D893F4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_Toc172039681 \h </w:instrText>
      </w:r>
      <w:r>
        <w:rPr>
          <w:noProof/>
        </w:rPr>
      </w:r>
      <w:r>
        <w:rPr>
          <w:noProof/>
        </w:rPr>
        <w:fldChar w:fldCharType="separate"/>
      </w:r>
      <w:r>
        <w:rPr>
          <w:noProof/>
        </w:rPr>
        <w:t>162</w:t>
      </w:r>
      <w:r>
        <w:rPr>
          <w:noProof/>
        </w:rPr>
        <w:fldChar w:fldCharType="end"/>
      </w:r>
    </w:p>
    <w:p w14:paraId="3CA0A43B" w14:textId="4F338ED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_Toc172039682 \h </w:instrText>
      </w:r>
      <w:r>
        <w:rPr>
          <w:noProof/>
        </w:rPr>
      </w:r>
      <w:r>
        <w:rPr>
          <w:noProof/>
        </w:rPr>
        <w:fldChar w:fldCharType="separate"/>
      </w:r>
      <w:r>
        <w:rPr>
          <w:noProof/>
        </w:rPr>
        <w:t>162</w:t>
      </w:r>
      <w:r>
        <w:rPr>
          <w:noProof/>
        </w:rPr>
        <w:fldChar w:fldCharType="end"/>
      </w:r>
    </w:p>
    <w:p w14:paraId="79C94711" w14:textId="06E7CBC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_Toc172039683 \h </w:instrText>
      </w:r>
      <w:r>
        <w:rPr>
          <w:noProof/>
        </w:rPr>
      </w:r>
      <w:r>
        <w:rPr>
          <w:noProof/>
        </w:rPr>
        <w:fldChar w:fldCharType="separate"/>
      </w:r>
      <w:r>
        <w:rPr>
          <w:noProof/>
        </w:rPr>
        <w:t>162</w:t>
      </w:r>
      <w:r>
        <w:rPr>
          <w:noProof/>
        </w:rPr>
        <w:fldChar w:fldCharType="end"/>
      </w:r>
    </w:p>
    <w:p w14:paraId="39B85D00" w14:textId="30749713"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_Toc172039684 \h </w:instrText>
      </w:r>
      <w:r>
        <w:rPr>
          <w:noProof/>
        </w:rPr>
      </w:r>
      <w:r>
        <w:rPr>
          <w:noProof/>
        </w:rPr>
        <w:fldChar w:fldCharType="separate"/>
      </w:r>
      <w:r>
        <w:rPr>
          <w:noProof/>
        </w:rPr>
        <w:t>162</w:t>
      </w:r>
      <w:r>
        <w:rPr>
          <w:noProof/>
        </w:rPr>
        <w:fldChar w:fldCharType="end"/>
      </w:r>
    </w:p>
    <w:p w14:paraId="70D48C5C" w14:textId="281A346B"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_Toc172039685 \h </w:instrText>
      </w:r>
      <w:r>
        <w:rPr>
          <w:noProof/>
        </w:rPr>
      </w:r>
      <w:r>
        <w:rPr>
          <w:noProof/>
        </w:rPr>
        <w:fldChar w:fldCharType="separate"/>
      </w:r>
      <w:r>
        <w:rPr>
          <w:noProof/>
        </w:rPr>
        <w:t>163</w:t>
      </w:r>
      <w:r>
        <w:rPr>
          <w:noProof/>
        </w:rPr>
        <w:fldChar w:fldCharType="end"/>
      </w:r>
    </w:p>
    <w:p w14:paraId="25198A94" w14:textId="46909F96"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_Toc172039686 \h </w:instrText>
      </w:r>
      <w:r>
        <w:rPr>
          <w:noProof/>
        </w:rPr>
      </w:r>
      <w:r>
        <w:rPr>
          <w:noProof/>
        </w:rPr>
        <w:fldChar w:fldCharType="separate"/>
      </w:r>
      <w:r>
        <w:rPr>
          <w:noProof/>
        </w:rPr>
        <w:t>164</w:t>
      </w:r>
      <w:r>
        <w:rPr>
          <w:noProof/>
        </w:rPr>
        <w:fldChar w:fldCharType="end"/>
      </w:r>
    </w:p>
    <w:p w14:paraId="5FE60BA2" w14:textId="34BB11B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_Toc172039687 \h </w:instrText>
      </w:r>
      <w:r>
        <w:rPr>
          <w:noProof/>
        </w:rPr>
      </w:r>
      <w:r>
        <w:rPr>
          <w:noProof/>
        </w:rPr>
        <w:fldChar w:fldCharType="separate"/>
      </w:r>
      <w:r>
        <w:rPr>
          <w:noProof/>
        </w:rPr>
        <w:t>164</w:t>
      </w:r>
      <w:r>
        <w:rPr>
          <w:noProof/>
        </w:rPr>
        <w:fldChar w:fldCharType="end"/>
      </w:r>
    </w:p>
    <w:p w14:paraId="175924B7" w14:textId="371D6BB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_Toc172039688 \h </w:instrText>
      </w:r>
      <w:r>
        <w:rPr>
          <w:noProof/>
        </w:rPr>
      </w:r>
      <w:r>
        <w:rPr>
          <w:noProof/>
        </w:rPr>
        <w:fldChar w:fldCharType="separate"/>
      </w:r>
      <w:r>
        <w:rPr>
          <w:noProof/>
        </w:rPr>
        <w:t>164</w:t>
      </w:r>
      <w:r>
        <w:rPr>
          <w:noProof/>
        </w:rPr>
        <w:fldChar w:fldCharType="end"/>
      </w:r>
    </w:p>
    <w:p w14:paraId="51E2324F" w14:textId="132268F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_Toc172039689 \h </w:instrText>
      </w:r>
      <w:r>
        <w:rPr>
          <w:noProof/>
        </w:rPr>
      </w:r>
      <w:r>
        <w:rPr>
          <w:noProof/>
        </w:rPr>
        <w:fldChar w:fldCharType="separate"/>
      </w:r>
      <w:r>
        <w:rPr>
          <w:noProof/>
        </w:rPr>
        <w:t>165</w:t>
      </w:r>
      <w:r>
        <w:rPr>
          <w:noProof/>
        </w:rPr>
        <w:fldChar w:fldCharType="end"/>
      </w:r>
    </w:p>
    <w:p w14:paraId="6DB0D285" w14:textId="12622D3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_Toc172039690 \h </w:instrText>
      </w:r>
      <w:r>
        <w:rPr>
          <w:noProof/>
        </w:rPr>
      </w:r>
      <w:r>
        <w:rPr>
          <w:noProof/>
        </w:rPr>
        <w:fldChar w:fldCharType="separate"/>
      </w:r>
      <w:r>
        <w:rPr>
          <w:noProof/>
        </w:rPr>
        <w:t>165</w:t>
      </w:r>
      <w:r>
        <w:rPr>
          <w:noProof/>
        </w:rPr>
        <w:fldChar w:fldCharType="end"/>
      </w:r>
    </w:p>
    <w:p w14:paraId="33891FA5" w14:textId="724658D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_Toc172039691 \h </w:instrText>
      </w:r>
      <w:r>
        <w:rPr>
          <w:noProof/>
        </w:rPr>
      </w:r>
      <w:r>
        <w:rPr>
          <w:noProof/>
        </w:rPr>
        <w:fldChar w:fldCharType="separate"/>
      </w:r>
      <w:r>
        <w:rPr>
          <w:noProof/>
        </w:rPr>
        <w:t>165</w:t>
      </w:r>
      <w:r>
        <w:rPr>
          <w:noProof/>
        </w:rPr>
        <w:fldChar w:fldCharType="end"/>
      </w:r>
    </w:p>
    <w:p w14:paraId="2E8FC300" w14:textId="6C2D61B0"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_Toc172039692 \h </w:instrText>
      </w:r>
      <w:r>
        <w:rPr>
          <w:noProof/>
        </w:rPr>
      </w:r>
      <w:r>
        <w:rPr>
          <w:noProof/>
        </w:rPr>
        <w:fldChar w:fldCharType="separate"/>
      </w:r>
      <w:r>
        <w:rPr>
          <w:noProof/>
        </w:rPr>
        <w:t>165</w:t>
      </w:r>
      <w:r>
        <w:rPr>
          <w:noProof/>
        </w:rPr>
        <w:fldChar w:fldCharType="end"/>
      </w:r>
    </w:p>
    <w:p w14:paraId="5C38AA78" w14:textId="1E76B123"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_Toc172039693 \h </w:instrText>
      </w:r>
      <w:r>
        <w:rPr>
          <w:noProof/>
        </w:rPr>
      </w:r>
      <w:r>
        <w:rPr>
          <w:noProof/>
        </w:rPr>
        <w:fldChar w:fldCharType="separate"/>
      </w:r>
      <w:r>
        <w:rPr>
          <w:noProof/>
        </w:rPr>
        <w:t>166</w:t>
      </w:r>
      <w:r>
        <w:rPr>
          <w:noProof/>
        </w:rPr>
        <w:fldChar w:fldCharType="end"/>
      </w:r>
    </w:p>
    <w:p w14:paraId="04F0A4C6" w14:textId="05F3CDF5"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_Toc172039694 \h </w:instrText>
      </w:r>
      <w:r>
        <w:rPr>
          <w:noProof/>
        </w:rPr>
      </w:r>
      <w:r>
        <w:rPr>
          <w:noProof/>
        </w:rPr>
        <w:fldChar w:fldCharType="separate"/>
      </w:r>
      <w:r>
        <w:rPr>
          <w:noProof/>
        </w:rPr>
        <w:t>166</w:t>
      </w:r>
      <w:r>
        <w:rPr>
          <w:noProof/>
        </w:rPr>
        <w:fldChar w:fldCharType="end"/>
      </w:r>
    </w:p>
    <w:p w14:paraId="1EEDF7FA" w14:textId="4027D37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_Toc172039695 \h </w:instrText>
      </w:r>
      <w:r>
        <w:rPr>
          <w:noProof/>
        </w:rPr>
      </w:r>
      <w:r>
        <w:rPr>
          <w:noProof/>
        </w:rPr>
        <w:fldChar w:fldCharType="separate"/>
      </w:r>
      <w:r>
        <w:rPr>
          <w:noProof/>
        </w:rPr>
        <w:t>166</w:t>
      </w:r>
      <w:r>
        <w:rPr>
          <w:noProof/>
        </w:rPr>
        <w:fldChar w:fldCharType="end"/>
      </w:r>
    </w:p>
    <w:p w14:paraId="2A4F0691" w14:textId="6C70933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_Toc172039696 \h </w:instrText>
      </w:r>
      <w:r>
        <w:rPr>
          <w:noProof/>
        </w:rPr>
      </w:r>
      <w:r>
        <w:rPr>
          <w:noProof/>
        </w:rPr>
        <w:fldChar w:fldCharType="separate"/>
      </w:r>
      <w:r>
        <w:rPr>
          <w:noProof/>
        </w:rPr>
        <w:t>167</w:t>
      </w:r>
      <w:r>
        <w:rPr>
          <w:noProof/>
        </w:rPr>
        <w:fldChar w:fldCharType="end"/>
      </w:r>
    </w:p>
    <w:p w14:paraId="34BBACDD" w14:textId="6EE26DB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_Toc172039697 \h </w:instrText>
      </w:r>
      <w:r>
        <w:rPr>
          <w:noProof/>
        </w:rPr>
      </w:r>
      <w:r>
        <w:rPr>
          <w:noProof/>
        </w:rPr>
        <w:fldChar w:fldCharType="separate"/>
      </w:r>
      <w:r>
        <w:rPr>
          <w:noProof/>
        </w:rPr>
        <w:t>170</w:t>
      </w:r>
      <w:r>
        <w:rPr>
          <w:noProof/>
        </w:rPr>
        <w:fldChar w:fldCharType="end"/>
      </w:r>
    </w:p>
    <w:p w14:paraId="1EE35901" w14:textId="5DAB2F1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_Toc172039698 \h </w:instrText>
      </w:r>
      <w:r>
        <w:rPr>
          <w:noProof/>
        </w:rPr>
      </w:r>
      <w:r>
        <w:rPr>
          <w:noProof/>
        </w:rPr>
        <w:fldChar w:fldCharType="separate"/>
      </w:r>
      <w:r>
        <w:rPr>
          <w:noProof/>
        </w:rPr>
        <w:t>171</w:t>
      </w:r>
      <w:r>
        <w:rPr>
          <w:noProof/>
        </w:rPr>
        <w:fldChar w:fldCharType="end"/>
      </w:r>
    </w:p>
    <w:p w14:paraId="12DA301E" w14:textId="06621BF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_Toc172039699 \h </w:instrText>
      </w:r>
      <w:r>
        <w:rPr>
          <w:noProof/>
        </w:rPr>
      </w:r>
      <w:r>
        <w:rPr>
          <w:noProof/>
        </w:rPr>
        <w:fldChar w:fldCharType="separate"/>
      </w:r>
      <w:r>
        <w:rPr>
          <w:noProof/>
        </w:rPr>
        <w:t>171</w:t>
      </w:r>
      <w:r>
        <w:rPr>
          <w:noProof/>
        </w:rPr>
        <w:fldChar w:fldCharType="end"/>
      </w:r>
    </w:p>
    <w:p w14:paraId="57749D94" w14:textId="04CD45D6"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_Toc172039700 \h </w:instrText>
      </w:r>
      <w:r>
        <w:rPr>
          <w:noProof/>
        </w:rPr>
      </w:r>
      <w:r>
        <w:rPr>
          <w:noProof/>
        </w:rPr>
        <w:fldChar w:fldCharType="separate"/>
      </w:r>
      <w:r>
        <w:rPr>
          <w:noProof/>
        </w:rPr>
        <w:t>171</w:t>
      </w:r>
      <w:r>
        <w:rPr>
          <w:noProof/>
        </w:rPr>
        <w:fldChar w:fldCharType="end"/>
      </w:r>
    </w:p>
    <w:p w14:paraId="2FCE16D3" w14:textId="3F04F2B6"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_Toc172039701 \h </w:instrText>
      </w:r>
      <w:r>
        <w:rPr>
          <w:noProof/>
        </w:rPr>
      </w:r>
      <w:r>
        <w:rPr>
          <w:noProof/>
        </w:rPr>
        <w:fldChar w:fldCharType="separate"/>
      </w:r>
      <w:r>
        <w:rPr>
          <w:noProof/>
        </w:rPr>
        <w:t>171</w:t>
      </w:r>
      <w:r>
        <w:rPr>
          <w:noProof/>
        </w:rPr>
        <w:fldChar w:fldCharType="end"/>
      </w:r>
    </w:p>
    <w:p w14:paraId="104E7140" w14:textId="5B47DD7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_Toc172039702 \h </w:instrText>
      </w:r>
      <w:r>
        <w:rPr>
          <w:noProof/>
        </w:rPr>
      </w:r>
      <w:r>
        <w:rPr>
          <w:noProof/>
        </w:rPr>
        <w:fldChar w:fldCharType="separate"/>
      </w:r>
      <w:r>
        <w:rPr>
          <w:noProof/>
        </w:rPr>
        <w:t>172</w:t>
      </w:r>
      <w:r>
        <w:rPr>
          <w:noProof/>
        </w:rPr>
        <w:fldChar w:fldCharType="end"/>
      </w:r>
    </w:p>
    <w:p w14:paraId="2C5B5A80" w14:textId="52FF4766"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_Toc172039703 \h </w:instrText>
      </w:r>
      <w:r>
        <w:rPr>
          <w:noProof/>
        </w:rPr>
      </w:r>
      <w:r>
        <w:rPr>
          <w:noProof/>
        </w:rPr>
        <w:fldChar w:fldCharType="separate"/>
      </w:r>
      <w:r>
        <w:rPr>
          <w:noProof/>
        </w:rPr>
        <w:t>173</w:t>
      </w:r>
      <w:r>
        <w:rPr>
          <w:noProof/>
        </w:rPr>
        <w:fldChar w:fldCharType="end"/>
      </w:r>
    </w:p>
    <w:p w14:paraId="47ABA775" w14:textId="489F6C7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_Toc172039704 \h </w:instrText>
      </w:r>
      <w:r>
        <w:rPr>
          <w:noProof/>
        </w:rPr>
      </w:r>
      <w:r>
        <w:rPr>
          <w:noProof/>
        </w:rPr>
        <w:fldChar w:fldCharType="separate"/>
      </w:r>
      <w:r>
        <w:rPr>
          <w:noProof/>
        </w:rPr>
        <w:t>173</w:t>
      </w:r>
      <w:r>
        <w:rPr>
          <w:noProof/>
        </w:rPr>
        <w:fldChar w:fldCharType="end"/>
      </w:r>
    </w:p>
    <w:p w14:paraId="1F440DDF" w14:textId="1A41F7F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_Toc172039705 \h </w:instrText>
      </w:r>
      <w:r>
        <w:rPr>
          <w:noProof/>
        </w:rPr>
      </w:r>
      <w:r>
        <w:rPr>
          <w:noProof/>
        </w:rPr>
        <w:fldChar w:fldCharType="separate"/>
      </w:r>
      <w:r>
        <w:rPr>
          <w:noProof/>
        </w:rPr>
        <w:t>173</w:t>
      </w:r>
      <w:r>
        <w:rPr>
          <w:noProof/>
        </w:rPr>
        <w:fldChar w:fldCharType="end"/>
      </w:r>
    </w:p>
    <w:p w14:paraId="10D4D9BD" w14:textId="1DCFEC5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_Toc172039706 \h </w:instrText>
      </w:r>
      <w:r>
        <w:rPr>
          <w:noProof/>
        </w:rPr>
      </w:r>
      <w:r>
        <w:rPr>
          <w:noProof/>
        </w:rPr>
        <w:fldChar w:fldCharType="separate"/>
      </w:r>
      <w:r>
        <w:rPr>
          <w:noProof/>
        </w:rPr>
        <w:t>173</w:t>
      </w:r>
      <w:r>
        <w:rPr>
          <w:noProof/>
        </w:rPr>
        <w:fldChar w:fldCharType="end"/>
      </w:r>
    </w:p>
    <w:p w14:paraId="50B1E434" w14:textId="1400C77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_Toc172039707 \h </w:instrText>
      </w:r>
      <w:r>
        <w:rPr>
          <w:noProof/>
        </w:rPr>
      </w:r>
      <w:r>
        <w:rPr>
          <w:noProof/>
        </w:rPr>
        <w:fldChar w:fldCharType="separate"/>
      </w:r>
      <w:r>
        <w:rPr>
          <w:noProof/>
        </w:rPr>
        <w:t>173</w:t>
      </w:r>
      <w:r>
        <w:rPr>
          <w:noProof/>
        </w:rPr>
        <w:fldChar w:fldCharType="end"/>
      </w:r>
    </w:p>
    <w:p w14:paraId="538C6FBD" w14:textId="35F4E9F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_Toc172039708 \h </w:instrText>
      </w:r>
      <w:r>
        <w:rPr>
          <w:noProof/>
        </w:rPr>
      </w:r>
      <w:r>
        <w:rPr>
          <w:noProof/>
        </w:rPr>
        <w:fldChar w:fldCharType="separate"/>
      </w:r>
      <w:r>
        <w:rPr>
          <w:noProof/>
        </w:rPr>
        <w:t>173</w:t>
      </w:r>
      <w:r>
        <w:rPr>
          <w:noProof/>
        </w:rPr>
        <w:fldChar w:fldCharType="end"/>
      </w:r>
    </w:p>
    <w:p w14:paraId="4DA77F20" w14:textId="023F9C5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_Toc172039709 \h </w:instrText>
      </w:r>
      <w:r>
        <w:rPr>
          <w:noProof/>
        </w:rPr>
      </w:r>
      <w:r>
        <w:rPr>
          <w:noProof/>
        </w:rPr>
        <w:fldChar w:fldCharType="separate"/>
      </w:r>
      <w:r>
        <w:rPr>
          <w:noProof/>
        </w:rPr>
        <w:t>178</w:t>
      </w:r>
      <w:r>
        <w:rPr>
          <w:noProof/>
        </w:rPr>
        <w:fldChar w:fldCharType="end"/>
      </w:r>
    </w:p>
    <w:p w14:paraId="2DC4C3D2" w14:textId="33948E5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_Toc172039710 \h </w:instrText>
      </w:r>
      <w:r>
        <w:rPr>
          <w:noProof/>
        </w:rPr>
      </w:r>
      <w:r>
        <w:rPr>
          <w:noProof/>
        </w:rPr>
        <w:fldChar w:fldCharType="separate"/>
      </w:r>
      <w:r>
        <w:rPr>
          <w:noProof/>
        </w:rPr>
        <w:t>181</w:t>
      </w:r>
      <w:r>
        <w:rPr>
          <w:noProof/>
        </w:rPr>
        <w:fldChar w:fldCharType="end"/>
      </w:r>
    </w:p>
    <w:p w14:paraId="709916EB" w14:textId="0A2BE70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_Toc172039711 \h </w:instrText>
      </w:r>
      <w:r>
        <w:rPr>
          <w:noProof/>
        </w:rPr>
      </w:r>
      <w:r>
        <w:rPr>
          <w:noProof/>
        </w:rPr>
        <w:fldChar w:fldCharType="separate"/>
      </w:r>
      <w:r>
        <w:rPr>
          <w:noProof/>
        </w:rPr>
        <w:t>182</w:t>
      </w:r>
      <w:r>
        <w:rPr>
          <w:noProof/>
        </w:rPr>
        <w:fldChar w:fldCharType="end"/>
      </w:r>
    </w:p>
    <w:p w14:paraId="3C112816" w14:textId="128E5D6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_Toc172039712 \h </w:instrText>
      </w:r>
      <w:r>
        <w:rPr>
          <w:noProof/>
        </w:rPr>
      </w:r>
      <w:r>
        <w:rPr>
          <w:noProof/>
        </w:rPr>
        <w:fldChar w:fldCharType="separate"/>
      </w:r>
      <w:r>
        <w:rPr>
          <w:noProof/>
        </w:rPr>
        <w:t>183</w:t>
      </w:r>
      <w:r>
        <w:rPr>
          <w:noProof/>
        </w:rPr>
        <w:fldChar w:fldCharType="end"/>
      </w:r>
    </w:p>
    <w:p w14:paraId="793BB16D" w14:textId="124BAB20"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_Toc172039713 \h </w:instrText>
      </w:r>
      <w:r>
        <w:rPr>
          <w:noProof/>
        </w:rPr>
      </w:r>
      <w:r>
        <w:rPr>
          <w:noProof/>
        </w:rPr>
        <w:fldChar w:fldCharType="separate"/>
      </w:r>
      <w:r>
        <w:rPr>
          <w:noProof/>
        </w:rPr>
        <w:t>183</w:t>
      </w:r>
      <w:r>
        <w:rPr>
          <w:noProof/>
        </w:rPr>
        <w:fldChar w:fldCharType="end"/>
      </w:r>
    </w:p>
    <w:p w14:paraId="02128FD9" w14:textId="78771353"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_Toc172039714 \h </w:instrText>
      </w:r>
      <w:r>
        <w:rPr>
          <w:noProof/>
        </w:rPr>
      </w:r>
      <w:r>
        <w:rPr>
          <w:noProof/>
        </w:rPr>
        <w:fldChar w:fldCharType="separate"/>
      </w:r>
      <w:r>
        <w:rPr>
          <w:noProof/>
        </w:rPr>
        <w:t>184</w:t>
      </w:r>
      <w:r>
        <w:rPr>
          <w:noProof/>
        </w:rPr>
        <w:fldChar w:fldCharType="end"/>
      </w:r>
    </w:p>
    <w:p w14:paraId="1D252504" w14:textId="3F420E9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_Toc172039715 \h </w:instrText>
      </w:r>
      <w:r>
        <w:rPr>
          <w:noProof/>
        </w:rPr>
      </w:r>
      <w:r>
        <w:rPr>
          <w:noProof/>
        </w:rPr>
        <w:fldChar w:fldCharType="separate"/>
      </w:r>
      <w:r>
        <w:rPr>
          <w:noProof/>
        </w:rPr>
        <w:t>184</w:t>
      </w:r>
      <w:r>
        <w:rPr>
          <w:noProof/>
        </w:rPr>
        <w:fldChar w:fldCharType="end"/>
      </w:r>
    </w:p>
    <w:p w14:paraId="3509D23D" w14:textId="6D77946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_Toc172039716 \h </w:instrText>
      </w:r>
      <w:r>
        <w:rPr>
          <w:noProof/>
        </w:rPr>
      </w:r>
      <w:r>
        <w:rPr>
          <w:noProof/>
        </w:rPr>
        <w:fldChar w:fldCharType="separate"/>
      </w:r>
      <w:r>
        <w:rPr>
          <w:noProof/>
        </w:rPr>
        <w:t>184</w:t>
      </w:r>
      <w:r>
        <w:rPr>
          <w:noProof/>
        </w:rPr>
        <w:fldChar w:fldCharType="end"/>
      </w:r>
    </w:p>
    <w:p w14:paraId="54D33916" w14:textId="08C8332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_Toc172039717 \h </w:instrText>
      </w:r>
      <w:r>
        <w:rPr>
          <w:noProof/>
        </w:rPr>
      </w:r>
      <w:r>
        <w:rPr>
          <w:noProof/>
        </w:rPr>
        <w:fldChar w:fldCharType="separate"/>
      </w:r>
      <w:r>
        <w:rPr>
          <w:noProof/>
        </w:rPr>
        <w:t>185</w:t>
      </w:r>
      <w:r>
        <w:rPr>
          <w:noProof/>
        </w:rPr>
        <w:fldChar w:fldCharType="end"/>
      </w:r>
    </w:p>
    <w:p w14:paraId="4641F368" w14:textId="1D6D39D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_Toc172039718 \h </w:instrText>
      </w:r>
      <w:r>
        <w:rPr>
          <w:noProof/>
        </w:rPr>
      </w:r>
      <w:r>
        <w:rPr>
          <w:noProof/>
        </w:rPr>
        <w:fldChar w:fldCharType="separate"/>
      </w:r>
      <w:r>
        <w:rPr>
          <w:noProof/>
        </w:rPr>
        <w:t>186</w:t>
      </w:r>
      <w:r>
        <w:rPr>
          <w:noProof/>
        </w:rPr>
        <w:fldChar w:fldCharType="end"/>
      </w:r>
    </w:p>
    <w:p w14:paraId="6B23C4A1" w14:textId="53A5985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_Toc172039719 \h </w:instrText>
      </w:r>
      <w:r>
        <w:rPr>
          <w:noProof/>
        </w:rPr>
      </w:r>
      <w:r>
        <w:rPr>
          <w:noProof/>
        </w:rPr>
        <w:fldChar w:fldCharType="separate"/>
      </w:r>
      <w:r>
        <w:rPr>
          <w:noProof/>
        </w:rPr>
        <w:t>186</w:t>
      </w:r>
      <w:r>
        <w:rPr>
          <w:noProof/>
        </w:rPr>
        <w:fldChar w:fldCharType="end"/>
      </w:r>
    </w:p>
    <w:p w14:paraId="563B4B40" w14:textId="2F2DA7DA"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_Toc172039720 \h </w:instrText>
      </w:r>
      <w:r>
        <w:rPr>
          <w:noProof/>
        </w:rPr>
      </w:r>
      <w:r>
        <w:rPr>
          <w:noProof/>
        </w:rPr>
        <w:fldChar w:fldCharType="separate"/>
      </w:r>
      <w:r>
        <w:rPr>
          <w:noProof/>
        </w:rPr>
        <w:t>186</w:t>
      </w:r>
      <w:r>
        <w:rPr>
          <w:noProof/>
        </w:rPr>
        <w:fldChar w:fldCharType="end"/>
      </w:r>
    </w:p>
    <w:p w14:paraId="3BC2AC58" w14:textId="3AC9428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_Toc172039721 \h </w:instrText>
      </w:r>
      <w:r>
        <w:rPr>
          <w:noProof/>
        </w:rPr>
      </w:r>
      <w:r>
        <w:rPr>
          <w:noProof/>
        </w:rPr>
        <w:fldChar w:fldCharType="separate"/>
      </w:r>
      <w:r>
        <w:rPr>
          <w:noProof/>
        </w:rPr>
        <w:t>186</w:t>
      </w:r>
      <w:r>
        <w:rPr>
          <w:noProof/>
        </w:rPr>
        <w:fldChar w:fldCharType="end"/>
      </w:r>
    </w:p>
    <w:p w14:paraId="365A7A7F" w14:textId="4A47696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_Toc172039722 \h </w:instrText>
      </w:r>
      <w:r>
        <w:rPr>
          <w:noProof/>
        </w:rPr>
      </w:r>
      <w:r>
        <w:rPr>
          <w:noProof/>
        </w:rPr>
        <w:fldChar w:fldCharType="separate"/>
      </w:r>
      <w:r>
        <w:rPr>
          <w:noProof/>
        </w:rPr>
        <w:t>187</w:t>
      </w:r>
      <w:r>
        <w:rPr>
          <w:noProof/>
        </w:rPr>
        <w:fldChar w:fldCharType="end"/>
      </w:r>
    </w:p>
    <w:p w14:paraId="481A1B66" w14:textId="20CB5CA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_Toc172039723 \h </w:instrText>
      </w:r>
      <w:r>
        <w:rPr>
          <w:noProof/>
        </w:rPr>
      </w:r>
      <w:r>
        <w:rPr>
          <w:noProof/>
        </w:rPr>
        <w:fldChar w:fldCharType="separate"/>
      </w:r>
      <w:r>
        <w:rPr>
          <w:noProof/>
        </w:rPr>
        <w:t>188</w:t>
      </w:r>
      <w:r>
        <w:rPr>
          <w:noProof/>
        </w:rPr>
        <w:fldChar w:fldCharType="end"/>
      </w:r>
    </w:p>
    <w:p w14:paraId="2C99F9EA" w14:textId="408B671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_Toc172039724 \h </w:instrText>
      </w:r>
      <w:r>
        <w:rPr>
          <w:noProof/>
        </w:rPr>
      </w:r>
      <w:r>
        <w:rPr>
          <w:noProof/>
        </w:rPr>
        <w:fldChar w:fldCharType="separate"/>
      </w:r>
      <w:r>
        <w:rPr>
          <w:noProof/>
        </w:rPr>
        <w:t>188</w:t>
      </w:r>
      <w:r>
        <w:rPr>
          <w:noProof/>
        </w:rPr>
        <w:fldChar w:fldCharType="end"/>
      </w:r>
    </w:p>
    <w:p w14:paraId="2A154207" w14:textId="5876AEE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_Toc172039725 \h </w:instrText>
      </w:r>
      <w:r>
        <w:rPr>
          <w:noProof/>
        </w:rPr>
      </w:r>
      <w:r>
        <w:rPr>
          <w:noProof/>
        </w:rPr>
        <w:fldChar w:fldCharType="separate"/>
      </w:r>
      <w:r>
        <w:rPr>
          <w:noProof/>
        </w:rPr>
        <w:t>189</w:t>
      </w:r>
      <w:r>
        <w:rPr>
          <w:noProof/>
        </w:rPr>
        <w:fldChar w:fldCharType="end"/>
      </w:r>
    </w:p>
    <w:p w14:paraId="0C92CCFB" w14:textId="356A986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_Toc172039726 \h </w:instrText>
      </w:r>
      <w:r>
        <w:rPr>
          <w:noProof/>
        </w:rPr>
      </w:r>
      <w:r>
        <w:rPr>
          <w:noProof/>
        </w:rPr>
        <w:fldChar w:fldCharType="separate"/>
      </w:r>
      <w:r>
        <w:rPr>
          <w:noProof/>
        </w:rPr>
        <w:t>189</w:t>
      </w:r>
      <w:r>
        <w:rPr>
          <w:noProof/>
        </w:rPr>
        <w:fldChar w:fldCharType="end"/>
      </w:r>
    </w:p>
    <w:p w14:paraId="76CE62C4" w14:textId="3F8C529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_Toc172039727 \h </w:instrText>
      </w:r>
      <w:r>
        <w:rPr>
          <w:noProof/>
        </w:rPr>
      </w:r>
      <w:r>
        <w:rPr>
          <w:noProof/>
        </w:rPr>
        <w:fldChar w:fldCharType="separate"/>
      </w:r>
      <w:r>
        <w:rPr>
          <w:noProof/>
        </w:rPr>
        <w:t>189</w:t>
      </w:r>
      <w:r>
        <w:rPr>
          <w:noProof/>
        </w:rPr>
        <w:fldChar w:fldCharType="end"/>
      </w:r>
    </w:p>
    <w:p w14:paraId="66AFF223" w14:textId="46F2ECB4"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_Toc172039728 \h </w:instrText>
      </w:r>
      <w:r>
        <w:rPr>
          <w:noProof/>
        </w:rPr>
      </w:r>
      <w:r>
        <w:rPr>
          <w:noProof/>
        </w:rPr>
        <w:fldChar w:fldCharType="separate"/>
      </w:r>
      <w:r>
        <w:rPr>
          <w:noProof/>
        </w:rPr>
        <w:t>189</w:t>
      </w:r>
      <w:r>
        <w:rPr>
          <w:noProof/>
        </w:rPr>
        <w:fldChar w:fldCharType="end"/>
      </w:r>
    </w:p>
    <w:p w14:paraId="06E90927" w14:textId="122D62D8"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w:t>
      </w:r>
      <w:r>
        <w:rPr>
          <w:noProof/>
        </w:rPr>
        <w:tab/>
      </w:r>
      <w:r>
        <w:rPr>
          <w:noProof/>
        </w:rPr>
        <w:fldChar w:fldCharType="begin" w:fldLock="1"/>
      </w:r>
      <w:r>
        <w:rPr>
          <w:noProof/>
        </w:rPr>
        <w:instrText xml:space="preserve"> PAGEREF _Toc172039729 \h </w:instrText>
      </w:r>
      <w:r>
        <w:rPr>
          <w:noProof/>
        </w:rPr>
      </w:r>
      <w:r>
        <w:rPr>
          <w:noProof/>
        </w:rPr>
        <w:fldChar w:fldCharType="separate"/>
      </w:r>
      <w:r>
        <w:rPr>
          <w:noProof/>
        </w:rPr>
        <w:t>190</w:t>
      </w:r>
      <w:r>
        <w:rPr>
          <w:noProof/>
        </w:rPr>
        <w:fldChar w:fldCharType="end"/>
      </w:r>
    </w:p>
    <w:p w14:paraId="3510C7E1" w14:textId="7F54EE4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_Toc172039730 \h </w:instrText>
      </w:r>
      <w:r>
        <w:rPr>
          <w:noProof/>
        </w:rPr>
      </w:r>
      <w:r>
        <w:rPr>
          <w:noProof/>
        </w:rPr>
        <w:fldChar w:fldCharType="separate"/>
      </w:r>
      <w:r>
        <w:rPr>
          <w:noProof/>
        </w:rPr>
        <w:t>190</w:t>
      </w:r>
      <w:r>
        <w:rPr>
          <w:noProof/>
        </w:rPr>
        <w:fldChar w:fldCharType="end"/>
      </w:r>
    </w:p>
    <w:p w14:paraId="5FD0CABE" w14:textId="300E1CB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7.2.13.2</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_Toc172039731 \h </w:instrText>
      </w:r>
      <w:r>
        <w:rPr>
          <w:noProof/>
        </w:rPr>
      </w:r>
      <w:r>
        <w:rPr>
          <w:noProof/>
        </w:rPr>
        <w:fldChar w:fldCharType="separate"/>
      </w:r>
      <w:r>
        <w:rPr>
          <w:noProof/>
        </w:rPr>
        <w:t>190</w:t>
      </w:r>
      <w:r>
        <w:rPr>
          <w:noProof/>
        </w:rPr>
        <w:fldChar w:fldCharType="end"/>
      </w:r>
    </w:p>
    <w:p w14:paraId="67FECA37" w14:textId="625C9E3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7.2.13.3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_Toc172039732 \h </w:instrText>
      </w:r>
      <w:r>
        <w:rPr>
          <w:noProof/>
        </w:rPr>
      </w:r>
      <w:r>
        <w:rPr>
          <w:noProof/>
        </w:rPr>
        <w:fldChar w:fldCharType="separate"/>
      </w:r>
      <w:r>
        <w:rPr>
          <w:noProof/>
        </w:rPr>
        <w:t>191</w:t>
      </w:r>
      <w:r>
        <w:rPr>
          <w:noProof/>
        </w:rPr>
        <w:fldChar w:fldCharType="end"/>
      </w:r>
    </w:p>
    <w:p w14:paraId="34A08F1A" w14:textId="0F60948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7.2.13.4</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_Toc172039733 \h </w:instrText>
      </w:r>
      <w:r>
        <w:rPr>
          <w:noProof/>
        </w:rPr>
      </w:r>
      <w:r>
        <w:rPr>
          <w:noProof/>
        </w:rPr>
        <w:fldChar w:fldCharType="separate"/>
      </w:r>
      <w:r>
        <w:rPr>
          <w:noProof/>
        </w:rPr>
        <w:t>192</w:t>
      </w:r>
      <w:r>
        <w:rPr>
          <w:noProof/>
        </w:rPr>
        <w:fldChar w:fldCharType="end"/>
      </w:r>
    </w:p>
    <w:p w14:paraId="0E9E9A3C" w14:textId="5AB2189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7.2.13.5</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_Toc172039734 \h </w:instrText>
      </w:r>
      <w:r>
        <w:rPr>
          <w:noProof/>
        </w:rPr>
      </w:r>
      <w:r>
        <w:rPr>
          <w:noProof/>
        </w:rPr>
        <w:fldChar w:fldCharType="separate"/>
      </w:r>
      <w:r>
        <w:rPr>
          <w:noProof/>
        </w:rPr>
        <w:t>192</w:t>
      </w:r>
      <w:r>
        <w:rPr>
          <w:noProof/>
        </w:rPr>
        <w:fldChar w:fldCharType="end"/>
      </w:r>
    </w:p>
    <w:p w14:paraId="758FB5B4" w14:textId="71A488D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_Toc172039735 \h </w:instrText>
      </w:r>
      <w:r>
        <w:rPr>
          <w:noProof/>
        </w:rPr>
      </w:r>
      <w:r>
        <w:rPr>
          <w:noProof/>
        </w:rPr>
        <w:fldChar w:fldCharType="separate"/>
      </w:r>
      <w:r>
        <w:rPr>
          <w:noProof/>
        </w:rPr>
        <w:t>192</w:t>
      </w:r>
      <w:r>
        <w:rPr>
          <w:noProof/>
        </w:rPr>
        <w:fldChar w:fldCharType="end"/>
      </w:r>
    </w:p>
    <w:p w14:paraId="253AA64A" w14:textId="09363EA3"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_Toc172039736 \h </w:instrText>
      </w:r>
      <w:r>
        <w:rPr>
          <w:noProof/>
        </w:rPr>
      </w:r>
      <w:r>
        <w:rPr>
          <w:noProof/>
        </w:rPr>
        <w:fldChar w:fldCharType="separate"/>
      </w:r>
      <w:r>
        <w:rPr>
          <w:noProof/>
        </w:rPr>
        <w:t>192</w:t>
      </w:r>
      <w:r>
        <w:rPr>
          <w:noProof/>
        </w:rPr>
        <w:fldChar w:fldCharType="end"/>
      </w:r>
    </w:p>
    <w:p w14:paraId="560A2DF0" w14:textId="0E48C25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7.2.14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_Toc172039737 \h </w:instrText>
      </w:r>
      <w:r>
        <w:rPr>
          <w:noProof/>
        </w:rPr>
      </w:r>
      <w:r>
        <w:rPr>
          <w:noProof/>
        </w:rPr>
        <w:fldChar w:fldCharType="separate"/>
      </w:r>
      <w:r>
        <w:rPr>
          <w:noProof/>
        </w:rPr>
        <w:t>192</w:t>
      </w:r>
      <w:r>
        <w:rPr>
          <w:noProof/>
        </w:rPr>
        <w:fldChar w:fldCharType="end"/>
      </w:r>
    </w:p>
    <w:p w14:paraId="5F912DD9" w14:textId="0C86138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_Toc172039738 \h </w:instrText>
      </w:r>
      <w:r>
        <w:rPr>
          <w:noProof/>
        </w:rPr>
      </w:r>
      <w:r>
        <w:rPr>
          <w:noProof/>
        </w:rPr>
        <w:fldChar w:fldCharType="separate"/>
      </w:r>
      <w:r>
        <w:rPr>
          <w:noProof/>
        </w:rPr>
        <w:t>192</w:t>
      </w:r>
      <w:r>
        <w:rPr>
          <w:noProof/>
        </w:rPr>
        <w:fldChar w:fldCharType="end"/>
      </w:r>
    </w:p>
    <w:p w14:paraId="5F98B99E" w14:textId="154CCBE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7.2.14.2</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_Toc172039739 \h </w:instrText>
      </w:r>
      <w:r>
        <w:rPr>
          <w:noProof/>
        </w:rPr>
      </w:r>
      <w:r>
        <w:rPr>
          <w:noProof/>
        </w:rPr>
        <w:fldChar w:fldCharType="separate"/>
      </w:r>
      <w:r>
        <w:rPr>
          <w:noProof/>
        </w:rPr>
        <w:t>192</w:t>
      </w:r>
      <w:r>
        <w:rPr>
          <w:noProof/>
        </w:rPr>
        <w:fldChar w:fldCharType="end"/>
      </w:r>
    </w:p>
    <w:p w14:paraId="0115CFCC" w14:textId="20C9B5E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7.2.14.3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_Toc172039740 \h </w:instrText>
      </w:r>
      <w:r>
        <w:rPr>
          <w:noProof/>
        </w:rPr>
      </w:r>
      <w:r>
        <w:rPr>
          <w:noProof/>
        </w:rPr>
        <w:fldChar w:fldCharType="separate"/>
      </w:r>
      <w:r>
        <w:rPr>
          <w:noProof/>
        </w:rPr>
        <w:t>193</w:t>
      </w:r>
      <w:r>
        <w:rPr>
          <w:noProof/>
        </w:rPr>
        <w:fldChar w:fldCharType="end"/>
      </w:r>
    </w:p>
    <w:p w14:paraId="3CD18014" w14:textId="711C465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7.2.14.4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_Toc172039741 \h </w:instrText>
      </w:r>
      <w:r>
        <w:rPr>
          <w:noProof/>
        </w:rPr>
      </w:r>
      <w:r>
        <w:rPr>
          <w:noProof/>
        </w:rPr>
        <w:fldChar w:fldCharType="separate"/>
      </w:r>
      <w:r>
        <w:rPr>
          <w:noProof/>
        </w:rPr>
        <w:t>193</w:t>
      </w:r>
      <w:r>
        <w:rPr>
          <w:noProof/>
        </w:rPr>
        <w:fldChar w:fldCharType="end"/>
      </w:r>
    </w:p>
    <w:p w14:paraId="4C2B573B" w14:textId="165D001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rPr>
        <w:t>7.2.14.5</w:t>
      </w:r>
      <w:r>
        <w:rPr>
          <w:rFonts w:asciiTheme="minorHAnsi" w:eastAsiaTheme="minorEastAsia" w:hAnsiTheme="minorHAnsi" w:cstheme="minorBidi"/>
          <w:noProof/>
          <w:kern w:val="2"/>
          <w:sz w:val="22"/>
          <w:szCs w:val="22"/>
          <w:lang w:eastAsia="en-GB"/>
          <w14:ligatures w14:val="standardContextual"/>
        </w:rPr>
        <w:tab/>
      </w:r>
      <w:r w:rsidRPr="00C373F6">
        <w:rPr>
          <w:noProof/>
          <w:lang w:val="en-US"/>
        </w:rPr>
        <w:t>Abnormal cases</w:t>
      </w:r>
      <w:r>
        <w:rPr>
          <w:noProof/>
        </w:rPr>
        <w:tab/>
      </w:r>
      <w:r>
        <w:rPr>
          <w:noProof/>
        </w:rPr>
        <w:fldChar w:fldCharType="begin" w:fldLock="1"/>
      </w:r>
      <w:r>
        <w:rPr>
          <w:noProof/>
        </w:rPr>
        <w:instrText xml:space="preserve"> PAGEREF _Toc172039742 \h </w:instrText>
      </w:r>
      <w:r>
        <w:rPr>
          <w:noProof/>
        </w:rPr>
      </w:r>
      <w:r>
        <w:rPr>
          <w:noProof/>
        </w:rPr>
        <w:fldChar w:fldCharType="separate"/>
      </w:r>
      <w:r>
        <w:rPr>
          <w:noProof/>
        </w:rPr>
        <w:t>193</w:t>
      </w:r>
      <w:r>
        <w:rPr>
          <w:noProof/>
        </w:rPr>
        <w:fldChar w:fldCharType="end"/>
      </w:r>
    </w:p>
    <w:p w14:paraId="35BE612E" w14:textId="24459660"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sidRPr="00C373F6">
        <w:rPr>
          <w:noProof/>
          <w:lang w:val="en-US"/>
        </w:rPr>
        <w:t>7.2.14.5.1</w:t>
      </w:r>
      <w:r>
        <w:rPr>
          <w:rFonts w:asciiTheme="minorHAnsi" w:eastAsiaTheme="minorEastAsia" w:hAnsiTheme="minorHAnsi" w:cstheme="minorBidi"/>
          <w:noProof/>
          <w:kern w:val="2"/>
          <w:sz w:val="22"/>
          <w:szCs w:val="22"/>
          <w:lang w:eastAsia="en-GB"/>
          <w14:ligatures w14:val="standardContextual"/>
        </w:rPr>
        <w:tab/>
      </w:r>
      <w:r w:rsidRPr="00C373F6">
        <w:rPr>
          <w:noProof/>
          <w:lang w:val="en-US"/>
        </w:rPr>
        <w:t>Abnormal cases at the initiating UE</w:t>
      </w:r>
      <w:r>
        <w:rPr>
          <w:noProof/>
        </w:rPr>
        <w:tab/>
      </w:r>
      <w:r>
        <w:rPr>
          <w:noProof/>
        </w:rPr>
        <w:fldChar w:fldCharType="begin" w:fldLock="1"/>
      </w:r>
      <w:r>
        <w:rPr>
          <w:noProof/>
        </w:rPr>
        <w:instrText xml:space="preserve"> PAGEREF _Toc172039743 \h </w:instrText>
      </w:r>
      <w:r>
        <w:rPr>
          <w:noProof/>
        </w:rPr>
      </w:r>
      <w:r>
        <w:rPr>
          <w:noProof/>
        </w:rPr>
        <w:fldChar w:fldCharType="separate"/>
      </w:r>
      <w:r>
        <w:rPr>
          <w:noProof/>
        </w:rPr>
        <w:t>193</w:t>
      </w:r>
      <w:r>
        <w:rPr>
          <w:noProof/>
        </w:rPr>
        <w:fldChar w:fldCharType="end"/>
      </w:r>
    </w:p>
    <w:p w14:paraId="63A2E705" w14:textId="77A47149"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_Toc172039744 \h </w:instrText>
      </w:r>
      <w:r>
        <w:rPr>
          <w:noProof/>
        </w:rPr>
      </w:r>
      <w:r>
        <w:rPr>
          <w:noProof/>
        </w:rPr>
        <w:fldChar w:fldCharType="separate"/>
      </w:r>
      <w:r>
        <w:rPr>
          <w:noProof/>
        </w:rPr>
        <w:t>193</w:t>
      </w:r>
      <w:r>
        <w:rPr>
          <w:noProof/>
        </w:rPr>
        <w:fldChar w:fldCharType="end"/>
      </w:r>
    </w:p>
    <w:p w14:paraId="7B858554" w14:textId="08ACD1B3"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_Toc172039745 \h </w:instrText>
      </w:r>
      <w:r>
        <w:rPr>
          <w:noProof/>
        </w:rPr>
      </w:r>
      <w:r>
        <w:rPr>
          <w:noProof/>
        </w:rPr>
        <w:fldChar w:fldCharType="separate"/>
      </w:r>
      <w:r>
        <w:rPr>
          <w:noProof/>
        </w:rPr>
        <w:t>193</w:t>
      </w:r>
      <w:r>
        <w:rPr>
          <w:noProof/>
        </w:rPr>
        <w:fldChar w:fldCharType="end"/>
      </w:r>
    </w:p>
    <w:p w14:paraId="4C58D18A" w14:textId="44B0DD14"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_Toc172039746 \h </w:instrText>
      </w:r>
      <w:r>
        <w:rPr>
          <w:noProof/>
        </w:rPr>
      </w:r>
      <w:r>
        <w:rPr>
          <w:noProof/>
        </w:rPr>
        <w:fldChar w:fldCharType="separate"/>
      </w:r>
      <w:r>
        <w:rPr>
          <w:noProof/>
        </w:rPr>
        <w:t>193</w:t>
      </w:r>
      <w:r>
        <w:rPr>
          <w:noProof/>
        </w:rPr>
        <w:fldChar w:fldCharType="end"/>
      </w:r>
    </w:p>
    <w:p w14:paraId="066B75E0" w14:textId="521EDCA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_Toc172039747 \h </w:instrText>
      </w:r>
      <w:r>
        <w:rPr>
          <w:noProof/>
        </w:rPr>
      </w:r>
      <w:r>
        <w:rPr>
          <w:noProof/>
        </w:rPr>
        <w:fldChar w:fldCharType="separate"/>
      </w:r>
      <w:r>
        <w:rPr>
          <w:noProof/>
        </w:rPr>
        <w:t>193</w:t>
      </w:r>
      <w:r>
        <w:rPr>
          <w:noProof/>
        </w:rPr>
        <w:fldChar w:fldCharType="end"/>
      </w:r>
    </w:p>
    <w:p w14:paraId="6395C493" w14:textId="0861DBA8"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_Toc172039748 \h </w:instrText>
      </w:r>
      <w:r>
        <w:rPr>
          <w:noProof/>
        </w:rPr>
      </w:r>
      <w:r>
        <w:rPr>
          <w:noProof/>
        </w:rPr>
        <w:fldChar w:fldCharType="separate"/>
      </w:r>
      <w:r>
        <w:rPr>
          <w:noProof/>
        </w:rPr>
        <w:t>193</w:t>
      </w:r>
      <w:r>
        <w:rPr>
          <w:noProof/>
        </w:rPr>
        <w:fldChar w:fldCharType="end"/>
      </w:r>
    </w:p>
    <w:p w14:paraId="03A33012" w14:textId="4A9B5080"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_Toc172039749 \h </w:instrText>
      </w:r>
      <w:r>
        <w:rPr>
          <w:noProof/>
        </w:rPr>
      </w:r>
      <w:r>
        <w:rPr>
          <w:noProof/>
        </w:rPr>
        <w:fldChar w:fldCharType="separate"/>
      </w:r>
      <w:r>
        <w:rPr>
          <w:noProof/>
        </w:rPr>
        <w:t>195</w:t>
      </w:r>
      <w:r>
        <w:rPr>
          <w:noProof/>
        </w:rPr>
        <w:fldChar w:fldCharType="end"/>
      </w:r>
    </w:p>
    <w:p w14:paraId="2677CEE6" w14:textId="5A0D85F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_Toc172039750 \h </w:instrText>
      </w:r>
      <w:r>
        <w:rPr>
          <w:noProof/>
        </w:rPr>
      </w:r>
      <w:r>
        <w:rPr>
          <w:noProof/>
        </w:rPr>
        <w:fldChar w:fldCharType="separate"/>
      </w:r>
      <w:r>
        <w:rPr>
          <w:noProof/>
        </w:rPr>
        <w:t>196</w:t>
      </w:r>
      <w:r>
        <w:rPr>
          <w:noProof/>
        </w:rPr>
        <w:fldChar w:fldCharType="end"/>
      </w:r>
    </w:p>
    <w:p w14:paraId="5D491569" w14:textId="3813D33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_Toc172039751 \h </w:instrText>
      </w:r>
      <w:r>
        <w:rPr>
          <w:noProof/>
        </w:rPr>
      </w:r>
      <w:r>
        <w:rPr>
          <w:noProof/>
        </w:rPr>
        <w:fldChar w:fldCharType="separate"/>
      </w:r>
      <w:r>
        <w:rPr>
          <w:noProof/>
        </w:rPr>
        <w:t>197</w:t>
      </w:r>
      <w:r>
        <w:rPr>
          <w:noProof/>
        </w:rPr>
        <w:fldChar w:fldCharType="end"/>
      </w:r>
    </w:p>
    <w:p w14:paraId="57C73E66" w14:textId="470ABF9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_Toc172039752 \h </w:instrText>
      </w:r>
      <w:r>
        <w:rPr>
          <w:noProof/>
        </w:rPr>
      </w:r>
      <w:r>
        <w:rPr>
          <w:noProof/>
        </w:rPr>
        <w:fldChar w:fldCharType="separate"/>
      </w:r>
      <w:r>
        <w:rPr>
          <w:noProof/>
        </w:rPr>
        <w:t>198</w:t>
      </w:r>
      <w:r>
        <w:rPr>
          <w:noProof/>
        </w:rPr>
        <w:fldChar w:fldCharType="end"/>
      </w:r>
    </w:p>
    <w:p w14:paraId="11B1C66B" w14:textId="5ABA5F9A"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_Toc172039753 \h </w:instrText>
      </w:r>
      <w:r>
        <w:rPr>
          <w:noProof/>
        </w:rPr>
      </w:r>
      <w:r>
        <w:rPr>
          <w:noProof/>
        </w:rPr>
        <w:fldChar w:fldCharType="separate"/>
      </w:r>
      <w:r>
        <w:rPr>
          <w:noProof/>
        </w:rPr>
        <w:t>198</w:t>
      </w:r>
      <w:r>
        <w:rPr>
          <w:noProof/>
        </w:rPr>
        <w:fldChar w:fldCharType="end"/>
      </w:r>
    </w:p>
    <w:p w14:paraId="6C15B7E8" w14:textId="0281F779"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_Toc172039754 \h </w:instrText>
      </w:r>
      <w:r>
        <w:rPr>
          <w:noProof/>
        </w:rPr>
      </w:r>
      <w:r>
        <w:rPr>
          <w:noProof/>
        </w:rPr>
        <w:fldChar w:fldCharType="separate"/>
      </w:r>
      <w:r>
        <w:rPr>
          <w:noProof/>
        </w:rPr>
        <w:t>199</w:t>
      </w:r>
      <w:r>
        <w:rPr>
          <w:noProof/>
        </w:rPr>
        <w:fldChar w:fldCharType="end"/>
      </w:r>
    </w:p>
    <w:p w14:paraId="183D3299" w14:textId="3147DFCF"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_Toc172039755 \h </w:instrText>
      </w:r>
      <w:r>
        <w:rPr>
          <w:noProof/>
        </w:rPr>
      </w:r>
      <w:r>
        <w:rPr>
          <w:noProof/>
        </w:rPr>
        <w:fldChar w:fldCharType="separate"/>
      </w:r>
      <w:r>
        <w:rPr>
          <w:noProof/>
        </w:rPr>
        <w:t>199</w:t>
      </w:r>
      <w:r>
        <w:rPr>
          <w:noProof/>
        </w:rPr>
        <w:fldChar w:fldCharType="end"/>
      </w:r>
    </w:p>
    <w:p w14:paraId="7ECAE009" w14:textId="5AA76FCE"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_Toc172039756 \h </w:instrText>
      </w:r>
      <w:r>
        <w:rPr>
          <w:noProof/>
        </w:rPr>
      </w:r>
      <w:r>
        <w:rPr>
          <w:noProof/>
        </w:rPr>
        <w:fldChar w:fldCharType="separate"/>
      </w:r>
      <w:r>
        <w:rPr>
          <w:noProof/>
        </w:rPr>
        <w:t>199</w:t>
      </w:r>
      <w:r>
        <w:rPr>
          <w:noProof/>
        </w:rPr>
        <w:fldChar w:fldCharType="end"/>
      </w:r>
    </w:p>
    <w:p w14:paraId="4801ABE9" w14:textId="02629721"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_Toc172039757 \h </w:instrText>
      </w:r>
      <w:r>
        <w:rPr>
          <w:noProof/>
        </w:rPr>
      </w:r>
      <w:r>
        <w:rPr>
          <w:noProof/>
        </w:rPr>
        <w:fldChar w:fldCharType="separate"/>
      </w:r>
      <w:r>
        <w:rPr>
          <w:noProof/>
        </w:rPr>
        <w:t>200</w:t>
      </w:r>
      <w:r>
        <w:rPr>
          <w:noProof/>
        </w:rPr>
        <w:fldChar w:fldCharType="end"/>
      </w:r>
    </w:p>
    <w:p w14:paraId="032CE031" w14:textId="5BD2C75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_Toc172039758 \h </w:instrText>
      </w:r>
      <w:r>
        <w:rPr>
          <w:noProof/>
        </w:rPr>
      </w:r>
      <w:r>
        <w:rPr>
          <w:noProof/>
        </w:rPr>
        <w:fldChar w:fldCharType="separate"/>
      </w:r>
      <w:r>
        <w:rPr>
          <w:noProof/>
        </w:rPr>
        <w:t>200</w:t>
      </w:r>
      <w:r>
        <w:rPr>
          <w:noProof/>
        </w:rPr>
        <w:fldChar w:fldCharType="end"/>
      </w:r>
    </w:p>
    <w:p w14:paraId="6BA16368" w14:textId="62BD240A"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_Toc172039759 \h </w:instrText>
      </w:r>
      <w:r>
        <w:rPr>
          <w:noProof/>
        </w:rPr>
      </w:r>
      <w:r>
        <w:rPr>
          <w:noProof/>
        </w:rPr>
        <w:fldChar w:fldCharType="separate"/>
      </w:r>
      <w:r>
        <w:rPr>
          <w:noProof/>
        </w:rPr>
        <w:t>200</w:t>
      </w:r>
      <w:r>
        <w:rPr>
          <w:noProof/>
        </w:rPr>
        <w:fldChar w:fldCharType="end"/>
      </w:r>
    </w:p>
    <w:p w14:paraId="296F820C" w14:textId="27A44458"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_Toc172039760 \h </w:instrText>
      </w:r>
      <w:r>
        <w:rPr>
          <w:noProof/>
        </w:rPr>
      </w:r>
      <w:r>
        <w:rPr>
          <w:noProof/>
        </w:rPr>
        <w:fldChar w:fldCharType="separate"/>
      </w:r>
      <w:r>
        <w:rPr>
          <w:noProof/>
        </w:rPr>
        <w:t>200</w:t>
      </w:r>
      <w:r>
        <w:rPr>
          <w:noProof/>
        </w:rPr>
        <w:fldChar w:fldCharType="end"/>
      </w:r>
    </w:p>
    <w:p w14:paraId="35DCDB1B" w14:textId="6C231A9D"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_Toc172039761 \h </w:instrText>
      </w:r>
      <w:r>
        <w:rPr>
          <w:noProof/>
        </w:rPr>
      </w:r>
      <w:r>
        <w:rPr>
          <w:noProof/>
        </w:rPr>
        <w:fldChar w:fldCharType="separate"/>
      </w:r>
      <w:r>
        <w:rPr>
          <w:noProof/>
        </w:rPr>
        <w:t>200</w:t>
      </w:r>
      <w:r>
        <w:rPr>
          <w:noProof/>
        </w:rPr>
        <w:fldChar w:fldCharType="end"/>
      </w:r>
    </w:p>
    <w:p w14:paraId="74CE5EFE" w14:textId="3B93BB9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_Toc172039762 \h </w:instrText>
      </w:r>
      <w:r>
        <w:rPr>
          <w:noProof/>
        </w:rPr>
      </w:r>
      <w:r>
        <w:rPr>
          <w:noProof/>
        </w:rPr>
        <w:fldChar w:fldCharType="separate"/>
      </w:r>
      <w:r>
        <w:rPr>
          <w:noProof/>
        </w:rPr>
        <w:t>201</w:t>
      </w:r>
      <w:r>
        <w:rPr>
          <w:noProof/>
        </w:rPr>
        <w:fldChar w:fldCharType="end"/>
      </w:r>
    </w:p>
    <w:p w14:paraId="2C1F1B5A" w14:textId="4251A73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_Toc172039763 \h </w:instrText>
      </w:r>
      <w:r>
        <w:rPr>
          <w:noProof/>
        </w:rPr>
      </w:r>
      <w:r>
        <w:rPr>
          <w:noProof/>
        </w:rPr>
        <w:fldChar w:fldCharType="separate"/>
      </w:r>
      <w:r>
        <w:rPr>
          <w:noProof/>
        </w:rPr>
        <w:t>201</w:t>
      </w:r>
      <w:r>
        <w:rPr>
          <w:noProof/>
        </w:rPr>
        <w:fldChar w:fldCharType="end"/>
      </w:r>
    </w:p>
    <w:p w14:paraId="406926E2" w14:textId="7120CB0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_Toc172039764 \h </w:instrText>
      </w:r>
      <w:r>
        <w:rPr>
          <w:noProof/>
        </w:rPr>
      </w:r>
      <w:r>
        <w:rPr>
          <w:noProof/>
        </w:rPr>
        <w:fldChar w:fldCharType="separate"/>
      </w:r>
      <w:r>
        <w:rPr>
          <w:noProof/>
        </w:rPr>
        <w:t>201</w:t>
      </w:r>
      <w:r>
        <w:rPr>
          <w:noProof/>
        </w:rPr>
        <w:fldChar w:fldCharType="end"/>
      </w:r>
    </w:p>
    <w:p w14:paraId="1D05881E" w14:textId="6526ADE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_Toc172039765 \h </w:instrText>
      </w:r>
      <w:r>
        <w:rPr>
          <w:noProof/>
        </w:rPr>
      </w:r>
      <w:r>
        <w:rPr>
          <w:noProof/>
        </w:rPr>
        <w:fldChar w:fldCharType="separate"/>
      </w:r>
      <w:r>
        <w:rPr>
          <w:noProof/>
        </w:rPr>
        <w:t>201</w:t>
      </w:r>
      <w:r>
        <w:rPr>
          <w:noProof/>
        </w:rPr>
        <w:fldChar w:fldCharType="end"/>
      </w:r>
    </w:p>
    <w:p w14:paraId="78439C78" w14:textId="20FE63EA"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_Toc172039766 \h </w:instrText>
      </w:r>
      <w:r>
        <w:rPr>
          <w:noProof/>
        </w:rPr>
      </w:r>
      <w:r>
        <w:rPr>
          <w:noProof/>
        </w:rPr>
        <w:fldChar w:fldCharType="separate"/>
      </w:r>
      <w:r>
        <w:rPr>
          <w:noProof/>
        </w:rPr>
        <w:t>201</w:t>
      </w:r>
      <w:r>
        <w:rPr>
          <w:noProof/>
        </w:rPr>
        <w:fldChar w:fldCharType="end"/>
      </w:r>
    </w:p>
    <w:p w14:paraId="54D6A2ED" w14:textId="0B11FF2D"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_Toc172039767 \h </w:instrText>
      </w:r>
      <w:r>
        <w:rPr>
          <w:noProof/>
        </w:rPr>
      </w:r>
      <w:r>
        <w:rPr>
          <w:noProof/>
        </w:rPr>
        <w:fldChar w:fldCharType="separate"/>
      </w:r>
      <w:r>
        <w:rPr>
          <w:noProof/>
        </w:rPr>
        <w:t>202</w:t>
      </w:r>
      <w:r>
        <w:rPr>
          <w:noProof/>
        </w:rPr>
        <w:fldChar w:fldCharType="end"/>
      </w:r>
    </w:p>
    <w:p w14:paraId="49353756" w14:textId="766AEA18"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_Toc172039768 \h </w:instrText>
      </w:r>
      <w:r>
        <w:rPr>
          <w:noProof/>
        </w:rPr>
      </w:r>
      <w:r>
        <w:rPr>
          <w:noProof/>
        </w:rPr>
        <w:fldChar w:fldCharType="separate"/>
      </w:r>
      <w:r>
        <w:rPr>
          <w:noProof/>
        </w:rPr>
        <w:t>202</w:t>
      </w:r>
      <w:r>
        <w:rPr>
          <w:noProof/>
        </w:rPr>
        <w:fldChar w:fldCharType="end"/>
      </w:r>
    </w:p>
    <w:p w14:paraId="1998C4E6" w14:textId="2A360E03"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_Toc172039769 \h </w:instrText>
      </w:r>
      <w:r>
        <w:rPr>
          <w:noProof/>
        </w:rPr>
      </w:r>
      <w:r>
        <w:rPr>
          <w:noProof/>
        </w:rPr>
        <w:fldChar w:fldCharType="separate"/>
      </w:r>
      <w:r>
        <w:rPr>
          <w:noProof/>
        </w:rPr>
        <w:t>202</w:t>
      </w:r>
      <w:r>
        <w:rPr>
          <w:noProof/>
        </w:rPr>
        <w:fldChar w:fldCharType="end"/>
      </w:r>
    </w:p>
    <w:p w14:paraId="14C65930" w14:textId="67EF7368"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_Toc172039770 \h </w:instrText>
      </w:r>
      <w:r>
        <w:rPr>
          <w:noProof/>
        </w:rPr>
      </w:r>
      <w:r>
        <w:rPr>
          <w:noProof/>
        </w:rPr>
        <w:fldChar w:fldCharType="separate"/>
      </w:r>
      <w:r>
        <w:rPr>
          <w:noProof/>
        </w:rPr>
        <w:t>202</w:t>
      </w:r>
      <w:r>
        <w:rPr>
          <w:noProof/>
        </w:rPr>
        <w:fldChar w:fldCharType="end"/>
      </w:r>
    </w:p>
    <w:p w14:paraId="185851AB" w14:textId="4A4FA78F"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_Toc172039771 \h </w:instrText>
      </w:r>
      <w:r>
        <w:rPr>
          <w:noProof/>
        </w:rPr>
      </w:r>
      <w:r>
        <w:rPr>
          <w:noProof/>
        </w:rPr>
        <w:fldChar w:fldCharType="separate"/>
      </w:r>
      <w:r>
        <w:rPr>
          <w:noProof/>
        </w:rPr>
        <w:t>202</w:t>
      </w:r>
      <w:r>
        <w:rPr>
          <w:noProof/>
        </w:rPr>
        <w:fldChar w:fldCharType="end"/>
      </w:r>
    </w:p>
    <w:p w14:paraId="0F41CEB0" w14:textId="55863A90"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_Toc172039772 \h </w:instrText>
      </w:r>
      <w:r>
        <w:rPr>
          <w:noProof/>
        </w:rPr>
      </w:r>
      <w:r>
        <w:rPr>
          <w:noProof/>
        </w:rPr>
        <w:fldChar w:fldCharType="separate"/>
      </w:r>
      <w:r>
        <w:rPr>
          <w:noProof/>
        </w:rPr>
        <w:t>202</w:t>
      </w:r>
      <w:r>
        <w:rPr>
          <w:noProof/>
        </w:rPr>
        <w:fldChar w:fldCharType="end"/>
      </w:r>
    </w:p>
    <w:p w14:paraId="6AA2E6F0" w14:textId="737400E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_Toc172039773 \h </w:instrText>
      </w:r>
      <w:r>
        <w:rPr>
          <w:noProof/>
        </w:rPr>
      </w:r>
      <w:r>
        <w:rPr>
          <w:noProof/>
        </w:rPr>
        <w:fldChar w:fldCharType="separate"/>
      </w:r>
      <w:r>
        <w:rPr>
          <w:noProof/>
        </w:rPr>
        <w:t>202</w:t>
      </w:r>
      <w:r>
        <w:rPr>
          <w:noProof/>
        </w:rPr>
        <w:fldChar w:fldCharType="end"/>
      </w:r>
    </w:p>
    <w:p w14:paraId="06827D74" w14:textId="3561E53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_Toc172039774 \h </w:instrText>
      </w:r>
      <w:r>
        <w:rPr>
          <w:noProof/>
        </w:rPr>
      </w:r>
      <w:r>
        <w:rPr>
          <w:noProof/>
        </w:rPr>
        <w:fldChar w:fldCharType="separate"/>
      </w:r>
      <w:r>
        <w:rPr>
          <w:noProof/>
        </w:rPr>
        <w:t>202</w:t>
      </w:r>
      <w:r>
        <w:rPr>
          <w:noProof/>
        </w:rPr>
        <w:fldChar w:fldCharType="end"/>
      </w:r>
    </w:p>
    <w:p w14:paraId="57136CB5" w14:textId="6F4E9DE9"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_Toc172039775 \h </w:instrText>
      </w:r>
      <w:r>
        <w:rPr>
          <w:noProof/>
        </w:rPr>
      </w:r>
      <w:r>
        <w:rPr>
          <w:noProof/>
        </w:rPr>
        <w:fldChar w:fldCharType="separate"/>
      </w:r>
      <w:r>
        <w:rPr>
          <w:noProof/>
        </w:rPr>
        <w:t>202</w:t>
      </w:r>
      <w:r>
        <w:rPr>
          <w:noProof/>
        </w:rPr>
        <w:fldChar w:fldCharType="end"/>
      </w:r>
    </w:p>
    <w:p w14:paraId="1F3E43FB" w14:textId="23999C84"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_Toc172039776 \h </w:instrText>
      </w:r>
      <w:r>
        <w:rPr>
          <w:noProof/>
        </w:rPr>
      </w:r>
      <w:r>
        <w:rPr>
          <w:noProof/>
        </w:rPr>
        <w:fldChar w:fldCharType="separate"/>
      </w:r>
      <w:r>
        <w:rPr>
          <w:noProof/>
        </w:rPr>
        <w:t>202</w:t>
      </w:r>
      <w:r>
        <w:rPr>
          <w:noProof/>
        </w:rPr>
        <w:fldChar w:fldCharType="end"/>
      </w:r>
    </w:p>
    <w:p w14:paraId="32C2C110" w14:textId="1FC6258A"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_Toc172039777 \h </w:instrText>
      </w:r>
      <w:r>
        <w:rPr>
          <w:noProof/>
        </w:rPr>
      </w:r>
      <w:r>
        <w:rPr>
          <w:noProof/>
        </w:rPr>
        <w:fldChar w:fldCharType="separate"/>
      </w:r>
      <w:r>
        <w:rPr>
          <w:noProof/>
        </w:rPr>
        <w:t>209</w:t>
      </w:r>
      <w:r>
        <w:rPr>
          <w:noProof/>
        </w:rPr>
        <w:fldChar w:fldCharType="end"/>
      </w:r>
    </w:p>
    <w:p w14:paraId="74754439" w14:textId="19FFC2B9"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_Toc172039778 \h </w:instrText>
      </w:r>
      <w:r>
        <w:rPr>
          <w:noProof/>
        </w:rPr>
      </w:r>
      <w:r>
        <w:rPr>
          <w:noProof/>
        </w:rPr>
        <w:fldChar w:fldCharType="separate"/>
      </w:r>
      <w:r>
        <w:rPr>
          <w:noProof/>
        </w:rPr>
        <w:t>209</w:t>
      </w:r>
      <w:r>
        <w:rPr>
          <w:noProof/>
        </w:rPr>
        <w:fldChar w:fldCharType="end"/>
      </w:r>
    </w:p>
    <w:p w14:paraId="51C72E80" w14:textId="1BF2250A"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_Toc172039779 \h </w:instrText>
      </w:r>
      <w:r>
        <w:rPr>
          <w:noProof/>
        </w:rPr>
      </w:r>
      <w:r>
        <w:rPr>
          <w:noProof/>
        </w:rPr>
        <w:fldChar w:fldCharType="separate"/>
      </w:r>
      <w:r>
        <w:rPr>
          <w:noProof/>
        </w:rPr>
        <w:t>209</w:t>
      </w:r>
      <w:r>
        <w:rPr>
          <w:noProof/>
        </w:rPr>
        <w:fldChar w:fldCharType="end"/>
      </w:r>
    </w:p>
    <w:p w14:paraId="614FBEA3" w14:textId="6F4A2C73"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_Toc172039780 \h </w:instrText>
      </w:r>
      <w:r>
        <w:rPr>
          <w:noProof/>
        </w:rPr>
      </w:r>
      <w:r>
        <w:rPr>
          <w:noProof/>
        </w:rPr>
        <w:fldChar w:fldCharType="separate"/>
      </w:r>
      <w:r>
        <w:rPr>
          <w:noProof/>
        </w:rPr>
        <w:t>210</w:t>
      </w:r>
      <w:r>
        <w:rPr>
          <w:noProof/>
        </w:rPr>
        <w:fldChar w:fldCharType="end"/>
      </w:r>
    </w:p>
    <w:p w14:paraId="4B5160C2" w14:textId="1A96F29D"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_Toc172039781 \h </w:instrText>
      </w:r>
      <w:r>
        <w:rPr>
          <w:noProof/>
        </w:rPr>
      </w:r>
      <w:r>
        <w:rPr>
          <w:noProof/>
        </w:rPr>
        <w:fldChar w:fldCharType="separate"/>
      </w:r>
      <w:r>
        <w:rPr>
          <w:noProof/>
        </w:rPr>
        <w:t>210</w:t>
      </w:r>
      <w:r>
        <w:rPr>
          <w:noProof/>
        </w:rPr>
        <w:fldChar w:fldCharType="end"/>
      </w:r>
    </w:p>
    <w:p w14:paraId="0BF9E1C0" w14:textId="7D460852"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_Toc172039782 \h </w:instrText>
      </w:r>
      <w:r>
        <w:rPr>
          <w:noProof/>
        </w:rPr>
      </w:r>
      <w:r>
        <w:rPr>
          <w:noProof/>
        </w:rPr>
        <w:fldChar w:fldCharType="separate"/>
      </w:r>
      <w:r>
        <w:rPr>
          <w:noProof/>
        </w:rPr>
        <w:t>210</w:t>
      </w:r>
      <w:r>
        <w:rPr>
          <w:noProof/>
        </w:rPr>
        <w:fldChar w:fldCharType="end"/>
      </w:r>
    </w:p>
    <w:p w14:paraId="0C562C1D" w14:textId="511575F7"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_Toc172039783 \h </w:instrText>
      </w:r>
      <w:r>
        <w:rPr>
          <w:noProof/>
        </w:rPr>
      </w:r>
      <w:r>
        <w:rPr>
          <w:noProof/>
        </w:rPr>
        <w:fldChar w:fldCharType="separate"/>
      </w:r>
      <w:r>
        <w:rPr>
          <w:noProof/>
        </w:rPr>
        <w:t>210</w:t>
      </w:r>
      <w:r>
        <w:rPr>
          <w:noProof/>
        </w:rPr>
        <w:fldChar w:fldCharType="end"/>
      </w:r>
    </w:p>
    <w:p w14:paraId="60E71233" w14:textId="2ACFAD8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_Toc172039784 \h </w:instrText>
      </w:r>
      <w:r>
        <w:rPr>
          <w:noProof/>
        </w:rPr>
      </w:r>
      <w:r>
        <w:rPr>
          <w:noProof/>
        </w:rPr>
        <w:fldChar w:fldCharType="separate"/>
      </w:r>
      <w:r>
        <w:rPr>
          <w:noProof/>
        </w:rPr>
        <w:t>210</w:t>
      </w:r>
      <w:r>
        <w:rPr>
          <w:noProof/>
        </w:rPr>
        <w:fldChar w:fldCharType="end"/>
      </w:r>
    </w:p>
    <w:p w14:paraId="1BB21B2D" w14:textId="030DB66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_Toc172039785 \h </w:instrText>
      </w:r>
      <w:r>
        <w:rPr>
          <w:noProof/>
        </w:rPr>
      </w:r>
      <w:r>
        <w:rPr>
          <w:noProof/>
        </w:rPr>
        <w:fldChar w:fldCharType="separate"/>
      </w:r>
      <w:r>
        <w:rPr>
          <w:noProof/>
        </w:rPr>
        <w:t>211</w:t>
      </w:r>
      <w:r>
        <w:rPr>
          <w:noProof/>
        </w:rPr>
        <w:fldChar w:fldCharType="end"/>
      </w:r>
    </w:p>
    <w:p w14:paraId="1AC94F5D" w14:textId="2AB842A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_Toc172039786 \h </w:instrText>
      </w:r>
      <w:r>
        <w:rPr>
          <w:noProof/>
        </w:rPr>
      </w:r>
      <w:r>
        <w:rPr>
          <w:noProof/>
        </w:rPr>
        <w:fldChar w:fldCharType="separate"/>
      </w:r>
      <w:r>
        <w:rPr>
          <w:noProof/>
        </w:rPr>
        <w:t>212</w:t>
      </w:r>
      <w:r>
        <w:rPr>
          <w:noProof/>
        </w:rPr>
        <w:fldChar w:fldCharType="end"/>
      </w:r>
    </w:p>
    <w:p w14:paraId="37F6573C" w14:textId="3CF9672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_Toc172039787 \h </w:instrText>
      </w:r>
      <w:r>
        <w:rPr>
          <w:noProof/>
        </w:rPr>
      </w:r>
      <w:r>
        <w:rPr>
          <w:noProof/>
        </w:rPr>
        <w:fldChar w:fldCharType="separate"/>
      </w:r>
      <w:r>
        <w:rPr>
          <w:noProof/>
        </w:rPr>
        <w:t>212</w:t>
      </w:r>
      <w:r>
        <w:rPr>
          <w:noProof/>
        </w:rPr>
        <w:fldChar w:fldCharType="end"/>
      </w:r>
    </w:p>
    <w:p w14:paraId="007D7856" w14:textId="2A17F8E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_Toc172039788 \h </w:instrText>
      </w:r>
      <w:r>
        <w:rPr>
          <w:noProof/>
        </w:rPr>
      </w:r>
      <w:r>
        <w:rPr>
          <w:noProof/>
        </w:rPr>
        <w:fldChar w:fldCharType="separate"/>
      </w:r>
      <w:r>
        <w:rPr>
          <w:noProof/>
        </w:rPr>
        <w:t>212</w:t>
      </w:r>
      <w:r>
        <w:rPr>
          <w:noProof/>
        </w:rPr>
        <w:fldChar w:fldCharType="end"/>
      </w:r>
    </w:p>
    <w:p w14:paraId="687E1F0E" w14:textId="26885B2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7.7.2.6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_Toc172039789 \h </w:instrText>
      </w:r>
      <w:r>
        <w:rPr>
          <w:noProof/>
        </w:rPr>
      </w:r>
      <w:r>
        <w:rPr>
          <w:noProof/>
        </w:rPr>
        <w:fldChar w:fldCharType="separate"/>
      </w:r>
      <w:r>
        <w:rPr>
          <w:noProof/>
        </w:rPr>
        <w:t>213</w:t>
      </w:r>
      <w:r>
        <w:rPr>
          <w:noProof/>
        </w:rPr>
        <w:fldChar w:fldCharType="end"/>
      </w:r>
    </w:p>
    <w:p w14:paraId="497A558C" w14:textId="6B9F1D57"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7.7.2.6.1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_Toc172039790 \h </w:instrText>
      </w:r>
      <w:r>
        <w:rPr>
          <w:noProof/>
        </w:rPr>
      </w:r>
      <w:r>
        <w:rPr>
          <w:noProof/>
        </w:rPr>
        <w:fldChar w:fldCharType="separate"/>
      </w:r>
      <w:r>
        <w:rPr>
          <w:noProof/>
        </w:rPr>
        <w:t>213</w:t>
      </w:r>
      <w:r>
        <w:rPr>
          <w:noProof/>
        </w:rPr>
        <w:fldChar w:fldCharType="end"/>
      </w:r>
    </w:p>
    <w:p w14:paraId="7530ABA8" w14:textId="22DD5CCB"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7.7.2.6.2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_Toc172039791 \h </w:instrText>
      </w:r>
      <w:r>
        <w:rPr>
          <w:noProof/>
        </w:rPr>
      </w:r>
      <w:r>
        <w:rPr>
          <w:noProof/>
        </w:rPr>
        <w:fldChar w:fldCharType="separate"/>
      </w:r>
      <w:r>
        <w:rPr>
          <w:noProof/>
        </w:rPr>
        <w:t>213</w:t>
      </w:r>
      <w:r>
        <w:rPr>
          <w:noProof/>
        </w:rPr>
        <w:fldChar w:fldCharType="end"/>
      </w:r>
    </w:p>
    <w:p w14:paraId="67363707" w14:textId="39AC6F43"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7.7.3</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_Toc172039792 \h </w:instrText>
      </w:r>
      <w:r>
        <w:rPr>
          <w:noProof/>
        </w:rPr>
      </w:r>
      <w:r>
        <w:rPr>
          <w:noProof/>
        </w:rPr>
        <w:fldChar w:fldCharType="separate"/>
      </w:r>
      <w:r>
        <w:rPr>
          <w:noProof/>
        </w:rPr>
        <w:t>213</w:t>
      </w:r>
      <w:r>
        <w:rPr>
          <w:noProof/>
        </w:rPr>
        <w:fldChar w:fldCharType="end"/>
      </w:r>
    </w:p>
    <w:p w14:paraId="25E9F012" w14:textId="726D9D0E" w:rsidR="00144F20" w:rsidRPr="00144F20" w:rsidRDefault="00144F20">
      <w:pPr>
        <w:pStyle w:val="TOC4"/>
        <w:rPr>
          <w:rFonts w:asciiTheme="minorHAnsi" w:eastAsiaTheme="minorEastAsia" w:hAnsiTheme="minorHAnsi" w:cstheme="minorBidi"/>
          <w:noProof/>
          <w:color w:val="FF0000"/>
          <w:kern w:val="2"/>
          <w:sz w:val="22"/>
          <w:szCs w:val="22"/>
          <w:lang w:eastAsia="en-GB"/>
          <w14:ligatures w14:val="standardContextual"/>
        </w:rPr>
      </w:pPr>
      <w:r w:rsidRPr="00144F20">
        <w:rPr>
          <w:noProof/>
          <w:color w:val="FF0000"/>
          <w:lang w:eastAsia="zh-CN"/>
        </w:rPr>
        <w:t>7.7.3.1 General</w:t>
      </w:r>
      <w:r w:rsidRPr="00144F20">
        <w:rPr>
          <w:noProof/>
          <w:color w:val="FF0000"/>
        </w:rPr>
        <w:tab/>
      </w:r>
      <w:r w:rsidRPr="00144F20">
        <w:rPr>
          <w:noProof/>
          <w:color w:val="FF0000"/>
        </w:rPr>
        <w:fldChar w:fldCharType="begin" w:fldLock="1"/>
      </w:r>
      <w:r w:rsidRPr="00144F20">
        <w:rPr>
          <w:noProof/>
          <w:color w:val="FF0000"/>
        </w:rPr>
        <w:instrText xml:space="preserve"> PAGEREF _Toc172039793 \h </w:instrText>
      </w:r>
      <w:r w:rsidRPr="00144F20">
        <w:rPr>
          <w:noProof/>
          <w:color w:val="FF0000"/>
        </w:rPr>
      </w:r>
      <w:r w:rsidRPr="00144F20">
        <w:rPr>
          <w:noProof/>
          <w:color w:val="FF0000"/>
        </w:rPr>
        <w:fldChar w:fldCharType="separate"/>
      </w:r>
      <w:r w:rsidRPr="00144F20">
        <w:rPr>
          <w:noProof/>
          <w:color w:val="FF0000"/>
        </w:rPr>
        <w:t>213</w:t>
      </w:r>
      <w:r w:rsidRPr="00144F20">
        <w:rPr>
          <w:noProof/>
          <w:color w:val="FF0000"/>
        </w:rPr>
        <w:fldChar w:fldCharType="end"/>
      </w:r>
    </w:p>
    <w:p w14:paraId="1AABA4EE" w14:textId="0E02194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_Toc172039794 \h </w:instrText>
      </w:r>
      <w:r>
        <w:rPr>
          <w:noProof/>
        </w:rPr>
      </w:r>
      <w:r>
        <w:rPr>
          <w:noProof/>
        </w:rPr>
        <w:fldChar w:fldCharType="separate"/>
      </w:r>
      <w:r>
        <w:rPr>
          <w:noProof/>
        </w:rPr>
        <w:t>214</w:t>
      </w:r>
      <w:r>
        <w:rPr>
          <w:noProof/>
        </w:rPr>
        <w:fldChar w:fldCharType="end"/>
      </w:r>
    </w:p>
    <w:p w14:paraId="45E2EF64" w14:textId="04F8227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_Toc172039795 \h </w:instrText>
      </w:r>
      <w:r>
        <w:rPr>
          <w:noProof/>
        </w:rPr>
      </w:r>
      <w:r>
        <w:rPr>
          <w:noProof/>
        </w:rPr>
        <w:fldChar w:fldCharType="separate"/>
      </w:r>
      <w:r>
        <w:rPr>
          <w:noProof/>
        </w:rPr>
        <w:t>215</w:t>
      </w:r>
      <w:r>
        <w:rPr>
          <w:noProof/>
        </w:rPr>
        <w:fldChar w:fldCharType="end"/>
      </w:r>
    </w:p>
    <w:p w14:paraId="2E069A42" w14:textId="1EE608B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_Toc172039796 \h </w:instrText>
      </w:r>
      <w:r>
        <w:rPr>
          <w:noProof/>
        </w:rPr>
      </w:r>
      <w:r>
        <w:rPr>
          <w:noProof/>
        </w:rPr>
        <w:fldChar w:fldCharType="separate"/>
      </w:r>
      <w:r>
        <w:rPr>
          <w:noProof/>
        </w:rPr>
        <w:t>216</w:t>
      </w:r>
      <w:r>
        <w:rPr>
          <w:noProof/>
        </w:rPr>
        <w:fldChar w:fldCharType="end"/>
      </w:r>
    </w:p>
    <w:p w14:paraId="4E58A207" w14:textId="403B376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_Toc172039797 \h </w:instrText>
      </w:r>
      <w:r>
        <w:rPr>
          <w:noProof/>
        </w:rPr>
      </w:r>
      <w:r>
        <w:rPr>
          <w:noProof/>
        </w:rPr>
        <w:fldChar w:fldCharType="separate"/>
      </w:r>
      <w:r>
        <w:rPr>
          <w:noProof/>
        </w:rPr>
        <w:t>216</w:t>
      </w:r>
      <w:r>
        <w:rPr>
          <w:noProof/>
        </w:rPr>
        <w:fldChar w:fldCharType="end"/>
      </w:r>
    </w:p>
    <w:p w14:paraId="394CCE65" w14:textId="3283E4F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7.7.3.6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_Toc172039798 \h </w:instrText>
      </w:r>
      <w:r>
        <w:rPr>
          <w:noProof/>
        </w:rPr>
      </w:r>
      <w:r>
        <w:rPr>
          <w:noProof/>
        </w:rPr>
        <w:fldChar w:fldCharType="separate"/>
      </w:r>
      <w:r>
        <w:rPr>
          <w:noProof/>
        </w:rPr>
        <w:t>217</w:t>
      </w:r>
      <w:r>
        <w:rPr>
          <w:noProof/>
        </w:rPr>
        <w:fldChar w:fldCharType="end"/>
      </w:r>
    </w:p>
    <w:p w14:paraId="5296C917" w14:textId="7DB4BD55"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7.7.3.6.1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_Toc172039799 \h </w:instrText>
      </w:r>
      <w:r>
        <w:rPr>
          <w:noProof/>
        </w:rPr>
      </w:r>
      <w:r>
        <w:rPr>
          <w:noProof/>
        </w:rPr>
        <w:fldChar w:fldCharType="separate"/>
      </w:r>
      <w:r>
        <w:rPr>
          <w:noProof/>
        </w:rPr>
        <w:t>217</w:t>
      </w:r>
      <w:r>
        <w:rPr>
          <w:noProof/>
        </w:rPr>
        <w:fldChar w:fldCharType="end"/>
      </w:r>
    </w:p>
    <w:p w14:paraId="7DAD4D5F" w14:textId="25DE5D12"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7.7.3.6.2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_Toc172039800 \h </w:instrText>
      </w:r>
      <w:r>
        <w:rPr>
          <w:noProof/>
        </w:rPr>
      </w:r>
      <w:r>
        <w:rPr>
          <w:noProof/>
        </w:rPr>
        <w:fldChar w:fldCharType="separate"/>
      </w:r>
      <w:r>
        <w:rPr>
          <w:noProof/>
        </w:rPr>
        <w:t>217</w:t>
      </w:r>
      <w:r>
        <w:rPr>
          <w:noProof/>
        </w:rPr>
        <w:fldChar w:fldCharType="end"/>
      </w:r>
    </w:p>
    <w:p w14:paraId="7C7E236E" w14:textId="6C08ED46"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7.7.4</w:t>
      </w:r>
      <w:r>
        <w:rPr>
          <w:rFonts w:asciiTheme="minorHAnsi" w:eastAsiaTheme="minorEastAsia" w:hAnsiTheme="minorHAnsi" w:cstheme="minorBidi"/>
          <w:noProof/>
          <w:kern w:val="2"/>
          <w:sz w:val="22"/>
          <w:szCs w:val="22"/>
          <w:lang w:eastAsia="en-GB"/>
          <w14:ligatures w14:val="standardContextual"/>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_Toc172039801 \h </w:instrText>
      </w:r>
      <w:r>
        <w:rPr>
          <w:noProof/>
        </w:rPr>
      </w:r>
      <w:r>
        <w:rPr>
          <w:noProof/>
        </w:rPr>
        <w:fldChar w:fldCharType="separate"/>
      </w:r>
      <w:r>
        <w:rPr>
          <w:noProof/>
        </w:rPr>
        <w:t>217</w:t>
      </w:r>
      <w:r>
        <w:rPr>
          <w:noProof/>
        </w:rPr>
        <w:fldChar w:fldCharType="end"/>
      </w:r>
    </w:p>
    <w:p w14:paraId="0E221EC9" w14:textId="302E8243" w:rsidR="00144F20" w:rsidRDefault="00144F20">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_Toc172039802 \h </w:instrText>
      </w:r>
      <w:r>
        <w:rPr>
          <w:noProof/>
        </w:rPr>
      </w:r>
      <w:r>
        <w:rPr>
          <w:noProof/>
        </w:rPr>
        <w:fldChar w:fldCharType="separate"/>
      </w:r>
      <w:r>
        <w:rPr>
          <w:noProof/>
        </w:rPr>
        <w:t>219</w:t>
      </w:r>
      <w:r>
        <w:rPr>
          <w:noProof/>
        </w:rPr>
        <w:fldChar w:fldCharType="end"/>
      </w:r>
    </w:p>
    <w:p w14:paraId="4E03C72E" w14:textId="0AB0DEF5"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_Toc172039803 \h </w:instrText>
      </w:r>
      <w:r>
        <w:rPr>
          <w:noProof/>
        </w:rPr>
      </w:r>
      <w:r>
        <w:rPr>
          <w:noProof/>
        </w:rPr>
        <w:fldChar w:fldCharType="separate"/>
      </w:r>
      <w:r>
        <w:rPr>
          <w:noProof/>
        </w:rPr>
        <w:t>219</w:t>
      </w:r>
      <w:r>
        <w:rPr>
          <w:noProof/>
        </w:rPr>
        <w:fldChar w:fldCharType="end"/>
      </w:r>
    </w:p>
    <w:p w14:paraId="01FD1877" w14:textId="4F8B0DA9"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_Toc172039804 \h </w:instrText>
      </w:r>
      <w:r>
        <w:rPr>
          <w:noProof/>
        </w:rPr>
      </w:r>
      <w:r>
        <w:rPr>
          <w:noProof/>
        </w:rPr>
        <w:fldChar w:fldCharType="separate"/>
      </w:r>
      <w:r>
        <w:rPr>
          <w:noProof/>
        </w:rPr>
        <w:t>219</w:t>
      </w:r>
      <w:r>
        <w:rPr>
          <w:noProof/>
        </w:rPr>
        <w:fldChar w:fldCharType="end"/>
      </w:r>
    </w:p>
    <w:p w14:paraId="65A03E28" w14:textId="270ED707"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_Toc172039805 \h </w:instrText>
      </w:r>
      <w:r>
        <w:rPr>
          <w:noProof/>
        </w:rPr>
      </w:r>
      <w:r>
        <w:rPr>
          <w:noProof/>
        </w:rPr>
        <w:fldChar w:fldCharType="separate"/>
      </w:r>
      <w:r>
        <w:rPr>
          <w:noProof/>
        </w:rPr>
        <w:t>219</w:t>
      </w:r>
      <w:r>
        <w:rPr>
          <w:noProof/>
        </w:rPr>
        <w:fldChar w:fldCharType="end"/>
      </w:r>
    </w:p>
    <w:p w14:paraId="4F7D75D3" w14:textId="737FC52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_Toc172039806 \h </w:instrText>
      </w:r>
      <w:r>
        <w:rPr>
          <w:noProof/>
        </w:rPr>
      </w:r>
      <w:r>
        <w:rPr>
          <w:noProof/>
        </w:rPr>
        <w:fldChar w:fldCharType="separate"/>
      </w:r>
      <w:r>
        <w:rPr>
          <w:noProof/>
        </w:rPr>
        <w:t>219</w:t>
      </w:r>
      <w:r>
        <w:rPr>
          <w:noProof/>
        </w:rPr>
        <w:fldChar w:fldCharType="end"/>
      </w:r>
    </w:p>
    <w:p w14:paraId="1B1E02B6" w14:textId="54A8E6B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8.2.1.2</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_Toc172039807 \h </w:instrText>
      </w:r>
      <w:r>
        <w:rPr>
          <w:noProof/>
        </w:rPr>
      </w:r>
      <w:r>
        <w:rPr>
          <w:noProof/>
        </w:rPr>
        <w:fldChar w:fldCharType="separate"/>
      </w:r>
      <w:r>
        <w:rPr>
          <w:noProof/>
        </w:rPr>
        <w:t>221</w:t>
      </w:r>
      <w:r>
        <w:rPr>
          <w:noProof/>
        </w:rPr>
        <w:fldChar w:fldCharType="end"/>
      </w:r>
    </w:p>
    <w:p w14:paraId="695AB889" w14:textId="6EDAA806"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_Toc172039808 \h </w:instrText>
      </w:r>
      <w:r>
        <w:rPr>
          <w:noProof/>
        </w:rPr>
      </w:r>
      <w:r>
        <w:rPr>
          <w:noProof/>
        </w:rPr>
        <w:fldChar w:fldCharType="separate"/>
      </w:r>
      <w:r>
        <w:rPr>
          <w:noProof/>
        </w:rPr>
        <w:t>221</w:t>
      </w:r>
      <w:r>
        <w:rPr>
          <w:noProof/>
        </w:rPr>
        <w:fldChar w:fldCharType="end"/>
      </w:r>
    </w:p>
    <w:p w14:paraId="5866575B" w14:textId="2BB3DC19"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_Toc172039809 \h </w:instrText>
      </w:r>
      <w:r>
        <w:rPr>
          <w:noProof/>
        </w:rPr>
      </w:r>
      <w:r>
        <w:rPr>
          <w:noProof/>
        </w:rPr>
        <w:fldChar w:fldCharType="separate"/>
      </w:r>
      <w:r>
        <w:rPr>
          <w:noProof/>
        </w:rPr>
        <w:t>221</w:t>
      </w:r>
      <w:r>
        <w:rPr>
          <w:noProof/>
        </w:rPr>
        <w:fldChar w:fldCharType="end"/>
      </w:r>
    </w:p>
    <w:p w14:paraId="69321400" w14:textId="17E015E4"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8.2.1.2.2.1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_Toc172039810 \h </w:instrText>
      </w:r>
      <w:r>
        <w:rPr>
          <w:noProof/>
        </w:rPr>
      </w:r>
      <w:r>
        <w:rPr>
          <w:noProof/>
        </w:rPr>
        <w:fldChar w:fldCharType="separate"/>
      </w:r>
      <w:r>
        <w:rPr>
          <w:noProof/>
        </w:rPr>
        <w:t>221</w:t>
      </w:r>
      <w:r>
        <w:rPr>
          <w:noProof/>
        </w:rPr>
        <w:fldChar w:fldCharType="end"/>
      </w:r>
    </w:p>
    <w:p w14:paraId="41362AF4" w14:textId="0E2A70AC"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_Toc172039811 \h </w:instrText>
      </w:r>
      <w:r>
        <w:rPr>
          <w:noProof/>
        </w:rPr>
      </w:r>
      <w:r>
        <w:rPr>
          <w:noProof/>
        </w:rPr>
        <w:fldChar w:fldCharType="separate"/>
      </w:r>
      <w:r>
        <w:rPr>
          <w:noProof/>
        </w:rPr>
        <w:t>221</w:t>
      </w:r>
      <w:r>
        <w:rPr>
          <w:noProof/>
        </w:rPr>
        <w:fldChar w:fldCharType="end"/>
      </w:r>
    </w:p>
    <w:p w14:paraId="561A9C25" w14:textId="0BA9F7B9"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_Toc172039812 \h </w:instrText>
      </w:r>
      <w:r>
        <w:rPr>
          <w:noProof/>
        </w:rPr>
      </w:r>
      <w:r>
        <w:rPr>
          <w:noProof/>
        </w:rPr>
        <w:fldChar w:fldCharType="separate"/>
      </w:r>
      <w:r>
        <w:rPr>
          <w:noProof/>
        </w:rPr>
        <w:t>223</w:t>
      </w:r>
      <w:r>
        <w:rPr>
          <w:noProof/>
        </w:rPr>
        <w:fldChar w:fldCharType="end"/>
      </w:r>
    </w:p>
    <w:p w14:paraId="55E5188C" w14:textId="74F280AC"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_Toc172039813 \h </w:instrText>
      </w:r>
      <w:r>
        <w:rPr>
          <w:noProof/>
        </w:rPr>
      </w:r>
      <w:r>
        <w:rPr>
          <w:noProof/>
        </w:rPr>
        <w:fldChar w:fldCharType="separate"/>
      </w:r>
      <w:r>
        <w:rPr>
          <w:noProof/>
        </w:rPr>
        <w:t>223</w:t>
      </w:r>
      <w:r>
        <w:rPr>
          <w:noProof/>
        </w:rPr>
        <w:fldChar w:fldCharType="end"/>
      </w:r>
    </w:p>
    <w:p w14:paraId="50EB9C48" w14:textId="172729D4"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_Toc172039814 \h </w:instrText>
      </w:r>
      <w:r>
        <w:rPr>
          <w:noProof/>
        </w:rPr>
      </w:r>
      <w:r>
        <w:rPr>
          <w:noProof/>
        </w:rPr>
        <w:fldChar w:fldCharType="separate"/>
      </w:r>
      <w:r>
        <w:rPr>
          <w:noProof/>
        </w:rPr>
        <w:t>223</w:t>
      </w:r>
      <w:r>
        <w:rPr>
          <w:noProof/>
        </w:rPr>
        <w:fldChar w:fldCharType="end"/>
      </w:r>
    </w:p>
    <w:p w14:paraId="79D765CC" w14:textId="6AB4BE4D"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_Toc172039815 \h </w:instrText>
      </w:r>
      <w:r>
        <w:rPr>
          <w:noProof/>
        </w:rPr>
      </w:r>
      <w:r>
        <w:rPr>
          <w:noProof/>
        </w:rPr>
        <w:fldChar w:fldCharType="separate"/>
      </w:r>
      <w:r>
        <w:rPr>
          <w:noProof/>
        </w:rPr>
        <w:t>224</w:t>
      </w:r>
      <w:r>
        <w:rPr>
          <w:noProof/>
        </w:rPr>
        <w:fldChar w:fldCharType="end"/>
      </w:r>
    </w:p>
    <w:p w14:paraId="576935AC" w14:textId="6602ADA5"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_Toc172039816 \h </w:instrText>
      </w:r>
      <w:r>
        <w:rPr>
          <w:noProof/>
        </w:rPr>
      </w:r>
      <w:r>
        <w:rPr>
          <w:noProof/>
        </w:rPr>
        <w:fldChar w:fldCharType="separate"/>
      </w:r>
      <w:r>
        <w:rPr>
          <w:noProof/>
        </w:rPr>
        <w:t>225</w:t>
      </w:r>
      <w:r>
        <w:rPr>
          <w:noProof/>
        </w:rPr>
        <w:fldChar w:fldCharType="end"/>
      </w:r>
    </w:p>
    <w:p w14:paraId="7A3CFD58" w14:textId="36552723"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8.2.1.2.4</w:t>
      </w:r>
      <w:r>
        <w:rPr>
          <w:rFonts w:asciiTheme="minorHAnsi" w:eastAsiaTheme="minorEastAsia" w:hAnsiTheme="minorHAnsi" w:cstheme="minorBidi"/>
          <w:noProof/>
          <w:kern w:val="2"/>
          <w:sz w:val="22"/>
          <w:szCs w:val="22"/>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_Toc172039817 \h </w:instrText>
      </w:r>
      <w:r>
        <w:rPr>
          <w:noProof/>
        </w:rPr>
      </w:r>
      <w:r>
        <w:rPr>
          <w:noProof/>
        </w:rPr>
        <w:fldChar w:fldCharType="separate"/>
      </w:r>
      <w:r>
        <w:rPr>
          <w:noProof/>
        </w:rPr>
        <w:t>226</w:t>
      </w:r>
      <w:r>
        <w:rPr>
          <w:noProof/>
        </w:rPr>
        <w:fldChar w:fldCharType="end"/>
      </w:r>
    </w:p>
    <w:p w14:paraId="10D00E76" w14:textId="4476A67C"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_Toc172039818 \h </w:instrText>
      </w:r>
      <w:r>
        <w:rPr>
          <w:noProof/>
        </w:rPr>
      </w:r>
      <w:r>
        <w:rPr>
          <w:noProof/>
        </w:rPr>
        <w:fldChar w:fldCharType="separate"/>
      </w:r>
      <w:r>
        <w:rPr>
          <w:noProof/>
        </w:rPr>
        <w:t>226</w:t>
      </w:r>
      <w:r>
        <w:rPr>
          <w:noProof/>
        </w:rPr>
        <w:fldChar w:fldCharType="end"/>
      </w:r>
    </w:p>
    <w:p w14:paraId="18C77127" w14:textId="299DB21F"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8.2.1.2.4.2</w:t>
      </w:r>
      <w:r>
        <w:rPr>
          <w:rFonts w:asciiTheme="minorHAnsi" w:eastAsiaTheme="minorEastAsia" w:hAnsiTheme="minorHAnsi" w:cstheme="minorBidi"/>
          <w:noProof/>
          <w:kern w:val="2"/>
          <w:sz w:val="22"/>
          <w:szCs w:val="22"/>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_Toc172039819 \h </w:instrText>
      </w:r>
      <w:r>
        <w:rPr>
          <w:noProof/>
        </w:rPr>
      </w:r>
      <w:r>
        <w:rPr>
          <w:noProof/>
        </w:rPr>
        <w:fldChar w:fldCharType="separate"/>
      </w:r>
      <w:r>
        <w:rPr>
          <w:noProof/>
        </w:rPr>
        <w:t>226</w:t>
      </w:r>
      <w:r>
        <w:rPr>
          <w:noProof/>
        </w:rPr>
        <w:fldChar w:fldCharType="end"/>
      </w:r>
    </w:p>
    <w:p w14:paraId="364CA60F" w14:textId="56AC274D"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8.2.1.2.5</w:t>
      </w:r>
      <w:r>
        <w:rPr>
          <w:rFonts w:asciiTheme="minorHAnsi" w:eastAsiaTheme="minorEastAsia" w:hAnsiTheme="minorHAnsi" w:cstheme="minorBidi"/>
          <w:noProof/>
          <w:kern w:val="2"/>
          <w:sz w:val="22"/>
          <w:szCs w:val="22"/>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_Toc172039820 \h </w:instrText>
      </w:r>
      <w:r>
        <w:rPr>
          <w:noProof/>
        </w:rPr>
      </w:r>
      <w:r>
        <w:rPr>
          <w:noProof/>
        </w:rPr>
        <w:fldChar w:fldCharType="separate"/>
      </w:r>
      <w:r>
        <w:rPr>
          <w:noProof/>
        </w:rPr>
        <w:t>228</w:t>
      </w:r>
      <w:r>
        <w:rPr>
          <w:noProof/>
        </w:rPr>
        <w:fldChar w:fldCharType="end"/>
      </w:r>
    </w:p>
    <w:p w14:paraId="358B4C77" w14:textId="411A2232"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_Toc172039821 \h </w:instrText>
      </w:r>
      <w:r>
        <w:rPr>
          <w:noProof/>
        </w:rPr>
      </w:r>
      <w:r>
        <w:rPr>
          <w:noProof/>
        </w:rPr>
        <w:fldChar w:fldCharType="separate"/>
      </w:r>
      <w:r>
        <w:rPr>
          <w:noProof/>
        </w:rPr>
        <w:t>228</w:t>
      </w:r>
      <w:r>
        <w:rPr>
          <w:noProof/>
        </w:rPr>
        <w:fldChar w:fldCharType="end"/>
      </w:r>
    </w:p>
    <w:p w14:paraId="3C0141DB" w14:textId="035FD39F"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8.2.1.2.5.2</w:t>
      </w:r>
      <w:r>
        <w:rPr>
          <w:rFonts w:asciiTheme="minorHAnsi" w:eastAsiaTheme="minorEastAsia" w:hAnsiTheme="minorHAnsi" w:cstheme="minorBidi"/>
          <w:noProof/>
          <w:kern w:val="2"/>
          <w:sz w:val="22"/>
          <w:szCs w:val="22"/>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_Toc172039822 \h </w:instrText>
      </w:r>
      <w:r>
        <w:rPr>
          <w:noProof/>
        </w:rPr>
      </w:r>
      <w:r>
        <w:rPr>
          <w:noProof/>
        </w:rPr>
        <w:fldChar w:fldCharType="separate"/>
      </w:r>
      <w:r>
        <w:rPr>
          <w:noProof/>
        </w:rPr>
        <w:t>228</w:t>
      </w:r>
      <w:r>
        <w:rPr>
          <w:noProof/>
        </w:rPr>
        <w:fldChar w:fldCharType="end"/>
      </w:r>
    </w:p>
    <w:p w14:paraId="1748331F" w14:textId="4305E17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_Toc172039823 \h </w:instrText>
      </w:r>
      <w:r>
        <w:rPr>
          <w:noProof/>
        </w:rPr>
      </w:r>
      <w:r>
        <w:rPr>
          <w:noProof/>
        </w:rPr>
        <w:fldChar w:fldCharType="separate"/>
      </w:r>
      <w:r>
        <w:rPr>
          <w:noProof/>
        </w:rPr>
        <w:t>229</w:t>
      </w:r>
      <w:r>
        <w:rPr>
          <w:noProof/>
        </w:rPr>
        <w:fldChar w:fldCharType="end"/>
      </w:r>
    </w:p>
    <w:p w14:paraId="47DDE774" w14:textId="380938A2"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8.2.1.3.1</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_Toc172039824 \h </w:instrText>
      </w:r>
      <w:r>
        <w:rPr>
          <w:noProof/>
        </w:rPr>
      </w:r>
      <w:r>
        <w:rPr>
          <w:noProof/>
        </w:rPr>
        <w:fldChar w:fldCharType="separate"/>
      </w:r>
      <w:r>
        <w:rPr>
          <w:noProof/>
        </w:rPr>
        <w:t>229</w:t>
      </w:r>
      <w:r>
        <w:rPr>
          <w:noProof/>
        </w:rPr>
        <w:fldChar w:fldCharType="end"/>
      </w:r>
    </w:p>
    <w:p w14:paraId="27053A03" w14:textId="2A9CE58A"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_Toc172039825 \h </w:instrText>
      </w:r>
      <w:r>
        <w:rPr>
          <w:noProof/>
        </w:rPr>
      </w:r>
      <w:r>
        <w:rPr>
          <w:noProof/>
        </w:rPr>
        <w:fldChar w:fldCharType="separate"/>
      </w:r>
      <w:r>
        <w:rPr>
          <w:noProof/>
        </w:rPr>
        <w:t>229</w:t>
      </w:r>
      <w:r>
        <w:rPr>
          <w:noProof/>
        </w:rPr>
        <w:fldChar w:fldCharType="end"/>
      </w:r>
    </w:p>
    <w:p w14:paraId="0E8F5C03" w14:textId="125E43C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8.2.1.3.1.2</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_Toc172039826 \h </w:instrText>
      </w:r>
      <w:r>
        <w:rPr>
          <w:noProof/>
        </w:rPr>
      </w:r>
      <w:r>
        <w:rPr>
          <w:noProof/>
        </w:rPr>
        <w:fldChar w:fldCharType="separate"/>
      </w:r>
      <w:r>
        <w:rPr>
          <w:noProof/>
        </w:rPr>
        <w:t>229</w:t>
      </w:r>
      <w:r>
        <w:rPr>
          <w:noProof/>
        </w:rPr>
        <w:fldChar w:fldCharType="end"/>
      </w:r>
    </w:p>
    <w:p w14:paraId="2CC9872E" w14:textId="3110AF70"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8.2.1.3.1.3</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_Toc172039827 \h </w:instrText>
      </w:r>
      <w:r>
        <w:rPr>
          <w:noProof/>
        </w:rPr>
      </w:r>
      <w:r>
        <w:rPr>
          <w:noProof/>
        </w:rPr>
        <w:fldChar w:fldCharType="separate"/>
      </w:r>
      <w:r>
        <w:rPr>
          <w:noProof/>
        </w:rPr>
        <w:t>233</w:t>
      </w:r>
      <w:r>
        <w:rPr>
          <w:noProof/>
        </w:rPr>
        <w:fldChar w:fldCharType="end"/>
      </w:r>
    </w:p>
    <w:p w14:paraId="4A53AA01" w14:textId="66F9D059"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8.2.1.3.2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_Toc172039828 \h </w:instrText>
      </w:r>
      <w:r>
        <w:rPr>
          <w:noProof/>
        </w:rPr>
      </w:r>
      <w:r>
        <w:rPr>
          <w:noProof/>
        </w:rPr>
        <w:fldChar w:fldCharType="separate"/>
      </w:r>
      <w:r>
        <w:rPr>
          <w:noProof/>
        </w:rPr>
        <w:t>233</w:t>
      </w:r>
      <w:r>
        <w:rPr>
          <w:noProof/>
        </w:rPr>
        <w:fldChar w:fldCharType="end"/>
      </w:r>
    </w:p>
    <w:p w14:paraId="06ADCE58" w14:textId="0BC835D0"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_Toc172039829 \h </w:instrText>
      </w:r>
      <w:r>
        <w:rPr>
          <w:noProof/>
        </w:rPr>
      </w:r>
      <w:r>
        <w:rPr>
          <w:noProof/>
        </w:rPr>
        <w:fldChar w:fldCharType="separate"/>
      </w:r>
      <w:r>
        <w:rPr>
          <w:noProof/>
        </w:rPr>
        <w:t>233</w:t>
      </w:r>
      <w:r>
        <w:rPr>
          <w:noProof/>
        </w:rPr>
        <w:fldChar w:fldCharType="end"/>
      </w:r>
    </w:p>
    <w:p w14:paraId="54D1C19C" w14:textId="7AB2158D"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8.2.1.3.2.2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_Toc172039830 \h </w:instrText>
      </w:r>
      <w:r>
        <w:rPr>
          <w:noProof/>
        </w:rPr>
      </w:r>
      <w:r>
        <w:rPr>
          <w:noProof/>
        </w:rPr>
        <w:fldChar w:fldCharType="separate"/>
      </w:r>
      <w:r>
        <w:rPr>
          <w:noProof/>
        </w:rPr>
        <w:t>233</w:t>
      </w:r>
      <w:r>
        <w:rPr>
          <w:noProof/>
        </w:rPr>
        <w:fldChar w:fldCharType="end"/>
      </w:r>
    </w:p>
    <w:p w14:paraId="0DFD6DFE" w14:textId="6DC66A6B"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8.2.1.3.2.3</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_Toc172039831 \h </w:instrText>
      </w:r>
      <w:r>
        <w:rPr>
          <w:noProof/>
        </w:rPr>
      </w:r>
      <w:r>
        <w:rPr>
          <w:noProof/>
        </w:rPr>
        <w:fldChar w:fldCharType="separate"/>
      </w:r>
      <w:r>
        <w:rPr>
          <w:noProof/>
        </w:rPr>
        <w:t>236</w:t>
      </w:r>
      <w:r>
        <w:rPr>
          <w:noProof/>
        </w:rPr>
        <w:fldChar w:fldCharType="end"/>
      </w:r>
    </w:p>
    <w:p w14:paraId="4E716777" w14:textId="3B6AC64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_Toc172039832 \h </w:instrText>
      </w:r>
      <w:r>
        <w:rPr>
          <w:noProof/>
        </w:rPr>
      </w:r>
      <w:r>
        <w:rPr>
          <w:noProof/>
        </w:rPr>
        <w:fldChar w:fldCharType="separate"/>
      </w:r>
      <w:r>
        <w:rPr>
          <w:noProof/>
        </w:rPr>
        <w:t>236</w:t>
      </w:r>
      <w:r>
        <w:rPr>
          <w:noProof/>
        </w:rPr>
        <w:fldChar w:fldCharType="end"/>
      </w:r>
    </w:p>
    <w:p w14:paraId="6F9B10ED" w14:textId="47246C51"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_Toc172039833 \h </w:instrText>
      </w:r>
      <w:r>
        <w:rPr>
          <w:noProof/>
        </w:rPr>
      </w:r>
      <w:r>
        <w:rPr>
          <w:noProof/>
        </w:rPr>
        <w:fldChar w:fldCharType="separate"/>
      </w:r>
      <w:r>
        <w:rPr>
          <w:noProof/>
        </w:rPr>
        <w:t>237</w:t>
      </w:r>
      <w:r>
        <w:rPr>
          <w:noProof/>
        </w:rPr>
        <w:fldChar w:fldCharType="end"/>
      </w:r>
    </w:p>
    <w:p w14:paraId="2AE545FE" w14:textId="722826F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_Toc172039834 \h </w:instrText>
      </w:r>
      <w:r>
        <w:rPr>
          <w:noProof/>
        </w:rPr>
      </w:r>
      <w:r>
        <w:rPr>
          <w:noProof/>
        </w:rPr>
        <w:fldChar w:fldCharType="separate"/>
      </w:r>
      <w:r>
        <w:rPr>
          <w:noProof/>
        </w:rPr>
        <w:t>237</w:t>
      </w:r>
      <w:r>
        <w:rPr>
          <w:noProof/>
        </w:rPr>
        <w:fldChar w:fldCharType="end"/>
      </w:r>
    </w:p>
    <w:p w14:paraId="38BAD859" w14:textId="48A80F9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_Toc172039835 \h </w:instrText>
      </w:r>
      <w:r>
        <w:rPr>
          <w:noProof/>
        </w:rPr>
      </w:r>
      <w:r>
        <w:rPr>
          <w:noProof/>
        </w:rPr>
        <w:fldChar w:fldCharType="separate"/>
      </w:r>
      <w:r>
        <w:rPr>
          <w:noProof/>
        </w:rPr>
        <w:t>237</w:t>
      </w:r>
      <w:r>
        <w:rPr>
          <w:noProof/>
        </w:rPr>
        <w:fldChar w:fldCharType="end"/>
      </w:r>
    </w:p>
    <w:p w14:paraId="730A9536" w14:textId="629B7B4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_Toc172039836 \h </w:instrText>
      </w:r>
      <w:r>
        <w:rPr>
          <w:noProof/>
        </w:rPr>
      </w:r>
      <w:r>
        <w:rPr>
          <w:noProof/>
        </w:rPr>
        <w:fldChar w:fldCharType="separate"/>
      </w:r>
      <w:r>
        <w:rPr>
          <w:noProof/>
        </w:rPr>
        <w:t>237</w:t>
      </w:r>
      <w:r>
        <w:rPr>
          <w:noProof/>
        </w:rPr>
        <w:fldChar w:fldCharType="end"/>
      </w:r>
    </w:p>
    <w:p w14:paraId="780B325F" w14:textId="2D8F3D6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_Toc172039837 \h </w:instrText>
      </w:r>
      <w:r>
        <w:rPr>
          <w:noProof/>
        </w:rPr>
      </w:r>
      <w:r>
        <w:rPr>
          <w:noProof/>
        </w:rPr>
        <w:fldChar w:fldCharType="separate"/>
      </w:r>
      <w:r>
        <w:rPr>
          <w:noProof/>
        </w:rPr>
        <w:t>238</w:t>
      </w:r>
      <w:r>
        <w:rPr>
          <w:noProof/>
        </w:rPr>
        <w:fldChar w:fldCharType="end"/>
      </w:r>
    </w:p>
    <w:p w14:paraId="60986D28" w14:textId="3C918DA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_Toc172039838 \h </w:instrText>
      </w:r>
      <w:r>
        <w:rPr>
          <w:noProof/>
        </w:rPr>
      </w:r>
      <w:r>
        <w:rPr>
          <w:noProof/>
        </w:rPr>
        <w:fldChar w:fldCharType="separate"/>
      </w:r>
      <w:r>
        <w:rPr>
          <w:noProof/>
        </w:rPr>
        <w:t>238</w:t>
      </w:r>
      <w:r>
        <w:rPr>
          <w:noProof/>
        </w:rPr>
        <w:fldChar w:fldCharType="end"/>
      </w:r>
    </w:p>
    <w:p w14:paraId="52A0811B" w14:textId="06CC8CB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_Toc172039839 \h </w:instrText>
      </w:r>
      <w:r>
        <w:rPr>
          <w:noProof/>
        </w:rPr>
      </w:r>
      <w:r>
        <w:rPr>
          <w:noProof/>
        </w:rPr>
        <w:fldChar w:fldCharType="separate"/>
      </w:r>
      <w:r>
        <w:rPr>
          <w:noProof/>
        </w:rPr>
        <w:t>238</w:t>
      </w:r>
      <w:r>
        <w:rPr>
          <w:noProof/>
        </w:rPr>
        <w:fldChar w:fldCharType="end"/>
      </w:r>
    </w:p>
    <w:p w14:paraId="7285C006" w14:textId="43E61E0F"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_Toc172039840 \h </w:instrText>
      </w:r>
      <w:r>
        <w:rPr>
          <w:noProof/>
        </w:rPr>
      </w:r>
      <w:r>
        <w:rPr>
          <w:noProof/>
        </w:rPr>
        <w:fldChar w:fldCharType="separate"/>
      </w:r>
      <w:r>
        <w:rPr>
          <w:noProof/>
        </w:rPr>
        <w:t>239</w:t>
      </w:r>
      <w:r>
        <w:rPr>
          <w:noProof/>
        </w:rPr>
        <w:fldChar w:fldCharType="end"/>
      </w:r>
    </w:p>
    <w:p w14:paraId="10249082" w14:textId="41A202EB"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_Toc172039841 \h </w:instrText>
      </w:r>
      <w:r>
        <w:rPr>
          <w:noProof/>
        </w:rPr>
      </w:r>
      <w:r>
        <w:rPr>
          <w:noProof/>
        </w:rPr>
        <w:fldChar w:fldCharType="separate"/>
      </w:r>
      <w:r>
        <w:rPr>
          <w:noProof/>
        </w:rPr>
        <w:t>240</w:t>
      </w:r>
      <w:r>
        <w:rPr>
          <w:noProof/>
        </w:rPr>
        <w:fldChar w:fldCharType="end"/>
      </w:r>
    </w:p>
    <w:p w14:paraId="65C8751C" w14:textId="2C41B16B"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8.2.5a</w:t>
      </w:r>
      <w:r>
        <w:rPr>
          <w:rFonts w:asciiTheme="minorHAnsi" w:eastAsiaTheme="minorEastAsia" w:hAnsiTheme="minorHAnsi" w:cstheme="minorBidi"/>
          <w:noProof/>
          <w:kern w:val="2"/>
          <w:sz w:val="22"/>
          <w:szCs w:val="22"/>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_Toc172039842 \h </w:instrText>
      </w:r>
      <w:r>
        <w:rPr>
          <w:noProof/>
        </w:rPr>
      </w:r>
      <w:r>
        <w:rPr>
          <w:noProof/>
        </w:rPr>
        <w:fldChar w:fldCharType="separate"/>
      </w:r>
      <w:r>
        <w:rPr>
          <w:noProof/>
        </w:rPr>
        <w:t>240</w:t>
      </w:r>
      <w:r>
        <w:rPr>
          <w:noProof/>
        </w:rPr>
        <w:fldChar w:fldCharType="end"/>
      </w:r>
    </w:p>
    <w:p w14:paraId="5641A19D" w14:textId="29A8E904"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_Toc172039843 \h </w:instrText>
      </w:r>
      <w:r>
        <w:rPr>
          <w:noProof/>
        </w:rPr>
      </w:r>
      <w:r>
        <w:rPr>
          <w:noProof/>
        </w:rPr>
        <w:fldChar w:fldCharType="separate"/>
      </w:r>
      <w:r>
        <w:rPr>
          <w:noProof/>
        </w:rPr>
        <w:t>241</w:t>
      </w:r>
      <w:r>
        <w:rPr>
          <w:noProof/>
        </w:rPr>
        <w:fldChar w:fldCharType="end"/>
      </w:r>
    </w:p>
    <w:p w14:paraId="2EE1FA33" w14:textId="58ABCA6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_Toc172039844 \h </w:instrText>
      </w:r>
      <w:r>
        <w:rPr>
          <w:noProof/>
        </w:rPr>
      </w:r>
      <w:r>
        <w:rPr>
          <w:noProof/>
        </w:rPr>
        <w:fldChar w:fldCharType="separate"/>
      </w:r>
      <w:r>
        <w:rPr>
          <w:noProof/>
        </w:rPr>
        <w:t>241</w:t>
      </w:r>
      <w:r>
        <w:rPr>
          <w:noProof/>
        </w:rPr>
        <w:fldChar w:fldCharType="end"/>
      </w:r>
    </w:p>
    <w:p w14:paraId="2E483B2A" w14:textId="4F459AD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_Toc172039845 \h </w:instrText>
      </w:r>
      <w:r>
        <w:rPr>
          <w:noProof/>
        </w:rPr>
      </w:r>
      <w:r>
        <w:rPr>
          <w:noProof/>
        </w:rPr>
        <w:fldChar w:fldCharType="separate"/>
      </w:r>
      <w:r>
        <w:rPr>
          <w:noProof/>
        </w:rPr>
        <w:t>241</w:t>
      </w:r>
      <w:r>
        <w:rPr>
          <w:noProof/>
        </w:rPr>
        <w:fldChar w:fldCharType="end"/>
      </w:r>
    </w:p>
    <w:p w14:paraId="24127C6C" w14:textId="6C3ADC9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_Toc172039846 \h </w:instrText>
      </w:r>
      <w:r>
        <w:rPr>
          <w:noProof/>
        </w:rPr>
      </w:r>
      <w:r>
        <w:rPr>
          <w:noProof/>
        </w:rPr>
        <w:fldChar w:fldCharType="separate"/>
      </w:r>
      <w:r>
        <w:rPr>
          <w:noProof/>
        </w:rPr>
        <w:t>241</w:t>
      </w:r>
      <w:r>
        <w:rPr>
          <w:noProof/>
        </w:rPr>
        <w:fldChar w:fldCharType="end"/>
      </w:r>
    </w:p>
    <w:p w14:paraId="743BFD9E" w14:textId="64F4934D"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_Toc172039847 \h </w:instrText>
      </w:r>
      <w:r>
        <w:rPr>
          <w:noProof/>
        </w:rPr>
      </w:r>
      <w:r>
        <w:rPr>
          <w:noProof/>
        </w:rPr>
        <w:fldChar w:fldCharType="separate"/>
      </w:r>
      <w:r>
        <w:rPr>
          <w:noProof/>
        </w:rPr>
        <w:t>241</w:t>
      </w:r>
      <w:r>
        <w:rPr>
          <w:noProof/>
        </w:rPr>
        <w:fldChar w:fldCharType="end"/>
      </w:r>
    </w:p>
    <w:p w14:paraId="3C7D940E" w14:textId="42416E80"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8.2.6.3.2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_Toc172039848 \h </w:instrText>
      </w:r>
      <w:r>
        <w:rPr>
          <w:noProof/>
        </w:rPr>
      </w:r>
      <w:r>
        <w:rPr>
          <w:noProof/>
        </w:rPr>
        <w:fldChar w:fldCharType="separate"/>
      </w:r>
      <w:r>
        <w:rPr>
          <w:noProof/>
        </w:rPr>
        <w:t>241</w:t>
      </w:r>
      <w:r>
        <w:rPr>
          <w:noProof/>
        </w:rPr>
        <w:fldChar w:fldCharType="end"/>
      </w:r>
    </w:p>
    <w:p w14:paraId="38A5A817" w14:textId="64C3BFFE"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8.2.6.3.3</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_Toc172039849 \h </w:instrText>
      </w:r>
      <w:r>
        <w:rPr>
          <w:noProof/>
        </w:rPr>
      </w:r>
      <w:r>
        <w:rPr>
          <w:noProof/>
        </w:rPr>
        <w:fldChar w:fldCharType="separate"/>
      </w:r>
      <w:r>
        <w:rPr>
          <w:noProof/>
        </w:rPr>
        <w:t>242</w:t>
      </w:r>
      <w:r>
        <w:rPr>
          <w:noProof/>
        </w:rPr>
        <w:fldChar w:fldCharType="end"/>
      </w:r>
    </w:p>
    <w:p w14:paraId="462E4D60" w14:textId="320689A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8.2.6.4</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_Toc172039850 \h </w:instrText>
      </w:r>
      <w:r>
        <w:rPr>
          <w:noProof/>
        </w:rPr>
      </w:r>
      <w:r>
        <w:rPr>
          <w:noProof/>
        </w:rPr>
        <w:fldChar w:fldCharType="separate"/>
      </w:r>
      <w:r>
        <w:rPr>
          <w:noProof/>
        </w:rPr>
        <w:t>243</w:t>
      </w:r>
      <w:r>
        <w:rPr>
          <w:noProof/>
        </w:rPr>
        <w:fldChar w:fldCharType="end"/>
      </w:r>
    </w:p>
    <w:p w14:paraId="795B3F9A" w14:textId="47FD1518"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_Toc172039851 \h </w:instrText>
      </w:r>
      <w:r>
        <w:rPr>
          <w:noProof/>
        </w:rPr>
      </w:r>
      <w:r>
        <w:rPr>
          <w:noProof/>
        </w:rPr>
        <w:fldChar w:fldCharType="separate"/>
      </w:r>
      <w:r>
        <w:rPr>
          <w:noProof/>
        </w:rPr>
        <w:t>243</w:t>
      </w:r>
      <w:r>
        <w:rPr>
          <w:noProof/>
        </w:rPr>
        <w:fldChar w:fldCharType="end"/>
      </w:r>
    </w:p>
    <w:p w14:paraId="3CA3EE15" w14:textId="457FF545"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8.2.6.4.2</w:t>
      </w:r>
      <w:r>
        <w:rPr>
          <w:rFonts w:asciiTheme="minorHAnsi" w:eastAsiaTheme="minorEastAsia" w:hAnsiTheme="minorHAnsi" w:cstheme="minorBidi"/>
          <w:noProof/>
          <w:kern w:val="2"/>
          <w:sz w:val="22"/>
          <w:szCs w:val="22"/>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_Toc172039852 \h </w:instrText>
      </w:r>
      <w:r>
        <w:rPr>
          <w:noProof/>
        </w:rPr>
      </w:r>
      <w:r>
        <w:rPr>
          <w:noProof/>
        </w:rPr>
        <w:fldChar w:fldCharType="separate"/>
      </w:r>
      <w:r>
        <w:rPr>
          <w:noProof/>
        </w:rPr>
        <w:t>243</w:t>
      </w:r>
      <w:r>
        <w:rPr>
          <w:noProof/>
        </w:rPr>
        <w:fldChar w:fldCharType="end"/>
      </w:r>
    </w:p>
    <w:p w14:paraId="77F16E46" w14:textId="5B8CB988"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_Toc172039853 \h </w:instrText>
      </w:r>
      <w:r>
        <w:rPr>
          <w:noProof/>
        </w:rPr>
      </w:r>
      <w:r>
        <w:rPr>
          <w:noProof/>
        </w:rPr>
        <w:fldChar w:fldCharType="separate"/>
      </w:r>
      <w:r>
        <w:rPr>
          <w:noProof/>
        </w:rPr>
        <w:t>244</w:t>
      </w:r>
      <w:r>
        <w:rPr>
          <w:noProof/>
        </w:rPr>
        <w:fldChar w:fldCharType="end"/>
      </w:r>
    </w:p>
    <w:p w14:paraId="04205AAF" w14:textId="4F569FC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_Toc172039854 \h </w:instrText>
      </w:r>
      <w:r>
        <w:rPr>
          <w:noProof/>
        </w:rPr>
      </w:r>
      <w:r>
        <w:rPr>
          <w:noProof/>
        </w:rPr>
        <w:fldChar w:fldCharType="separate"/>
      </w:r>
      <w:r>
        <w:rPr>
          <w:noProof/>
        </w:rPr>
        <w:t>244</w:t>
      </w:r>
      <w:r>
        <w:rPr>
          <w:noProof/>
        </w:rPr>
        <w:fldChar w:fldCharType="end"/>
      </w:r>
    </w:p>
    <w:p w14:paraId="6843AABD" w14:textId="745513E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8.2.7.2</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_Toc172039855 \h </w:instrText>
      </w:r>
      <w:r>
        <w:rPr>
          <w:noProof/>
        </w:rPr>
      </w:r>
      <w:r>
        <w:rPr>
          <w:noProof/>
        </w:rPr>
        <w:fldChar w:fldCharType="separate"/>
      </w:r>
      <w:r>
        <w:rPr>
          <w:noProof/>
        </w:rPr>
        <w:t>244</w:t>
      </w:r>
      <w:r>
        <w:rPr>
          <w:noProof/>
        </w:rPr>
        <w:fldChar w:fldCharType="end"/>
      </w:r>
    </w:p>
    <w:p w14:paraId="06F9F339" w14:textId="2459002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8.2.7.3</w:t>
      </w:r>
      <w:r>
        <w:rPr>
          <w:rFonts w:asciiTheme="minorHAnsi" w:eastAsiaTheme="minorEastAsia" w:hAnsiTheme="minorHAnsi" w:cstheme="minorBidi"/>
          <w:noProof/>
          <w:kern w:val="2"/>
          <w:sz w:val="22"/>
          <w:szCs w:val="22"/>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_Toc172039856 \h </w:instrText>
      </w:r>
      <w:r>
        <w:rPr>
          <w:noProof/>
        </w:rPr>
      </w:r>
      <w:r>
        <w:rPr>
          <w:noProof/>
        </w:rPr>
        <w:fldChar w:fldCharType="separate"/>
      </w:r>
      <w:r>
        <w:rPr>
          <w:noProof/>
        </w:rPr>
        <w:t>245</w:t>
      </w:r>
      <w:r>
        <w:rPr>
          <w:noProof/>
        </w:rPr>
        <w:fldChar w:fldCharType="end"/>
      </w:r>
    </w:p>
    <w:p w14:paraId="3DF48E06" w14:textId="0715AE67"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_Toc172039857 \h </w:instrText>
      </w:r>
      <w:r>
        <w:rPr>
          <w:noProof/>
        </w:rPr>
      </w:r>
      <w:r>
        <w:rPr>
          <w:noProof/>
        </w:rPr>
        <w:fldChar w:fldCharType="separate"/>
      </w:r>
      <w:r>
        <w:rPr>
          <w:noProof/>
        </w:rPr>
        <w:t>245</w:t>
      </w:r>
      <w:r>
        <w:rPr>
          <w:noProof/>
        </w:rPr>
        <w:fldChar w:fldCharType="end"/>
      </w:r>
    </w:p>
    <w:p w14:paraId="69F95E7C" w14:textId="10DC0A3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_Toc172039858 \h </w:instrText>
      </w:r>
      <w:r>
        <w:rPr>
          <w:noProof/>
        </w:rPr>
      </w:r>
      <w:r>
        <w:rPr>
          <w:noProof/>
        </w:rPr>
        <w:fldChar w:fldCharType="separate"/>
      </w:r>
      <w:r>
        <w:rPr>
          <w:noProof/>
        </w:rPr>
        <w:t>245</w:t>
      </w:r>
      <w:r>
        <w:rPr>
          <w:noProof/>
        </w:rPr>
        <w:fldChar w:fldCharType="end"/>
      </w:r>
    </w:p>
    <w:p w14:paraId="1EAAA0E0" w14:textId="0846F25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_Toc172039859 \h </w:instrText>
      </w:r>
      <w:r>
        <w:rPr>
          <w:noProof/>
        </w:rPr>
      </w:r>
      <w:r>
        <w:rPr>
          <w:noProof/>
        </w:rPr>
        <w:fldChar w:fldCharType="separate"/>
      </w:r>
      <w:r>
        <w:rPr>
          <w:noProof/>
        </w:rPr>
        <w:t>245</w:t>
      </w:r>
      <w:r>
        <w:rPr>
          <w:noProof/>
        </w:rPr>
        <w:fldChar w:fldCharType="end"/>
      </w:r>
    </w:p>
    <w:p w14:paraId="12EA8573" w14:textId="5448AC7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8.2.8.3</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_Toc172039860 \h </w:instrText>
      </w:r>
      <w:r>
        <w:rPr>
          <w:noProof/>
        </w:rPr>
      </w:r>
      <w:r>
        <w:rPr>
          <w:noProof/>
        </w:rPr>
        <w:fldChar w:fldCharType="separate"/>
      </w:r>
      <w:r>
        <w:rPr>
          <w:noProof/>
        </w:rPr>
        <w:t>246</w:t>
      </w:r>
      <w:r>
        <w:rPr>
          <w:noProof/>
        </w:rPr>
        <w:fldChar w:fldCharType="end"/>
      </w:r>
    </w:p>
    <w:p w14:paraId="4A0E389C" w14:textId="46EB65E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_Toc172039861 \h </w:instrText>
      </w:r>
      <w:r>
        <w:rPr>
          <w:noProof/>
        </w:rPr>
      </w:r>
      <w:r>
        <w:rPr>
          <w:noProof/>
        </w:rPr>
        <w:fldChar w:fldCharType="separate"/>
      </w:r>
      <w:r>
        <w:rPr>
          <w:noProof/>
        </w:rPr>
        <w:t>246</w:t>
      </w:r>
      <w:r>
        <w:rPr>
          <w:noProof/>
        </w:rPr>
        <w:fldChar w:fldCharType="end"/>
      </w:r>
    </w:p>
    <w:p w14:paraId="1E9E9C7B" w14:textId="5097147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_Toc172039862 \h </w:instrText>
      </w:r>
      <w:r>
        <w:rPr>
          <w:noProof/>
        </w:rPr>
      </w:r>
      <w:r>
        <w:rPr>
          <w:noProof/>
        </w:rPr>
        <w:fldChar w:fldCharType="separate"/>
      </w:r>
      <w:r>
        <w:rPr>
          <w:noProof/>
        </w:rPr>
        <w:t>246</w:t>
      </w:r>
      <w:r>
        <w:rPr>
          <w:noProof/>
        </w:rPr>
        <w:fldChar w:fldCharType="end"/>
      </w:r>
    </w:p>
    <w:p w14:paraId="45E5CC10" w14:textId="5DF12058"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_Toc172039863 \h </w:instrText>
      </w:r>
      <w:r>
        <w:rPr>
          <w:noProof/>
        </w:rPr>
      </w:r>
      <w:r>
        <w:rPr>
          <w:noProof/>
        </w:rPr>
        <w:fldChar w:fldCharType="separate"/>
      </w:r>
      <w:r>
        <w:rPr>
          <w:noProof/>
        </w:rPr>
        <w:t>246</w:t>
      </w:r>
      <w:r>
        <w:rPr>
          <w:noProof/>
        </w:rPr>
        <w:fldChar w:fldCharType="end"/>
      </w:r>
    </w:p>
    <w:p w14:paraId="1BD25031" w14:textId="745C188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_Toc172039864 \h </w:instrText>
      </w:r>
      <w:r>
        <w:rPr>
          <w:noProof/>
        </w:rPr>
      </w:r>
      <w:r>
        <w:rPr>
          <w:noProof/>
        </w:rPr>
        <w:fldChar w:fldCharType="separate"/>
      </w:r>
      <w:r>
        <w:rPr>
          <w:noProof/>
        </w:rPr>
        <w:t>246</w:t>
      </w:r>
      <w:r>
        <w:rPr>
          <w:noProof/>
        </w:rPr>
        <w:fldChar w:fldCharType="end"/>
      </w:r>
    </w:p>
    <w:p w14:paraId="6E5B1B20" w14:textId="2F16F4C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_Toc172039865 \h </w:instrText>
      </w:r>
      <w:r>
        <w:rPr>
          <w:noProof/>
        </w:rPr>
      </w:r>
      <w:r>
        <w:rPr>
          <w:noProof/>
        </w:rPr>
        <w:fldChar w:fldCharType="separate"/>
      </w:r>
      <w:r>
        <w:rPr>
          <w:noProof/>
        </w:rPr>
        <w:t>246</w:t>
      </w:r>
      <w:r>
        <w:rPr>
          <w:noProof/>
        </w:rPr>
        <w:fldChar w:fldCharType="end"/>
      </w:r>
    </w:p>
    <w:p w14:paraId="382C84B9" w14:textId="7F1D16A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8.2.9.2</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_Toc172039866 \h </w:instrText>
      </w:r>
      <w:r>
        <w:rPr>
          <w:noProof/>
        </w:rPr>
      </w:r>
      <w:r>
        <w:rPr>
          <w:noProof/>
        </w:rPr>
        <w:fldChar w:fldCharType="separate"/>
      </w:r>
      <w:r>
        <w:rPr>
          <w:noProof/>
        </w:rPr>
        <w:t>247</w:t>
      </w:r>
      <w:r>
        <w:rPr>
          <w:noProof/>
        </w:rPr>
        <w:fldChar w:fldCharType="end"/>
      </w:r>
    </w:p>
    <w:p w14:paraId="1EEC8ED7" w14:textId="0D744F7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8.2.9.3</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_Toc172039867 \h </w:instrText>
      </w:r>
      <w:r>
        <w:rPr>
          <w:noProof/>
        </w:rPr>
      </w:r>
      <w:r>
        <w:rPr>
          <w:noProof/>
        </w:rPr>
        <w:fldChar w:fldCharType="separate"/>
      </w:r>
      <w:r>
        <w:rPr>
          <w:noProof/>
        </w:rPr>
        <w:t>247</w:t>
      </w:r>
      <w:r>
        <w:rPr>
          <w:noProof/>
        </w:rPr>
        <w:fldChar w:fldCharType="end"/>
      </w:r>
    </w:p>
    <w:p w14:paraId="74309B94" w14:textId="126D499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8.2.9.4</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_Toc172039868 \h </w:instrText>
      </w:r>
      <w:r>
        <w:rPr>
          <w:noProof/>
        </w:rPr>
      </w:r>
      <w:r>
        <w:rPr>
          <w:noProof/>
        </w:rPr>
        <w:fldChar w:fldCharType="separate"/>
      </w:r>
      <w:r>
        <w:rPr>
          <w:noProof/>
        </w:rPr>
        <w:t>248</w:t>
      </w:r>
      <w:r>
        <w:rPr>
          <w:noProof/>
        </w:rPr>
        <w:fldChar w:fldCharType="end"/>
      </w:r>
    </w:p>
    <w:p w14:paraId="07CD75EE" w14:textId="557EB1D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8.2.9.5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_Toc172039869 \h </w:instrText>
      </w:r>
      <w:r>
        <w:rPr>
          <w:noProof/>
        </w:rPr>
      </w:r>
      <w:r>
        <w:rPr>
          <w:noProof/>
        </w:rPr>
        <w:fldChar w:fldCharType="separate"/>
      </w:r>
      <w:r>
        <w:rPr>
          <w:noProof/>
        </w:rPr>
        <w:t>248</w:t>
      </w:r>
      <w:r>
        <w:rPr>
          <w:noProof/>
        </w:rPr>
        <w:fldChar w:fldCharType="end"/>
      </w:r>
    </w:p>
    <w:p w14:paraId="7031D3FF" w14:textId="0933F709"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8.2.9.5.1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_Toc172039870 \h </w:instrText>
      </w:r>
      <w:r>
        <w:rPr>
          <w:noProof/>
        </w:rPr>
      </w:r>
      <w:r>
        <w:rPr>
          <w:noProof/>
        </w:rPr>
        <w:fldChar w:fldCharType="separate"/>
      </w:r>
      <w:r>
        <w:rPr>
          <w:noProof/>
        </w:rPr>
        <w:t>248</w:t>
      </w:r>
      <w:r>
        <w:rPr>
          <w:noProof/>
        </w:rPr>
        <w:fldChar w:fldCharType="end"/>
      </w:r>
    </w:p>
    <w:p w14:paraId="429EC1BE" w14:textId="33E43C14"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_Toc172039871 \h </w:instrText>
      </w:r>
      <w:r>
        <w:rPr>
          <w:noProof/>
        </w:rPr>
      </w:r>
      <w:r>
        <w:rPr>
          <w:noProof/>
        </w:rPr>
        <w:fldChar w:fldCharType="separate"/>
      </w:r>
      <w:r>
        <w:rPr>
          <w:noProof/>
        </w:rPr>
        <w:t>248</w:t>
      </w:r>
      <w:r>
        <w:rPr>
          <w:noProof/>
        </w:rPr>
        <w:fldChar w:fldCharType="end"/>
      </w:r>
    </w:p>
    <w:p w14:paraId="5F7B6346" w14:textId="033C6D3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_Toc172039872 \h </w:instrText>
      </w:r>
      <w:r>
        <w:rPr>
          <w:noProof/>
        </w:rPr>
      </w:r>
      <w:r>
        <w:rPr>
          <w:noProof/>
        </w:rPr>
        <w:fldChar w:fldCharType="separate"/>
      </w:r>
      <w:r>
        <w:rPr>
          <w:noProof/>
        </w:rPr>
        <w:t>248</w:t>
      </w:r>
      <w:r>
        <w:rPr>
          <w:noProof/>
        </w:rPr>
        <w:fldChar w:fldCharType="end"/>
      </w:r>
    </w:p>
    <w:p w14:paraId="1B9C58B0" w14:textId="6B0DD141"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8.2.10.1.1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_Toc172039873 \h </w:instrText>
      </w:r>
      <w:r>
        <w:rPr>
          <w:noProof/>
        </w:rPr>
      </w:r>
      <w:r>
        <w:rPr>
          <w:noProof/>
        </w:rPr>
        <w:fldChar w:fldCharType="separate"/>
      </w:r>
      <w:r>
        <w:rPr>
          <w:noProof/>
        </w:rPr>
        <w:t>248</w:t>
      </w:r>
      <w:r>
        <w:rPr>
          <w:noProof/>
        </w:rPr>
        <w:fldChar w:fldCharType="end"/>
      </w:r>
    </w:p>
    <w:p w14:paraId="58030CC3" w14:textId="255A08CD"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8.2.10.1.2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_Toc172039874 \h </w:instrText>
      </w:r>
      <w:r>
        <w:rPr>
          <w:noProof/>
        </w:rPr>
      </w:r>
      <w:r>
        <w:rPr>
          <w:noProof/>
        </w:rPr>
        <w:fldChar w:fldCharType="separate"/>
      </w:r>
      <w:r>
        <w:rPr>
          <w:noProof/>
        </w:rPr>
        <w:t>248</w:t>
      </w:r>
      <w:r>
        <w:rPr>
          <w:noProof/>
        </w:rPr>
        <w:fldChar w:fldCharType="end"/>
      </w:r>
    </w:p>
    <w:p w14:paraId="080D70DB" w14:textId="6CA3157C"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_Toc172039875 \h </w:instrText>
      </w:r>
      <w:r>
        <w:rPr>
          <w:noProof/>
        </w:rPr>
      </w:r>
      <w:r>
        <w:rPr>
          <w:noProof/>
        </w:rPr>
        <w:fldChar w:fldCharType="separate"/>
      </w:r>
      <w:r>
        <w:rPr>
          <w:noProof/>
        </w:rPr>
        <w:t>248</w:t>
      </w:r>
      <w:r>
        <w:rPr>
          <w:noProof/>
        </w:rPr>
        <w:fldChar w:fldCharType="end"/>
      </w:r>
    </w:p>
    <w:p w14:paraId="06AF3723" w14:textId="4968CF1F"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8.2.10.1.2.2</w:t>
      </w:r>
      <w:r>
        <w:rPr>
          <w:rFonts w:asciiTheme="minorHAnsi" w:eastAsiaTheme="minorEastAsia" w:hAnsiTheme="minorHAnsi" w:cstheme="minorBidi"/>
          <w:noProof/>
          <w:kern w:val="2"/>
          <w:sz w:val="22"/>
          <w:szCs w:val="22"/>
          <w:lang w:eastAsia="en-GB"/>
          <w14:ligatures w14:val="standardContextual"/>
        </w:rPr>
        <w:tab/>
      </w:r>
      <w:r>
        <w:rPr>
          <w:noProof/>
        </w:rPr>
        <w:t>5G PKMF discovery</w:t>
      </w:r>
      <w:r>
        <w:rPr>
          <w:noProof/>
        </w:rPr>
        <w:tab/>
      </w:r>
      <w:r>
        <w:rPr>
          <w:noProof/>
        </w:rPr>
        <w:fldChar w:fldCharType="begin" w:fldLock="1"/>
      </w:r>
      <w:r>
        <w:rPr>
          <w:noProof/>
        </w:rPr>
        <w:instrText xml:space="preserve"> PAGEREF _Toc172039876 \h </w:instrText>
      </w:r>
      <w:r>
        <w:rPr>
          <w:noProof/>
        </w:rPr>
      </w:r>
      <w:r>
        <w:rPr>
          <w:noProof/>
        </w:rPr>
        <w:fldChar w:fldCharType="separate"/>
      </w:r>
      <w:r>
        <w:rPr>
          <w:noProof/>
        </w:rPr>
        <w:t>249</w:t>
      </w:r>
      <w:r>
        <w:rPr>
          <w:noProof/>
        </w:rPr>
        <w:fldChar w:fldCharType="end"/>
      </w:r>
    </w:p>
    <w:p w14:paraId="0AE2E853" w14:textId="17E1461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_Toc172039877 \h </w:instrText>
      </w:r>
      <w:r>
        <w:rPr>
          <w:noProof/>
        </w:rPr>
      </w:r>
      <w:r>
        <w:rPr>
          <w:noProof/>
        </w:rPr>
        <w:fldChar w:fldCharType="separate"/>
      </w:r>
      <w:r>
        <w:rPr>
          <w:noProof/>
        </w:rPr>
        <w:t>249</w:t>
      </w:r>
      <w:r>
        <w:rPr>
          <w:noProof/>
        </w:rPr>
        <w:fldChar w:fldCharType="end"/>
      </w:r>
    </w:p>
    <w:p w14:paraId="3DF76AE1" w14:textId="1866936E"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8.2.10.2.1</w:t>
      </w:r>
      <w:r>
        <w:rPr>
          <w:rFonts w:asciiTheme="minorHAnsi" w:eastAsiaTheme="minorEastAsia" w:hAnsiTheme="minorHAnsi" w:cstheme="minorBidi"/>
          <w:noProof/>
          <w:kern w:val="2"/>
          <w:sz w:val="22"/>
          <w:szCs w:val="22"/>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_Toc172039878 \h </w:instrText>
      </w:r>
      <w:r>
        <w:rPr>
          <w:noProof/>
        </w:rPr>
      </w:r>
      <w:r>
        <w:rPr>
          <w:noProof/>
        </w:rPr>
        <w:fldChar w:fldCharType="separate"/>
      </w:r>
      <w:r>
        <w:rPr>
          <w:noProof/>
        </w:rPr>
        <w:t>249</w:t>
      </w:r>
      <w:r>
        <w:rPr>
          <w:noProof/>
        </w:rPr>
        <w:fldChar w:fldCharType="end"/>
      </w:r>
    </w:p>
    <w:p w14:paraId="57CC1274" w14:textId="2D6E4F29"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8.2.10.2.2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_Toc172039879 \h </w:instrText>
      </w:r>
      <w:r>
        <w:rPr>
          <w:noProof/>
        </w:rPr>
      </w:r>
      <w:r>
        <w:rPr>
          <w:noProof/>
        </w:rPr>
        <w:fldChar w:fldCharType="separate"/>
      </w:r>
      <w:r>
        <w:rPr>
          <w:noProof/>
        </w:rPr>
        <w:t>249</w:t>
      </w:r>
      <w:r>
        <w:rPr>
          <w:noProof/>
        </w:rPr>
        <w:fldChar w:fldCharType="end"/>
      </w:r>
    </w:p>
    <w:p w14:paraId="4AECC861" w14:textId="78C1C637"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_Toc172039880 \h </w:instrText>
      </w:r>
      <w:r>
        <w:rPr>
          <w:noProof/>
        </w:rPr>
      </w:r>
      <w:r>
        <w:rPr>
          <w:noProof/>
        </w:rPr>
        <w:fldChar w:fldCharType="separate"/>
      </w:r>
      <w:r>
        <w:rPr>
          <w:noProof/>
        </w:rPr>
        <w:t>249</w:t>
      </w:r>
      <w:r>
        <w:rPr>
          <w:noProof/>
        </w:rPr>
        <w:fldChar w:fldCharType="end"/>
      </w:r>
    </w:p>
    <w:p w14:paraId="78CFFBB7" w14:textId="386D06EA"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_Toc172039881 \h </w:instrText>
      </w:r>
      <w:r>
        <w:rPr>
          <w:noProof/>
        </w:rPr>
      </w:r>
      <w:r>
        <w:rPr>
          <w:noProof/>
        </w:rPr>
        <w:fldChar w:fldCharType="separate"/>
      </w:r>
      <w:r>
        <w:rPr>
          <w:noProof/>
        </w:rPr>
        <w:t>249</w:t>
      </w:r>
      <w:r>
        <w:rPr>
          <w:noProof/>
        </w:rPr>
        <w:fldChar w:fldCharType="end"/>
      </w:r>
    </w:p>
    <w:p w14:paraId="5DF88A73" w14:textId="72185DE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_Toc172039882 \h </w:instrText>
      </w:r>
      <w:r>
        <w:rPr>
          <w:noProof/>
        </w:rPr>
      </w:r>
      <w:r>
        <w:rPr>
          <w:noProof/>
        </w:rPr>
        <w:fldChar w:fldCharType="separate"/>
      </w:r>
      <w:r>
        <w:rPr>
          <w:noProof/>
        </w:rPr>
        <w:t>251</w:t>
      </w:r>
      <w:r>
        <w:rPr>
          <w:noProof/>
        </w:rPr>
        <w:fldChar w:fldCharType="end"/>
      </w:r>
    </w:p>
    <w:p w14:paraId="22E43811" w14:textId="2821522B"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_Toc172039883 \h </w:instrText>
      </w:r>
      <w:r>
        <w:rPr>
          <w:noProof/>
        </w:rPr>
      </w:r>
      <w:r>
        <w:rPr>
          <w:noProof/>
        </w:rPr>
        <w:fldChar w:fldCharType="separate"/>
      </w:r>
      <w:r>
        <w:rPr>
          <w:noProof/>
        </w:rPr>
        <w:t>253</w:t>
      </w:r>
      <w:r>
        <w:rPr>
          <w:noProof/>
        </w:rPr>
        <w:fldChar w:fldCharType="end"/>
      </w:r>
    </w:p>
    <w:p w14:paraId="2847B94C" w14:textId="7E864371"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_Toc172039884 \h </w:instrText>
      </w:r>
      <w:r>
        <w:rPr>
          <w:noProof/>
        </w:rPr>
      </w:r>
      <w:r>
        <w:rPr>
          <w:noProof/>
        </w:rPr>
        <w:fldChar w:fldCharType="separate"/>
      </w:r>
      <w:r>
        <w:rPr>
          <w:noProof/>
        </w:rPr>
        <w:t>253</w:t>
      </w:r>
      <w:r>
        <w:rPr>
          <w:noProof/>
        </w:rPr>
        <w:fldChar w:fldCharType="end"/>
      </w:r>
    </w:p>
    <w:p w14:paraId="629C5945" w14:textId="438370A1"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_Toc172039885 \h </w:instrText>
      </w:r>
      <w:r>
        <w:rPr>
          <w:noProof/>
        </w:rPr>
      </w:r>
      <w:r>
        <w:rPr>
          <w:noProof/>
        </w:rPr>
        <w:fldChar w:fldCharType="separate"/>
      </w:r>
      <w:r>
        <w:rPr>
          <w:noProof/>
        </w:rPr>
        <w:t>253</w:t>
      </w:r>
      <w:r>
        <w:rPr>
          <w:noProof/>
        </w:rPr>
        <w:fldChar w:fldCharType="end"/>
      </w:r>
    </w:p>
    <w:p w14:paraId="2319A2E8" w14:textId="4BF093D0"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_Toc172039886 \h </w:instrText>
      </w:r>
      <w:r>
        <w:rPr>
          <w:noProof/>
        </w:rPr>
      </w:r>
      <w:r>
        <w:rPr>
          <w:noProof/>
        </w:rPr>
        <w:fldChar w:fldCharType="separate"/>
      </w:r>
      <w:r>
        <w:rPr>
          <w:noProof/>
        </w:rPr>
        <w:t>254</w:t>
      </w:r>
      <w:r>
        <w:rPr>
          <w:noProof/>
        </w:rPr>
        <w:fldChar w:fldCharType="end"/>
      </w:r>
    </w:p>
    <w:p w14:paraId="298B54E8" w14:textId="26C2FA9D"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8.2.10.2.3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_Toc172039887 \h </w:instrText>
      </w:r>
      <w:r>
        <w:rPr>
          <w:noProof/>
        </w:rPr>
      </w:r>
      <w:r>
        <w:rPr>
          <w:noProof/>
        </w:rPr>
        <w:fldChar w:fldCharType="separate"/>
      </w:r>
      <w:r>
        <w:rPr>
          <w:noProof/>
        </w:rPr>
        <w:t>254</w:t>
      </w:r>
      <w:r>
        <w:rPr>
          <w:noProof/>
        </w:rPr>
        <w:fldChar w:fldCharType="end"/>
      </w:r>
    </w:p>
    <w:p w14:paraId="61450BB7" w14:textId="5D20AF12"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_Toc172039888 \h </w:instrText>
      </w:r>
      <w:r>
        <w:rPr>
          <w:noProof/>
        </w:rPr>
      </w:r>
      <w:r>
        <w:rPr>
          <w:noProof/>
        </w:rPr>
        <w:fldChar w:fldCharType="separate"/>
      </w:r>
      <w:r>
        <w:rPr>
          <w:noProof/>
        </w:rPr>
        <w:t>254</w:t>
      </w:r>
      <w:r>
        <w:rPr>
          <w:noProof/>
        </w:rPr>
        <w:fldChar w:fldCharType="end"/>
      </w:r>
    </w:p>
    <w:p w14:paraId="30DF579A" w14:textId="774451A2"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8.2.10.2.3.2</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_Toc172039889 \h </w:instrText>
      </w:r>
      <w:r>
        <w:rPr>
          <w:noProof/>
        </w:rPr>
      </w:r>
      <w:r>
        <w:rPr>
          <w:noProof/>
        </w:rPr>
        <w:fldChar w:fldCharType="separate"/>
      </w:r>
      <w:r>
        <w:rPr>
          <w:noProof/>
        </w:rPr>
        <w:t>254</w:t>
      </w:r>
      <w:r>
        <w:rPr>
          <w:noProof/>
        </w:rPr>
        <w:fldChar w:fldCharType="end"/>
      </w:r>
    </w:p>
    <w:p w14:paraId="03308CE9" w14:textId="77A8EB8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8.2.10.2.3.3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_Toc172039890 \h </w:instrText>
      </w:r>
      <w:r>
        <w:rPr>
          <w:noProof/>
        </w:rPr>
      </w:r>
      <w:r>
        <w:rPr>
          <w:noProof/>
        </w:rPr>
        <w:fldChar w:fldCharType="separate"/>
      </w:r>
      <w:r>
        <w:rPr>
          <w:noProof/>
        </w:rPr>
        <w:t>255</w:t>
      </w:r>
      <w:r>
        <w:rPr>
          <w:noProof/>
        </w:rPr>
        <w:fldChar w:fldCharType="end"/>
      </w:r>
    </w:p>
    <w:p w14:paraId="789A7193" w14:textId="32369833"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8.2.10.2.3.4</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_Toc172039891 \h </w:instrText>
      </w:r>
      <w:r>
        <w:rPr>
          <w:noProof/>
        </w:rPr>
      </w:r>
      <w:r>
        <w:rPr>
          <w:noProof/>
        </w:rPr>
        <w:fldChar w:fldCharType="separate"/>
      </w:r>
      <w:r>
        <w:rPr>
          <w:noProof/>
        </w:rPr>
        <w:t>255</w:t>
      </w:r>
      <w:r>
        <w:rPr>
          <w:noProof/>
        </w:rPr>
        <w:fldChar w:fldCharType="end"/>
      </w:r>
    </w:p>
    <w:p w14:paraId="580417AE" w14:textId="0B35996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8.2.10.2.3.5</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_Toc172039892 \h </w:instrText>
      </w:r>
      <w:r>
        <w:rPr>
          <w:noProof/>
        </w:rPr>
      </w:r>
      <w:r>
        <w:rPr>
          <w:noProof/>
        </w:rPr>
        <w:fldChar w:fldCharType="separate"/>
      </w:r>
      <w:r>
        <w:rPr>
          <w:noProof/>
        </w:rPr>
        <w:t>255</w:t>
      </w:r>
      <w:r>
        <w:rPr>
          <w:noProof/>
        </w:rPr>
        <w:fldChar w:fldCharType="end"/>
      </w:r>
    </w:p>
    <w:p w14:paraId="300D41C2" w14:textId="41B53532"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8.2.10.2.3.6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_Toc172039893 \h </w:instrText>
      </w:r>
      <w:r>
        <w:rPr>
          <w:noProof/>
        </w:rPr>
      </w:r>
      <w:r>
        <w:rPr>
          <w:noProof/>
        </w:rPr>
        <w:fldChar w:fldCharType="separate"/>
      </w:r>
      <w:r>
        <w:rPr>
          <w:noProof/>
        </w:rPr>
        <w:t>256</w:t>
      </w:r>
      <w:r>
        <w:rPr>
          <w:noProof/>
        </w:rPr>
        <w:fldChar w:fldCharType="end"/>
      </w:r>
    </w:p>
    <w:p w14:paraId="07A07743" w14:textId="3493CD5B"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8.2.10.2.3.7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_Toc172039894 \h </w:instrText>
      </w:r>
      <w:r>
        <w:rPr>
          <w:noProof/>
        </w:rPr>
      </w:r>
      <w:r>
        <w:rPr>
          <w:noProof/>
        </w:rPr>
        <w:fldChar w:fldCharType="separate"/>
      </w:r>
      <w:r>
        <w:rPr>
          <w:noProof/>
        </w:rPr>
        <w:t>256</w:t>
      </w:r>
      <w:r>
        <w:rPr>
          <w:noProof/>
        </w:rPr>
        <w:fldChar w:fldCharType="end"/>
      </w:r>
    </w:p>
    <w:p w14:paraId="320BF944" w14:textId="51BFA7D8"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8.2.10.2.4</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rPr>
        <w:tab/>
      </w:r>
      <w:r>
        <w:rPr>
          <w:noProof/>
        </w:rPr>
        <w:fldChar w:fldCharType="begin" w:fldLock="1"/>
      </w:r>
      <w:r>
        <w:rPr>
          <w:noProof/>
        </w:rPr>
        <w:instrText xml:space="preserve"> PAGEREF _Toc172039895 \h </w:instrText>
      </w:r>
      <w:r>
        <w:rPr>
          <w:noProof/>
        </w:rPr>
      </w:r>
      <w:r>
        <w:rPr>
          <w:noProof/>
        </w:rPr>
        <w:fldChar w:fldCharType="separate"/>
      </w:r>
      <w:r>
        <w:rPr>
          <w:noProof/>
        </w:rPr>
        <w:t>256</w:t>
      </w:r>
      <w:r>
        <w:rPr>
          <w:noProof/>
        </w:rPr>
        <w:fldChar w:fldCharType="end"/>
      </w:r>
    </w:p>
    <w:p w14:paraId="10667AD3" w14:textId="7569F4CF"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_Toc172039896 \h </w:instrText>
      </w:r>
      <w:r>
        <w:rPr>
          <w:noProof/>
        </w:rPr>
      </w:r>
      <w:r>
        <w:rPr>
          <w:noProof/>
        </w:rPr>
        <w:fldChar w:fldCharType="separate"/>
      </w:r>
      <w:r>
        <w:rPr>
          <w:noProof/>
        </w:rPr>
        <w:t>256</w:t>
      </w:r>
      <w:r>
        <w:rPr>
          <w:noProof/>
        </w:rPr>
        <w:fldChar w:fldCharType="end"/>
      </w:r>
    </w:p>
    <w:p w14:paraId="4682B151" w14:textId="62850A0D"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8.2.10.2.4.2</w:t>
      </w:r>
      <w:r>
        <w:rPr>
          <w:rFonts w:asciiTheme="minorHAnsi" w:eastAsiaTheme="minorEastAsia" w:hAnsiTheme="minorHAnsi" w:cstheme="minorBidi"/>
          <w:noProof/>
          <w:kern w:val="2"/>
          <w:sz w:val="22"/>
          <w:szCs w:val="22"/>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_Toc172039897 \h </w:instrText>
      </w:r>
      <w:r>
        <w:rPr>
          <w:noProof/>
        </w:rPr>
      </w:r>
      <w:r>
        <w:rPr>
          <w:noProof/>
        </w:rPr>
        <w:fldChar w:fldCharType="separate"/>
      </w:r>
      <w:r>
        <w:rPr>
          <w:noProof/>
        </w:rPr>
        <w:t>256</w:t>
      </w:r>
      <w:r>
        <w:rPr>
          <w:noProof/>
        </w:rPr>
        <w:fldChar w:fldCharType="end"/>
      </w:r>
    </w:p>
    <w:p w14:paraId="1ED940E7" w14:textId="3FA5A284"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_Toc172039898 \h </w:instrText>
      </w:r>
      <w:r>
        <w:rPr>
          <w:noProof/>
        </w:rPr>
      </w:r>
      <w:r>
        <w:rPr>
          <w:noProof/>
        </w:rPr>
        <w:fldChar w:fldCharType="separate"/>
      </w:r>
      <w:r>
        <w:rPr>
          <w:noProof/>
        </w:rPr>
        <w:t>257</w:t>
      </w:r>
      <w:r>
        <w:rPr>
          <w:noProof/>
        </w:rPr>
        <w:fldChar w:fldCharType="end"/>
      </w:r>
    </w:p>
    <w:p w14:paraId="0F9B948B" w14:textId="1FD53208"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8.2.10.2.4.4</w:t>
      </w:r>
      <w:r>
        <w:rPr>
          <w:rFonts w:asciiTheme="minorHAnsi" w:eastAsiaTheme="minorEastAsia" w:hAnsiTheme="minorHAnsi" w:cstheme="minorBidi"/>
          <w:noProof/>
          <w:kern w:val="2"/>
          <w:sz w:val="22"/>
          <w:szCs w:val="22"/>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_Toc172039899 \h </w:instrText>
      </w:r>
      <w:r>
        <w:rPr>
          <w:noProof/>
        </w:rPr>
      </w:r>
      <w:r>
        <w:rPr>
          <w:noProof/>
        </w:rPr>
        <w:fldChar w:fldCharType="separate"/>
      </w:r>
      <w:r>
        <w:rPr>
          <w:noProof/>
        </w:rPr>
        <w:t>258</w:t>
      </w:r>
      <w:r>
        <w:rPr>
          <w:noProof/>
        </w:rPr>
        <w:fldChar w:fldCharType="end"/>
      </w:r>
    </w:p>
    <w:p w14:paraId="5E9E5BEE" w14:textId="647B5D63"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8.2.10.2.4.5</w:t>
      </w:r>
      <w:r>
        <w:rPr>
          <w:rFonts w:asciiTheme="minorHAnsi" w:eastAsiaTheme="minorEastAsia" w:hAnsiTheme="minorHAnsi" w:cstheme="minorBidi"/>
          <w:noProof/>
          <w:kern w:val="2"/>
          <w:sz w:val="22"/>
          <w:szCs w:val="22"/>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_Toc172039900 \h </w:instrText>
      </w:r>
      <w:r>
        <w:rPr>
          <w:noProof/>
        </w:rPr>
      </w:r>
      <w:r>
        <w:rPr>
          <w:noProof/>
        </w:rPr>
        <w:fldChar w:fldCharType="separate"/>
      </w:r>
      <w:r>
        <w:rPr>
          <w:noProof/>
        </w:rPr>
        <w:t>258</w:t>
      </w:r>
      <w:r>
        <w:rPr>
          <w:noProof/>
        </w:rPr>
        <w:fldChar w:fldCharType="end"/>
      </w:r>
    </w:p>
    <w:p w14:paraId="7C39A594" w14:textId="3A329775"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8.2.10.2.4.6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_Toc172039901 \h </w:instrText>
      </w:r>
      <w:r>
        <w:rPr>
          <w:noProof/>
        </w:rPr>
      </w:r>
      <w:r>
        <w:rPr>
          <w:noProof/>
        </w:rPr>
        <w:fldChar w:fldCharType="separate"/>
      </w:r>
      <w:r>
        <w:rPr>
          <w:noProof/>
        </w:rPr>
        <w:t>258</w:t>
      </w:r>
      <w:r>
        <w:rPr>
          <w:noProof/>
        </w:rPr>
        <w:fldChar w:fldCharType="end"/>
      </w:r>
    </w:p>
    <w:p w14:paraId="4A922317" w14:textId="6A7FF97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8.2.10.2.4.7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_Toc172039902 \h </w:instrText>
      </w:r>
      <w:r>
        <w:rPr>
          <w:noProof/>
        </w:rPr>
      </w:r>
      <w:r>
        <w:rPr>
          <w:noProof/>
        </w:rPr>
        <w:fldChar w:fldCharType="separate"/>
      </w:r>
      <w:r>
        <w:rPr>
          <w:noProof/>
        </w:rPr>
        <w:t>258</w:t>
      </w:r>
      <w:r>
        <w:rPr>
          <w:noProof/>
        </w:rPr>
        <w:fldChar w:fldCharType="end"/>
      </w:r>
    </w:p>
    <w:p w14:paraId="6358FACD" w14:textId="0ECD4875"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_Toc172039903 \h </w:instrText>
      </w:r>
      <w:r>
        <w:rPr>
          <w:noProof/>
        </w:rPr>
      </w:r>
      <w:r>
        <w:rPr>
          <w:noProof/>
        </w:rPr>
        <w:fldChar w:fldCharType="separate"/>
      </w:r>
      <w:r>
        <w:rPr>
          <w:noProof/>
        </w:rPr>
        <w:t>258</w:t>
      </w:r>
      <w:r>
        <w:rPr>
          <w:noProof/>
        </w:rPr>
        <w:fldChar w:fldCharType="end"/>
      </w:r>
    </w:p>
    <w:p w14:paraId="679A7551" w14:textId="063E6C2E"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_Toc172039904 \h </w:instrText>
      </w:r>
      <w:r>
        <w:rPr>
          <w:noProof/>
        </w:rPr>
      </w:r>
      <w:r>
        <w:rPr>
          <w:noProof/>
        </w:rPr>
        <w:fldChar w:fldCharType="separate"/>
      </w:r>
      <w:r>
        <w:rPr>
          <w:noProof/>
        </w:rPr>
        <w:t>259</w:t>
      </w:r>
      <w:r>
        <w:rPr>
          <w:noProof/>
        </w:rPr>
        <w:fldChar w:fldCharType="end"/>
      </w:r>
    </w:p>
    <w:p w14:paraId="2B93A561" w14:textId="26023A9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_Toc172039905 \h </w:instrText>
      </w:r>
      <w:r>
        <w:rPr>
          <w:noProof/>
        </w:rPr>
      </w:r>
      <w:r>
        <w:rPr>
          <w:noProof/>
        </w:rPr>
        <w:fldChar w:fldCharType="separate"/>
      </w:r>
      <w:r>
        <w:rPr>
          <w:noProof/>
        </w:rPr>
        <w:t>259</w:t>
      </w:r>
      <w:r>
        <w:rPr>
          <w:noProof/>
        </w:rPr>
        <w:fldChar w:fldCharType="end"/>
      </w:r>
    </w:p>
    <w:p w14:paraId="5A3C44DE" w14:textId="1F156DEE"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_Toc172039906 \h </w:instrText>
      </w:r>
      <w:r>
        <w:rPr>
          <w:noProof/>
        </w:rPr>
      </w:r>
      <w:r>
        <w:rPr>
          <w:noProof/>
        </w:rPr>
        <w:fldChar w:fldCharType="separate"/>
      </w:r>
      <w:r>
        <w:rPr>
          <w:noProof/>
        </w:rPr>
        <w:t>259</w:t>
      </w:r>
      <w:r>
        <w:rPr>
          <w:noProof/>
        </w:rPr>
        <w:fldChar w:fldCharType="end"/>
      </w:r>
    </w:p>
    <w:p w14:paraId="552ACF31" w14:textId="20166637"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_Toc172039907 \h </w:instrText>
      </w:r>
      <w:r>
        <w:rPr>
          <w:noProof/>
        </w:rPr>
      </w:r>
      <w:r>
        <w:rPr>
          <w:noProof/>
        </w:rPr>
        <w:fldChar w:fldCharType="separate"/>
      </w:r>
      <w:r>
        <w:rPr>
          <w:noProof/>
        </w:rPr>
        <w:t>259</w:t>
      </w:r>
      <w:r>
        <w:rPr>
          <w:noProof/>
        </w:rPr>
        <w:fldChar w:fldCharType="end"/>
      </w:r>
    </w:p>
    <w:p w14:paraId="665B5CC5" w14:textId="3220B629"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_Toc172039908 \h </w:instrText>
      </w:r>
      <w:r>
        <w:rPr>
          <w:noProof/>
        </w:rPr>
      </w:r>
      <w:r>
        <w:rPr>
          <w:noProof/>
        </w:rPr>
        <w:fldChar w:fldCharType="separate"/>
      </w:r>
      <w:r>
        <w:rPr>
          <w:noProof/>
        </w:rPr>
        <w:t>259</w:t>
      </w:r>
      <w:r>
        <w:rPr>
          <w:noProof/>
        </w:rPr>
        <w:fldChar w:fldCharType="end"/>
      </w:r>
    </w:p>
    <w:p w14:paraId="5A02E6D4" w14:textId="70D2B67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8.2.12.1.2.2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_Toc172039909 \h </w:instrText>
      </w:r>
      <w:r>
        <w:rPr>
          <w:noProof/>
        </w:rPr>
      </w:r>
      <w:r>
        <w:rPr>
          <w:noProof/>
        </w:rPr>
        <w:fldChar w:fldCharType="separate"/>
      </w:r>
      <w:r>
        <w:rPr>
          <w:noProof/>
        </w:rPr>
        <w:t>259</w:t>
      </w:r>
      <w:r>
        <w:rPr>
          <w:noProof/>
        </w:rPr>
        <w:fldChar w:fldCharType="end"/>
      </w:r>
    </w:p>
    <w:p w14:paraId="3C5E371F" w14:textId="22B76AC1" w:rsidR="00144F20" w:rsidRDefault="00144F20">
      <w:pPr>
        <w:pStyle w:val="TOC4"/>
        <w:tabs>
          <w:tab w:val="left" w:pos="6452"/>
        </w:tabs>
        <w:rPr>
          <w:rFonts w:asciiTheme="minorHAnsi" w:eastAsiaTheme="minorEastAsia" w:hAnsiTheme="minorHAnsi" w:cstheme="minorBidi"/>
          <w:noProof/>
          <w:kern w:val="2"/>
          <w:sz w:val="22"/>
          <w:szCs w:val="22"/>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_Toc172039910 \h </w:instrText>
      </w:r>
      <w:r>
        <w:rPr>
          <w:noProof/>
        </w:rPr>
      </w:r>
      <w:r>
        <w:rPr>
          <w:noProof/>
        </w:rPr>
        <w:fldChar w:fldCharType="separate"/>
      </w:r>
      <w:r>
        <w:rPr>
          <w:noProof/>
        </w:rPr>
        <w:t>259</w:t>
      </w:r>
      <w:r>
        <w:rPr>
          <w:noProof/>
        </w:rPr>
        <w:fldChar w:fldCharType="end"/>
      </w:r>
    </w:p>
    <w:p w14:paraId="05756D84" w14:textId="78009AB7"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_Toc172039911 \h </w:instrText>
      </w:r>
      <w:r>
        <w:rPr>
          <w:noProof/>
        </w:rPr>
      </w:r>
      <w:r>
        <w:rPr>
          <w:noProof/>
        </w:rPr>
        <w:fldChar w:fldCharType="separate"/>
      </w:r>
      <w:r>
        <w:rPr>
          <w:noProof/>
        </w:rPr>
        <w:t>259</w:t>
      </w:r>
      <w:r>
        <w:rPr>
          <w:noProof/>
        </w:rPr>
        <w:fldChar w:fldCharType="end"/>
      </w:r>
    </w:p>
    <w:p w14:paraId="04F71ED9" w14:textId="7E19DB43"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8.2.12.2.2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_Toc172039912 \h </w:instrText>
      </w:r>
      <w:r>
        <w:rPr>
          <w:noProof/>
        </w:rPr>
      </w:r>
      <w:r>
        <w:rPr>
          <w:noProof/>
        </w:rPr>
        <w:fldChar w:fldCharType="separate"/>
      </w:r>
      <w:r>
        <w:rPr>
          <w:noProof/>
        </w:rPr>
        <w:t>260</w:t>
      </w:r>
      <w:r>
        <w:rPr>
          <w:noProof/>
        </w:rPr>
        <w:fldChar w:fldCharType="end"/>
      </w:r>
    </w:p>
    <w:p w14:paraId="17671FA9" w14:textId="33DDC179"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_Toc172039913 \h </w:instrText>
      </w:r>
      <w:r>
        <w:rPr>
          <w:noProof/>
        </w:rPr>
      </w:r>
      <w:r>
        <w:rPr>
          <w:noProof/>
        </w:rPr>
        <w:fldChar w:fldCharType="separate"/>
      </w:r>
      <w:r>
        <w:rPr>
          <w:noProof/>
        </w:rPr>
        <w:t>260</w:t>
      </w:r>
      <w:r>
        <w:rPr>
          <w:noProof/>
        </w:rPr>
        <w:fldChar w:fldCharType="end"/>
      </w:r>
    </w:p>
    <w:p w14:paraId="6A364C0A" w14:textId="78A851F9"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_Toc172039914 \h </w:instrText>
      </w:r>
      <w:r>
        <w:rPr>
          <w:noProof/>
        </w:rPr>
      </w:r>
      <w:r>
        <w:rPr>
          <w:noProof/>
        </w:rPr>
        <w:fldChar w:fldCharType="separate"/>
      </w:r>
      <w:r>
        <w:rPr>
          <w:noProof/>
        </w:rPr>
        <w:t>260</w:t>
      </w:r>
      <w:r>
        <w:rPr>
          <w:noProof/>
        </w:rPr>
        <w:fldChar w:fldCharType="end"/>
      </w:r>
    </w:p>
    <w:p w14:paraId="40101DEF" w14:textId="204A6D09"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_Toc172039915 \h </w:instrText>
      </w:r>
      <w:r>
        <w:rPr>
          <w:noProof/>
        </w:rPr>
      </w:r>
      <w:r>
        <w:rPr>
          <w:noProof/>
        </w:rPr>
        <w:fldChar w:fldCharType="separate"/>
      </w:r>
      <w:r>
        <w:rPr>
          <w:noProof/>
        </w:rPr>
        <w:t>261</w:t>
      </w:r>
      <w:r>
        <w:rPr>
          <w:noProof/>
        </w:rPr>
        <w:fldChar w:fldCharType="end"/>
      </w:r>
    </w:p>
    <w:p w14:paraId="45592ECB" w14:textId="075D3D4C"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_Toc172039916 \h </w:instrText>
      </w:r>
      <w:r>
        <w:rPr>
          <w:noProof/>
        </w:rPr>
      </w:r>
      <w:r>
        <w:rPr>
          <w:noProof/>
        </w:rPr>
        <w:fldChar w:fldCharType="separate"/>
      </w:r>
      <w:r>
        <w:rPr>
          <w:noProof/>
        </w:rPr>
        <w:t>263</w:t>
      </w:r>
      <w:r>
        <w:rPr>
          <w:noProof/>
        </w:rPr>
        <w:fldChar w:fldCharType="end"/>
      </w:r>
    </w:p>
    <w:p w14:paraId="0964FAD7" w14:textId="27F0B360"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_Toc172039917 \h </w:instrText>
      </w:r>
      <w:r>
        <w:rPr>
          <w:noProof/>
        </w:rPr>
      </w:r>
      <w:r>
        <w:rPr>
          <w:noProof/>
        </w:rPr>
        <w:fldChar w:fldCharType="separate"/>
      </w:r>
      <w:r>
        <w:rPr>
          <w:noProof/>
        </w:rPr>
        <w:t>263</w:t>
      </w:r>
      <w:r>
        <w:rPr>
          <w:noProof/>
        </w:rPr>
        <w:fldChar w:fldCharType="end"/>
      </w:r>
    </w:p>
    <w:p w14:paraId="01F7BC76" w14:textId="51221998"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_Toc172039918 \h </w:instrText>
      </w:r>
      <w:r>
        <w:rPr>
          <w:noProof/>
        </w:rPr>
      </w:r>
      <w:r>
        <w:rPr>
          <w:noProof/>
        </w:rPr>
        <w:fldChar w:fldCharType="separate"/>
      </w:r>
      <w:r>
        <w:rPr>
          <w:noProof/>
        </w:rPr>
        <w:t>263</w:t>
      </w:r>
      <w:r>
        <w:rPr>
          <w:noProof/>
        </w:rPr>
        <w:fldChar w:fldCharType="end"/>
      </w:r>
    </w:p>
    <w:p w14:paraId="1805B0BE" w14:textId="65032FD9"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_Toc172039919 \h </w:instrText>
      </w:r>
      <w:r>
        <w:rPr>
          <w:noProof/>
        </w:rPr>
      </w:r>
      <w:r>
        <w:rPr>
          <w:noProof/>
        </w:rPr>
        <w:fldChar w:fldCharType="separate"/>
      </w:r>
      <w:r>
        <w:rPr>
          <w:noProof/>
        </w:rPr>
        <w:t>264</w:t>
      </w:r>
      <w:r>
        <w:rPr>
          <w:noProof/>
        </w:rPr>
        <w:fldChar w:fldCharType="end"/>
      </w:r>
    </w:p>
    <w:p w14:paraId="2D5A3382" w14:textId="4ABB32D0"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8.2.13</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Communication path switching between 5G ProSe UE-to-network relays</w:t>
      </w:r>
      <w:r>
        <w:rPr>
          <w:noProof/>
        </w:rPr>
        <w:tab/>
      </w:r>
      <w:r>
        <w:rPr>
          <w:noProof/>
        </w:rPr>
        <w:fldChar w:fldCharType="begin" w:fldLock="1"/>
      </w:r>
      <w:r>
        <w:rPr>
          <w:noProof/>
        </w:rPr>
        <w:instrText xml:space="preserve"> PAGEREF _Toc172039920 \h </w:instrText>
      </w:r>
      <w:r>
        <w:rPr>
          <w:noProof/>
        </w:rPr>
      </w:r>
      <w:r>
        <w:rPr>
          <w:noProof/>
        </w:rPr>
        <w:fldChar w:fldCharType="separate"/>
      </w:r>
      <w:r>
        <w:rPr>
          <w:noProof/>
        </w:rPr>
        <w:t>264</w:t>
      </w:r>
      <w:r>
        <w:rPr>
          <w:noProof/>
        </w:rPr>
        <w:fldChar w:fldCharType="end"/>
      </w:r>
    </w:p>
    <w:p w14:paraId="7876BB78" w14:textId="603D97E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8.2.13.1</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General</w:t>
      </w:r>
      <w:r>
        <w:rPr>
          <w:noProof/>
        </w:rPr>
        <w:tab/>
      </w:r>
      <w:r>
        <w:rPr>
          <w:noProof/>
        </w:rPr>
        <w:fldChar w:fldCharType="begin" w:fldLock="1"/>
      </w:r>
      <w:r>
        <w:rPr>
          <w:noProof/>
        </w:rPr>
        <w:instrText xml:space="preserve"> PAGEREF _Toc172039921 \h </w:instrText>
      </w:r>
      <w:r>
        <w:rPr>
          <w:noProof/>
        </w:rPr>
      </w:r>
      <w:r>
        <w:rPr>
          <w:noProof/>
        </w:rPr>
        <w:fldChar w:fldCharType="separate"/>
      </w:r>
      <w:r>
        <w:rPr>
          <w:noProof/>
        </w:rPr>
        <w:t>264</w:t>
      </w:r>
      <w:r>
        <w:rPr>
          <w:noProof/>
        </w:rPr>
        <w:fldChar w:fldCharType="end"/>
      </w:r>
    </w:p>
    <w:p w14:paraId="7E02E21A" w14:textId="2FDFCD3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_Toc172039922 \h </w:instrText>
      </w:r>
      <w:r>
        <w:rPr>
          <w:noProof/>
        </w:rPr>
      </w:r>
      <w:r>
        <w:rPr>
          <w:noProof/>
        </w:rPr>
        <w:fldChar w:fldCharType="separate"/>
      </w:r>
      <w:r>
        <w:rPr>
          <w:noProof/>
        </w:rPr>
        <w:t>264</w:t>
      </w:r>
      <w:r>
        <w:rPr>
          <w:noProof/>
        </w:rPr>
        <w:fldChar w:fldCharType="end"/>
      </w:r>
    </w:p>
    <w:p w14:paraId="4FA8F4DB" w14:textId="367AA22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8.2.13.3</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_Toc172039923 \h </w:instrText>
      </w:r>
      <w:r>
        <w:rPr>
          <w:noProof/>
        </w:rPr>
      </w:r>
      <w:r>
        <w:rPr>
          <w:noProof/>
        </w:rPr>
        <w:fldChar w:fldCharType="separate"/>
      </w:r>
      <w:r>
        <w:rPr>
          <w:noProof/>
        </w:rPr>
        <w:t>265</w:t>
      </w:r>
      <w:r>
        <w:rPr>
          <w:noProof/>
        </w:rPr>
        <w:fldChar w:fldCharType="end"/>
      </w:r>
    </w:p>
    <w:p w14:paraId="1FC667AD" w14:textId="22B2DF4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8.2.13.4</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_Toc172039924 \h </w:instrText>
      </w:r>
      <w:r>
        <w:rPr>
          <w:noProof/>
        </w:rPr>
      </w:r>
      <w:r>
        <w:rPr>
          <w:noProof/>
        </w:rPr>
        <w:fldChar w:fldCharType="separate"/>
      </w:r>
      <w:r>
        <w:rPr>
          <w:noProof/>
        </w:rPr>
        <w:t>265</w:t>
      </w:r>
      <w:r>
        <w:rPr>
          <w:noProof/>
        </w:rPr>
        <w:fldChar w:fldCharType="end"/>
      </w:r>
    </w:p>
    <w:p w14:paraId="198423D4" w14:textId="3DD617F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8.2.13.5</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layer-2 UE-to-network relay</w:t>
      </w:r>
      <w:r>
        <w:rPr>
          <w:noProof/>
        </w:rPr>
        <w:tab/>
      </w:r>
      <w:r>
        <w:rPr>
          <w:noProof/>
        </w:rPr>
        <w:fldChar w:fldCharType="begin" w:fldLock="1"/>
      </w:r>
      <w:r>
        <w:rPr>
          <w:noProof/>
        </w:rPr>
        <w:instrText xml:space="preserve"> PAGEREF _Toc172039925 \h </w:instrText>
      </w:r>
      <w:r>
        <w:rPr>
          <w:noProof/>
        </w:rPr>
      </w:r>
      <w:r>
        <w:rPr>
          <w:noProof/>
        </w:rPr>
        <w:fldChar w:fldCharType="separate"/>
      </w:r>
      <w:r>
        <w:rPr>
          <w:noProof/>
        </w:rPr>
        <w:t>265</w:t>
      </w:r>
      <w:r>
        <w:rPr>
          <w:noProof/>
        </w:rPr>
        <w:fldChar w:fldCharType="end"/>
      </w:r>
    </w:p>
    <w:p w14:paraId="7D5F3688" w14:textId="6F0675D6"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8.2.14</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5G ProSe public warning notification relay procedure</w:t>
      </w:r>
      <w:r>
        <w:rPr>
          <w:noProof/>
        </w:rPr>
        <w:tab/>
      </w:r>
      <w:r>
        <w:rPr>
          <w:noProof/>
        </w:rPr>
        <w:fldChar w:fldCharType="begin" w:fldLock="1"/>
      </w:r>
      <w:r>
        <w:rPr>
          <w:noProof/>
        </w:rPr>
        <w:instrText xml:space="preserve"> PAGEREF _Toc172039926 \h </w:instrText>
      </w:r>
      <w:r>
        <w:rPr>
          <w:noProof/>
        </w:rPr>
      </w:r>
      <w:r>
        <w:rPr>
          <w:noProof/>
        </w:rPr>
        <w:fldChar w:fldCharType="separate"/>
      </w:r>
      <w:r>
        <w:rPr>
          <w:noProof/>
        </w:rPr>
        <w:t>266</w:t>
      </w:r>
      <w:r>
        <w:rPr>
          <w:noProof/>
        </w:rPr>
        <w:fldChar w:fldCharType="end"/>
      </w:r>
    </w:p>
    <w:p w14:paraId="48BBFA4A" w14:textId="1E03175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8.2.14.1</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General</w:t>
      </w:r>
      <w:r>
        <w:rPr>
          <w:noProof/>
        </w:rPr>
        <w:tab/>
      </w:r>
      <w:r>
        <w:rPr>
          <w:noProof/>
        </w:rPr>
        <w:fldChar w:fldCharType="begin" w:fldLock="1"/>
      </w:r>
      <w:r>
        <w:rPr>
          <w:noProof/>
        </w:rPr>
        <w:instrText xml:space="preserve"> PAGEREF _Toc172039927 \h </w:instrText>
      </w:r>
      <w:r>
        <w:rPr>
          <w:noProof/>
        </w:rPr>
      </w:r>
      <w:r>
        <w:rPr>
          <w:noProof/>
        </w:rPr>
        <w:fldChar w:fldCharType="separate"/>
      </w:r>
      <w:r>
        <w:rPr>
          <w:noProof/>
        </w:rPr>
        <w:t>266</w:t>
      </w:r>
      <w:r>
        <w:rPr>
          <w:noProof/>
        </w:rPr>
        <w:fldChar w:fldCharType="end"/>
      </w:r>
    </w:p>
    <w:p w14:paraId="6E7DBE86" w14:textId="494A947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rPr>
        <w:t>8.2.14.2</w:t>
      </w:r>
      <w:r>
        <w:rPr>
          <w:rFonts w:asciiTheme="minorHAnsi" w:eastAsiaTheme="minorEastAsia" w:hAnsiTheme="minorHAnsi" w:cstheme="minorBidi"/>
          <w:noProof/>
          <w:kern w:val="2"/>
          <w:sz w:val="22"/>
          <w:szCs w:val="22"/>
          <w:lang w:eastAsia="en-GB"/>
          <w14:ligatures w14:val="standardContextual"/>
        </w:rPr>
        <w:tab/>
      </w:r>
      <w:r w:rsidRPr="00C373F6">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_Toc172039928 \h </w:instrText>
      </w:r>
      <w:r>
        <w:rPr>
          <w:noProof/>
        </w:rPr>
      </w:r>
      <w:r>
        <w:rPr>
          <w:noProof/>
        </w:rPr>
        <w:fldChar w:fldCharType="separate"/>
      </w:r>
      <w:r>
        <w:rPr>
          <w:noProof/>
        </w:rPr>
        <w:t>266</w:t>
      </w:r>
      <w:r>
        <w:rPr>
          <w:noProof/>
        </w:rPr>
        <w:fldChar w:fldCharType="end"/>
      </w:r>
    </w:p>
    <w:p w14:paraId="69030C1E" w14:textId="3CB2F87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8.2.14.3</w:t>
      </w:r>
      <w:r>
        <w:rPr>
          <w:rFonts w:asciiTheme="minorHAnsi" w:eastAsiaTheme="minorEastAsia" w:hAnsiTheme="minorHAnsi" w:cstheme="minorBidi"/>
          <w:noProof/>
          <w:kern w:val="2"/>
          <w:sz w:val="22"/>
          <w:szCs w:val="22"/>
          <w:lang w:eastAsia="en-GB"/>
          <w14:ligatures w14:val="standardContextual"/>
        </w:rPr>
        <w:tab/>
      </w:r>
      <w:r>
        <w:rPr>
          <w:noProof/>
        </w:rPr>
        <w:t xml:space="preserve">Reception of </w:t>
      </w:r>
      <w:r w:rsidRPr="00C373F6">
        <w:rPr>
          <w:noProof/>
          <w:lang w:val="en-US"/>
        </w:rPr>
        <w:t>5G ProSe public warning notification relay message</w:t>
      </w:r>
      <w:r>
        <w:rPr>
          <w:noProof/>
        </w:rPr>
        <w:tab/>
      </w:r>
      <w:r>
        <w:rPr>
          <w:noProof/>
        </w:rPr>
        <w:fldChar w:fldCharType="begin" w:fldLock="1"/>
      </w:r>
      <w:r>
        <w:rPr>
          <w:noProof/>
        </w:rPr>
        <w:instrText xml:space="preserve"> PAGEREF _Toc172039929 \h </w:instrText>
      </w:r>
      <w:r>
        <w:rPr>
          <w:noProof/>
        </w:rPr>
      </w:r>
      <w:r>
        <w:rPr>
          <w:noProof/>
        </w:rPr>
        <w:fldChar w:fldCharType="separate"/>
      </w:r>
      <w:r>
        <w:rPr>
          <w:noProof/>
        </w:rPr>
        <w:t>267</w:t>
      </w:r>
      <w:r>
        <w:rPr>
          <w:noProof/>
        </w:rPr>
        <w:fldChar w:fldCharType="end"/>
      </w:r>
    </w:p>
    <w:p w14:paraId="34F4DB67" w14:textId="5D5EE851"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Multi-path communication via a PDU session and via 5G ProSe UE-to-network relay</w:t>
      </w:r>
      <w:r>
        <w:rPr>
          <w:noProof/>
        </w:rPr>
        <w:tab/>
      </w:r>
      <w:r>
        <w:rPr>
          <w:noProof/>
        </w:rPr>
        <w:fldChar w:fldCharType="begin" w:fldLock="1"/>
      </w:r>
      <w:r>
        <w:rPr>
          <w:noProof/>
        </w:rPr>
        <w:instrText xml:space="preserve"> PAGEREF _Toc172039930 \h </w:instrText>
      </w:r>
      <w:r>
        <w:rPr>
          <w:noProof/>
        </w:rPr>
      </w:r>
      <w:r>
        <w:rPr>
          <w:noProof/>
        </w:rPr>
        <w:fldChar w:fldCharType="separate"/>
      </w:r>
      <w:r>
        <w:rPr>
          <w:noProof/>
        </w:rPr>
        <w:t>267</w:t>
      </w:r>
      <w:r>
        <w:rPr>
          <w:noProof/>
        </w:rPr>
        <w:fldChar w:fldCharType="end"/>
      </w:r>
    </w:p>
    <w:p w14:paraId="3091C59A" w14:textId="6D8CA46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8.2.15.1</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General</w:t>
      </w:r>
      <w:r>
        <w:rPr>
          <w:noProof/>
        </w:rPr>
        <w:tab/>
      </w:r>
      <w:r>
        <w:rPr>
          <w:noProof/>
        </w:rPr>
        <w:fldChar w:fldCharType="begin" w:fldLock="1"/>
      </w:r>
      <w:r>
        <w:rPr>
          <w:noProof/>
        </w:rPr>
        <w:instrText xml:space="preserve"> PAGEREF _Toc172039931 \h </w:instrText>
      </w:r>
      <w:r>
        <w:rPr>
          <w:noProof/>
        </w:rPr>
      </w:r>
      <w:r>
        <w:rPr>
          <w:noProof/>
        </w:rPr>
        <w:fldChar w:fldCharType="separate"/>
      </w:r>
      <w:r>
        <w:rPr>
          <w:noProof/>
        </w:rPr>
        <w:t>267</w:t>
      </w:r>
      <w:r>
        <w:rPr>
          <w:noProof/>
        </w:rPr>
        <w:fldChar w:fldCharType="end"/>
      </w:r>
    </w:p>
    <w:p w14:paraId="63566DD9" w14:textId="60D7104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8.2.15.2</w:t>
      </w:r>
      <w:r>
        <w:rPr>
          <w:rFonts w:asciiTheme="minorHAnsi" w:eastAsiaTheme="minorEastAsia" w:hAnsiTheme="minorHAnsi" w:cstheme="minorBidi"/>
          <w:noProof/>
          <w:kern w:val="2"/>
          <w:sz w:val="22"/>
          <w:szCs w:val="22"/>
          <w:lang w:eastAsia="en-GB"/>
          <w14:ligatures w14:val="standardContextual"/>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_Toc172039932 \h </w:instrText>
      </w:r>
      <w:r>
        <w:rPr>
          <w:noProof/>
        </w:rPr>
      </w:r>
      <w:r>
        <w:rPr>
          <w:noProof/>
        </w:rPr>
        <w:fldChar w:fldCharType="separate"/>
      </w:r>
      <w:r>
        <w:rPr>
          <w:noProof/>
        </w:rPr>
        <w:t>267</w:t>
      </w:r>
      <w:r>
        <w:rPr>
          <w:noProof/>
        </w:rPr>
        <w:fldChar w:fldCharType="end"/>
      </w:r>
    </w:p>
    <w:p w14:paraId="05C113EC" w14:textId="7C34412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8.2.15.3</w:t>
      </w:r>
      <w:r>
        <w:rPr>
          <w:rFonts w:asciiTheme="minorHAnsi" w:eastAsiaTheme="minorEastAsia" w:hAnsiTheme="minorHAnsi" w:cstheme="minorBidi"/>
          <w:noProof/>
          <w:kern w:val="2"/>
          <w:sz w:val="22"/>
          <w:szCs w:val="22"/>
          <w:lang w:eastAsia="en-GB"/>
          <w14:ligatures w14:val="standardContextual"/>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_Toc172039933 \h </w:instrText>
      </w:r>
      <w:r>
        <w:rPr>
          <w:noProof/>
        </w:rPr>
      </w:r>
      <w:r>
        <w:rPr>
          <w:noProof/>
        </w:rPr>
        <w:fldChar w:fldCharType="separate"/>
      </w:r>
      <w:r>
        <w:rPr>
          <w:noProof/>
        </w:rPr>
        <w:t>268</w:t>
      </w:r>
      <w:r>
        <w:rPr>
          <w:noProof/>
        </w:rPr>
        <w:fldChar w:fldCharType="end"/>
      </w:r>
    </w:p>
    <w:p w14:paraId="5B260266" w14:textId="293649E1" w:rsidR="00144F20" w:rsidRDefault="00144F20">
      <w:pPr>
        <w:pStyle w:val="TOC1"/>
        <w:rPr>
          <w:rFonts w:asciiTheme="minorHAnsi" w:eastAsiaTheme="minorEastAsia" w:hAnsiTheme="minorHAnsi" w:cstheme="minorBidi"/>
          <w:noProof/>
          <w:kern w:val="2"/>
          <w:szCs w:val="22"/>
          <w:lang w:eastAsia="en-GB"/>
          <w14:ligatures w14:val="standardContextual"/>
        </w:rPr>
      </w:pPr>
      <w:r w:rsidRPr="00C373F6">
        <w:rPr>
          <w:rFonts w:eastAsiaTheme="minorEastAsia"/>
          <w:noProof/>
          <w:lang w:eastAsia="zh-CN"/>
        </w:rPr>
        <w:t>8a</w:t>
      </w:r>
      <w:r>
        <w:rPr>
          <w:rFonts w:asciiTheme="minorHAnsi" w:eastAsiaTheme="minorEastAsia" w:hAnsiTheme="minorHAnsi" w:cstheme="minorBidi"/>
          <w:noProof/>
          <w:kern w:val="2"/>
          <w:szCs w:val="22"/>
          <w:lang w:eastAsia="en-GB"/>
          <w14:ligatures w14:val="standardContextual"/>
        </w:rPr>
        <w:tab/>
      </w:r>
      <w:r w:rsidRPr="00C373F6">
        <w:rPr>
          <w:rFonts w:eastAsiaTheme="minorEastAsia"/>
          <w:noProof/>
          <w:lang w:eastAsia="zh-CN"/>
        </w:rPr>
        <w:t>5G ProSe UE-to-UE relay</w:t>
      </w:r>
      <w:r>
        <w:rPr>
          <w:noProof/>
        </w:rPr>
        <w:tab/>
      </w:r>
      <w:r>
        <w:rPr>
          <w:noProof/>
        </w:rPr>
        <w:fldChar w:fldCharType="begin" w:fldLock="1"/>
      </w:r>
      <w:r>
        <w:rPr>
          <w:noProof/>
        </w:rPr>
        <w:instrText xml:space="preserve"> PAGEREF _Toc172039934 \h </w:instrText>
      </w:r>
      <w:r>
        <w:rPr>
          <w:noProof/>
        </w:rPr>
      </w:r>
      <w:r>
        <w:rPr>
          <w:noProof/>
        </w:rPr>
        <w:fldChar w:fldCharType="separate"/>
      </w:r>
      <w:r>
        <w:rPr>
          <w:noProof/>
        </w:rPr>
        <w:t>268</w:t>
      </w:r>
      <w:r>
        <w:rPr>
          <w:noProof/>
        </w:rPr>
        <w:fldChar w:fldCharType="end"/>
      </w:r>
    </w:p>
    <w:p w14:paraId="5C36EFB3" w14:textId="227632C0"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8a.1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_Toc172039935 \h </w:instrText>
      </w:r>
      <w:r>
        <w:rPr>
          <w:noProof/>
        </w:rPr>
      </w:r>
      <w:r>
        <w:rPr>
          <w:noProof/>
        </w:rPr>
        <w:fldChar w:fldCharType="separate"/>
      </w:r>
      <w:r>
        <w:rPr>
          <w:noProof/>
        </w:rPr>
        <w:t>268</w:t>
      </w:r>
      <w:r>
        <w:rPr>
          <w:noProof/>
        </w:rPr>
        <w:fldChar w:fldCharType="end"/>
      </w:r>
    </w:p>
    <w:p w14:paraId="42968E67" w14:textId="016C98D1"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8a.2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_Toc172039936 \h </w:instrText>
      </w:r>
      <w:r>
        <w:rPr>
          <w:noProof/>
        </w:rPr>
      </w:r>
      <w:r>
        <w:rPr>
          <w:noProof/>
        </w:rPr>
        <w:fldChar w:fldCharType="separate"/>
      </w:r>
      <w:r>
        <w:rPr>
          <w:noProof/>
        </w:rPr>
        <w:t>268</w:t>
      </w:r>
      <w:r>
        <w:rPr>
          <w:noProof/>
        </w:rPr>
        <w:fldChar w:fldCharType="end"/>
      </w:r>
    </w:p>
    <w:p w14:paraId="24E1E03C" w14:textId="193F831E"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8a.2.1</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over PC5 interface</w:t>
      </w:r>
      <w:r>
        <w:rPr>
          <w:noProof/>
        </w:rPr>
        <w:tab/>
      </w:r>
      <w:r>
        <w:rPr>
          <w:noProof/>
        </w:rPr>
        <w:fldChar w:fldCharType="begin" w:fldLock="1"/>
      </w:r>
      <w:r>
        <w:rPr>
          <w:noProof/>
        </w:rPr>
        <w:instrText xml:space="preserve"> PAGEREF _Toc172039937 \h </w:instrText>
      </w:r>
      <w:r>
        <w:rPr>
          <w:noProof/>
        </w:rPr>
      </w:r>
      <w:r>
        <w:rPr>
          <w:noProof/>
        </w:rPr>
        <w:fldChar w:fldCharType="separate"/>
      </w:r>
      <w:r>
        <w:rPr>
          <w:noProof/>
        </w:rPr>
        <w:t>268</w:t>
      </w:r>
      <w:r>
        <w:rPr>
          <w:noProof/>
        </w:rPr>
        <w:fldChar w:fldCharType="end"/>
      </w:r>
    </w:p>
    <w:p w14:paraId="086416F9" w14:textId="363B437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_Toc172039938 \h </w:instrText>
      </w:r>
      <w:r>
        <w:rPr>
          <w:noProof/>
        </w:rPr>
      </w:r>
      <w:r>
        <w:rPr>
          <w:noProof/>
        </w:rPr>
        <w:fldChar w:fldCharType="separate"/>
      </w:r>
      <w:r>
        <w:rPr>
          <w:noProof/>
        </w:rPr>
        <w:t>268</w:t>
      </w:r>
      <w:r>
        <w:rPr>
          <w:noProof/>
        </w:rPr>
        <w:fldChar w:fldCharType="end"/>
      </w:r>
    </w:p>
    <w:p w14:paraId="02D1F247" w14:textId="117312A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8a.2.1.2</w:t>
      </w:r>
      <w:r>
        <w:rPr>
          <w:rFonts w:asciiTheme="minorHAnsi" w:eastAsiaTheme="minorEastAsia" w:hAnsiTheme="minorHAnsi" w:cstheme="minorBidi"/>
          <w:noProof/>
          <w:kern w:val="2"/>
          <w:sz w:val="22"/>
          <w:szCs w:val="22"/>
          <w:lang w:eastAsia="en-GB"/>
          <w14:ligatures w14:val="standardContextual"/>
        </w:rPr>
        <w:tab/>
      </w:r>
      <w:r>
        <w:rPr>
          <w:noProof/>
          <w:lang w:eastAsia="zh-CN"/>
        </w:rPr>
        <w:t>UE-to-UE relay discovery over PC5 interface with model A</w:t>
      </w:r>
      <w:r>
        <w:rPr>
          <w:noProof/>
        </w:rPr>
        <w:tab/>
      </w:r>
      <w:r>
        <w:rPr>
          <w:noProof/>
        </w:rPr>
        <w:fldChar w:fldCharType="begin" w:fldLock="1"/>
      </w:r>
      <w:r>
        <w:rPr>
          <w:noProof/>
        </w:rPr>
        <w:instrText xml:space="preserve"> PAGEREF _Toc172039939 \h </w:instrText>
      </w:r>
      <w:r>
        <w:rPr>
          <w:noProof/>
        </w:rPr>
      </w:r>
      <w:r>
        <w:rPr>
          <w:noProof/>
        </w:rPr>
        <w:fldChar w:fldCharType="separate"/>
      </w:r>
      <w:r>
        <w:rPr>
          <w:noProof/>
        </w:rPr>
        <w:t>269</w:t>
      </w:r>
      <w:r>
        <w:rPr>
          <w:noProof/>
        </w:rPr>
        <w:fldChar w:fldCharType="end"/>
      </w:r>
    </w:p>
    <w:p w14:paraId="4B483A86" w14:textId="65ABB8BF"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_Toc172039940 \h </w:instrText>
      </w:r>
      <w:r>
        <w:rPr>
          <w:noProof/>
        </w:rPr>
      </w:r>
      <w:r>
        <w:rPr>
          <w:noProof/>
        </w:rPr>
        <w:fldChar w:fldCharType="separate"/>
      </w:r>
      <w:r>
        <w:rPr>
          <w:noProof/>
        </w:rPr>
        <w:t>269</w:t>
      </w:r>
      <w:r>
        <w:rPr>
          <w:noProof/>
        </w:rPr>
        <w:fldChar w:fldCharType="end"/>
      </w:r>
    </w:p>
    <w:p w14:paraId="2CFA1162" w14:textId="764A99AD"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UE-to-UE relay discovery</w:t>
      </w:r>
      <w:r>
        <w:rPr>
          <w:noProof/>
        </w:rPr>
        <w:tab/>
      </w:r>
      <w:r>
        <w:rPr>
          <w:noProof/>
        </w:rPr>
        <w:fldChar w:fldCharType="begin" w:fldLock="1"/>
      </w:r>
      <w:r>
        <w:rPr>
          <w:noProof/>
        </w:rPr>
        <w:instrText xml:space="preserve"> PAGEREF _Toc172039941 \h </w:instrText>
      </w:r>
      <w:r>
        <w:rPr>
          <w:noProof/>
        </w:rPr>
      </w:r>
      <w:r>
        <w:rPr>
          <w:noProof/>
        </w:rPr>
        <w:fldChar w:fldCharType="separate"/>
      </w:r>
      <w:r>
        <w:rPr>
          <w:noProof/>
        </w:rPr>
        <w:t>269</w:t>
      </w:r>
      <w:r>
        <w:rPr>
          <w:noProof/>
        </w:rPr>
        <w:fldChar w:fldCharType="end"/>
      </w:r>
    </w:p>
    <w:p w14:paraId="107999E5" w14:textId="42414A47"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_Toc172039942 \h </w:instrText>
      </w:r>
      <w:r>
        <w:rPr>
          <w:noProof/>
        </w:rPr>
      </w:r>
      <w:r>
        <w:rPr>
          <w:noProof/>
        </w:rPr>
        <w:fldChar w:fldCharType="separate"/>
      </w:r>
      <w:r>
        <w:rPr>
          <w:noProof/>
        </w:rPr>
        <w:t>269</w:t>
      </w:r>
      <w:r>
        <w:rPr>
          <w:noProof/>
        </w:rPr>
        <w:fldChar w:fldCharType="end"/>
      </w:r>
    </w:p>
    <w:p w14:paraId="2411AFFF" w14:textId="3FD2D908"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_Toc172039943 \h </w:instrText>
      </w:r>
      <w:r>
        <w:rPr>
          <w:noProof/>
        </w:rPr>
      </w:r>
      <w:r>
        <w:rPr>
          <w:noProof/>
        </w:rPr>
        <w:fldChar w:fldCharType="separate"/>
      </w:r>
      <w:r>
        <w:rPr>
          <w:noProof/>
        </w:rPr>
        <w:t>269</w:t>
      </w:r>
      <w:r>
        <w:rPr>
          <w:noProof/>
        </w:rPr>
        <w:fldChar w:fldCharType="end"/>
      </w:r>
    </w:p>
    <w:p w14:paraId="5599A041" w14:textId="64A84DA4"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_Toc172039944 \h </w:instrText>
      </w:r>
      <w:r>
        <w:rPr>
          <w:noProof/>
        </w:rPr>
      </w:r>
      <w:r>
        <w:rPr>
          <w:noProof/>
        </w:rPr>
        <w:fldChar w:fldCharType="separate"/>
      </w:r>
      <w:r>
        <w:rPr>
          <w:noProof/>
        </w:rPr>
        <w:t>271</w:t>
      </w:r>
      <w:r>
        <w:rPr>
          <w:noProof/>
        </w:rPr>
        <w:fldChar w:fldCharType="end"/>
      </w:r>
    </w:p>
    <w:p w14:paraId="01A5B68F" w14:textId="7BF98AD2"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UE-to-UE relay discovery</w:t>
      </w:r>
      <w:r>
        <w:rPr>
          <w:noProof/>
        </w:rPr>
        <w:tab/>
      </w:r>
      <w:r>
        <w:rPr>
          <w:noProof/>
        </w:rPr>
        <w:fldChar w:fldCharType="begin" w:fldLock="1"/>
      </w:r>
      <w:r>
        <w:rPr>
          <w:noProof/>
        </w:rPr>
        <w:instrText xml:space="preserve"> PAGEREF _Toc172039945 \h </w:instrText>
      </w:r>
      <w:r>
        <w:rPr>
          <w:noProof/>
        </w:rPr>
      </w:r>
      <w:r>
        <w:rPr>
          <w:noProof/>
        </w:rPr>
        <w:fldChar w:fldCharType="separate"/>
      </w:r>
      <w:r>
        <w:rPr>
          <w:noProof/>
        </w:rPr>
        <w:t>272</w:t>
      </w:r>
      <w:r>
        <w:rPr>
          <w:noProof/>
        </w:rPr>
        <w:fldChar w:fldCharType="end"/>
      </w:r>
    </w:p>
    <w:p w14:paraId="4D59305D" w14:textId="0445AB73"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_Toc172039946 \h </w:instrText>
      </w:r>
      <w:r>
        <w:rPr>
          <w:noProof/>
        </w:rPr>
      </w:r>
      <w:r>
        <w:rPr>
          <w:noProof/>
        </w:rPr>
        <w:fldChar w:fldCharType="separate"/>
      </w:r>
      <w:r>
        <w:rPr>
          <w:noProof/>
        </w:rPr>
        <w:t>272</w:t>
      </w:r>
      <w:r>
        <w:rPr>
          <w:noProof/>
        </w:rPr>
        <w:fldChar w:fldCharType="end"/>
      </w:r>
    </w:p>
    <w:p w14:paraId="71A14443" w14:textId="6128980E"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_Toc172039947 \h </w:instrText>
      </w:r>
      <w:r>
        <w:rPr>
          <w:noProof/>
        </w:rPr>
      </w:r>
      <w:r>
        <w:rPr>
          <w:noProof/>
        </w:rPr>
        <w:fldChar w:fldCharType="separate"/>
      </w:r>
      <w:r>
        <w:rPr>
          <w:noProof/>
        </w:rPr>
        <w:t>272</w:t>
      </w:r>
      <w:r>
        <w:rPr>
          <w:noProof/>
        </w:rPr>
        <w:fldChar w:fldCharType="end"/>
      </w:r>
    </w:p>
    <w:p w14:paraId="52C4B9E5" w14:textId="63D1C6C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_Toc172039948 \h </w:instrText>
      </w:r>
      <w:r>
        <w:rPr>
          <w:noProof/>
        </w:rPr>
      </w:r>
      <w:r>
        <w:rPr>
          <w:noProof/>
        </w:rPr>
        <w:fldChar w:fldCharType="separate"/>
      </w:r>
      <w:r>
        <w:rPr>
          <w:noProof/>
        </w:rPr>
        <w:t>274</w:t>
      </w:r>
      <w:r>
        <w:rPr>
          <w:noProof/>
        </w:rPr>
        <w:fldChar w:fldCharType="end"/>
      </w:r>
    </w:p>
    <w:p w14:paraId="601C7442" w14:textId="76B86E0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rFonts w:eastAsiaTheme="minorEastAsia"/>
          <w:noProof/>
          <w:lang w:eastAsia="zh-CN"/>
        </w:rPr>
        <w:t>8a.2.1.3</w:t>
      </w:r>
      <w:r>
        <w:rPr>
          <w:rFonts w:asciiTheme="minorHAnsi" w:eastAsiaTheme="minorEastAsia" w:hAnsiTheme="minorHAnsi" w:cstheme="minorBidi"/>
          <w:noProof/>
          <w:kern w:val="2"/>
          <w:sz w:val="22"/>
          <w:szCs w:val="22"/>
          <w:lang w:eastAsia="en-GB"/>
          <w14:ligatures w14:val="standardContextual"/>
        </w:rPr>
        <w:tab/>
      </w:r>
      <w:r w:rsidRPr="00C373F6">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_Toc172039949 \h </w:instrText>
      </w:r>
      <w:r>
        <w:rPr>
          <w:noProof/>
        </w:rPr>
      </w:r>
      <w:r>
        <w:rPr>
          <w:noProof/>
        </w:rPr>
        <w:fldChar w:fldCharType="separate"/>
      </w:r>
      <w:r>
        <w:rPr>
          <w:noProof/>
        </w:rPr>
        <w:t>274</w:t>
      </w:r>
      <w:r>
        <w:rPr>
          <w:noProof/>
        </w:rPr>
        <w:fldChar w:fldCharType="end"/>
      </w:r>
    </w:p>
    <w:p w14:paraId="3EA501A9" w14:textId="7F39D35C"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_Toc172039950 \h </w:instrText>
      </w:r>
      <w:r>
        <w:rPr>
          <w:noProof/>
        </w:rPr>
      </w:r>
      <w:r>
        <w:rPr>
          <w:noProof/>
        </w:rPr>
        <w:fldChar w:fldCharType="separate"/>
      </w:r>
      <w:r>
        <w:rPr>
          <w:noProof/>
        </w:rPr>
        <w:t>274</w:t>
      </w:r>
      <w:r>
        <w:rPr>
          <w:noProof/>
        </w:rPr>
        <w:fldChar w:fldCharType="end"/>
      </w:r>
    </w:p>
    <w:p w14:paraId="5B3D89A2" w14:textId="71D0D784"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_Toc172039951 \h </w:instrText>
      </w:r>
      <w:r>
        <w:rPr>
          <w:noProof/>
        </w:rPr>
      </w:r>
      <w:r>
        <w:rPr>
          <w:noProof/>
        </w:rPr>
        <w:fldChar w:fldCharType="separate"/>
      </w:r>
      <w:r>
        <w:rPr>
          <w:noProof/>
        </w:rPr>
        <w:t>274</w:t>
      </w:r>
      <w:r>
        <w:rPr>
          <w:noProof/>
        </w:rPr>
        <w:fldChar w:fldCharType="end"/>
      </w:r>
    </w:p>
    <w:p w14:paraId="62D5F280" w14:textId="4DD353F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_Toc172039952 \h </w:instrText>
      </w:r>
      <w:r>
        <w:rPr>
          <w:noProof/>
        </w:rPr>
      </w:r>
      <w:r>
        <w:rPr>
          <w:noProof/>
        </w:rPr>
        <w:fldChar w:fldCharType="separate"/>
      </w:r>
      <w:r>
        <w:rPr>
          <w:noProof/>
        </w:rPr>
        <w:t>274</w:t>
      </w:r>
      <w:r>
        <w:rPr>
          <w:noProof/>
        </w:rPr>
        <w:fldChar w:fldCharType="end"/>
      </w:r>
    </w:p>
    <w:p w14:paraId="44C512DC" w14:textId="43ACF80B"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Discoverer end UE procedure for UE-to-UE relay discovery initiation</w:t>
      </w:r>
      <w:r>
        <w:rPr>
          <w:noProof/>
        </w:rPr>
        <w:tab/>
      </w:r>
      <w:r>
        <w:rPr>
          <w:noProof/>
        </w:rPr>
        <w:fldChar w:fldCharType="begin" w:fldLock="1"/>
      </w:r>
      <w:r>
        <w:rPr>
          <w:noProof/>
        </w:rPr>
        <w:instrText xml:space="preserve"> PAGEREF _Toc172039953 \h </w:instrText>
      </w:r>
      <w:r>
        <w:rPr>
          <w:noProof/>
        </w:rPr>
      </w:r>
      <w:r>
        <w:rPr>
          <w:noProof/>
        </w:rPr>
        <w:fldChar w:fldCharType="separate"/>
      </w:r>
      <w:r>
        <w:rPr>
          <w:noProof/>
        </w:rPr>
        <w:t>274</w:t>
      </w:r>
      <w:r>
        <w:rPr>
          <w:noProof/>
        </w:rPr>
        <w:fldChar w:fldCharType="end"/>
      </w:r>
    </w:p>
    <w:p w14:paraId="57714D26" w14:textId="704A319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Discoverer end UE procedure for UE-to-UE relay discovery completion</w:t>
      </w:r>
      <w:r>
        <w:rPr>
          <w:noProof/>
        </w:rPr>
        <w:tab/>
      </w:r>
      <w:r>
        <w:rPr>
          <w:noProof/>
        </w:rPr>
        <w:fldChar w:fldCharType="begin" w:fldLock="1"/>
      </w:r>
      <w:r>
        <w:rPr>
          <w:noProof/>
        </w:rPr>
        <w:instrText xml:space="preserve"> PAGEREF _Toc172039954 \h </w:instrText>
      </w:r>
      <w:r>
        <w:rPr>
          <w:noProof/>
        </w:rPr>
      </w:r>
      <w:r>
        <w:rPr>
          <w:noProof/>
        </w:rPr>
        <w:fldChar w:fldCharType="separate"/>
      </w:r>
      <w:r>
        <w:rPr>
          <w:noProof/>
        </w:rPr>
        <w:t>277</w:t>
      </w:r>
      <w:r>
        <w:rPr>
          <w:noProof/>
        </w:rPr>
        <w:fldChar w:fldCharType="end"/>
      </w:r>
    </w:p>
    <w:p w14:paraId="30A992BB" w14:textId="3326D4C6"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_Toc172039955 \h </w:instrText>
      </w:r>
      <w:r>
        <w:rPr>
          <w:noProof/>
        </w:rPr>
      </w:r>
      <w:r>
        <w:rPr>
          <w:noProof/>
        </w:rPr>
        <w:fldChar w:fldCharType="separate"/>
      </w:r>
      <w:r>
        <w:rPr>
          <w:noProof/>
        </w:rPr>
        <w:t>277</w:t>
      </w:r>
      <w:r>
        <w:rPr>
          <w:noProof/>
        </w:rPr>
        <w:fldChar w:fldCharType="end"/>
      </w:r>
    </w:p>
    <w:p w14:paraId="746EE74C" w14:textId="7ABC2511"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_Toc172039956 \h </w:instrText>
      </w:r>
      <w:r>
        <w:rPr>
          <w:noProof/>
        </w:rPr>
      </w:r>
      <w:r>
        <w:rPr>
          <w:noProof/>
        </w:rPr>
        <w:fldChar w:fldCharType="separate"/>
      </w:r>
      <w:r>
        <w:rPr>
          <w:noProof/>
        </w:rPr>
        <w:t>277</w:t>
      </w:r>
      <w:r>
        <w:rPr>
          <w:noProof/>
        </w:rPr>
        <w:fldChar w:fldCharType="end"/>
      </w:r>
    </w:p>
    <w:p w14:paraId="5DAC46DE" w14:textId="7AFA5E42"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_Toc172039957 \h </w:instrText>
      </w:r>
      <w:r>
        <w:rPr>
          <w:noProof/>
        </w:rPr>
      </w:r>
      <w:r>
        <w:rPr>
          <w:noProof/>
        </w:rPr>
        <w:fldChar w:fldCharType="separate"/>
      </w:r>
      <w:r>
        <w:rPr>
          <w:noProof/>
        </w:rPr>
        <w:t>278</w:t>
      </w:r>
      <w:r>
        <w:rPr>
          <w:noProof/>
        </w:rPr>
        <w:fldChar w:fldCharType="end"/>
      </w:r>
    </w:p>
    <w:p w14:paraId="3527A105" w14:textId="02AA5557"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_Toc172039958 \h </w:instrText>
      </w:r>
      <w:r>
        <w:rPr>
          <w:noProof/>
        </w:rPr>
      </w:r>
      <w:r>
        <w:rPr>
          <w:noProof/>
        </w:rPr>
        <w:fldChar w:fldCharType="separate"/>
      </w:r>
      <w:r>
        <w:rPr>
          <w:noProof/>
        </w:rPr>
        <w:t>281</w:t>
      </w:r>
      <w:r>
        <w:rPr>
          <w:noProof/>
        </w:rPr>
        <w:fldChar w:fldCharType="end"/>
      </w:r>
    </w:p>
    <w:p w14:paraId="4C5905A5" w14:textId="69383432"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_Toc172039959 \h </w:instrText>
      </w:r>
      <w:r>
        <w:rPr>
          <w:noProof/>
        </w:rPr>
      </w:r>
      <w:r>
        <w:rPr>
          <w:noProof/>
        </w:rPr>
        <w:fldChar w:fldCharType="separate"/>
      </w:r>
      <w:r>
        <w:rPr>
          <w:noProof/>
        </w:rPr>
        <w:t>282</w:t>
      </w:r>
      <w:r>
        <w:rPr>
          <w:noProof/>
        </w:rPr>
        <w:fldChar w:fldCharType="end"/>
      </w:r>
    </w:p>
    <w:p w14:paraId="0E3A7A10" w14:textId="603EF101"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_Toc172039960 \h </w:instrText>
      </w:r>
      <w:r>
        <w:rPr>
          <w:noProof/>
        </w:rPr>
      </w:r>
      <w:r>
        <w:rPr>
          <w:noProof/>
        </w:rPr>
        <w:fldChar w:fldCharType="separate"/>
      </w:r>
      <w:r>
        <w:rPr>
          <w:noProof/>
        </w:rPr>
        <w:t>282</w:t>
      </w:r>
      <w:r>
        <w:rPr>
          <w:noProof/>
        </w:rPr>
        <w:fldChar w:fldCharType="end"/>
      </w:r>
    </w:p>
    <w:p w14:paraId="74697999" w14:textId="5990454F"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Discoveree end UE procedure for UE-to-UE relay discovery initiation</w:t>
      </w:r>
      <w:r>
        <w:rPr>
          <w:noProof/>
        </w:rPr>
        <w:tab/>
      </w:r>
      <w:r>
        <w:rPr>
          <w:noProof/>
        </w:rPr>
        <w:fldChar w:fldCharType="begin" w:fldLock="1"/>
      </w:r>
      <w:r>
        <w:rPr>
          <w:noProof/>
        </w:rPr>
        <w:instrText xml:space="preserve"> PAGEREF _Toc172039961 \h </w:instrText>
      </w:r>
      <w:r>
        <w:rPr>
          <w:noProof/>
        </w:rPr>
      </w:r>
      <w:r>
        <w:rPr>
          <w:noProof/>
        </w:rPr>
        <w:fldChar w:fldCharType="separate"/>
      </w:r>
      <w:r>
        <w:rPr>
          <w:noProof/>
        </w:rPr>
        <w:t>282</w:t>
      </w:r>
      <w:r>
        <w:rPr>
          <w:noProof/>
        </w:rPr>
        <w:fldChar w:fldCharType="end"/>
      </w:r>
    </w:p>
    <w:p w14:paraId="0D6ACEDB" w14:textId="4376402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Discoveree end UE procedure for UE-to-UE relay discovery completion</w:t>
      </w:r>
      <w:r>
        <w:rPr>
          <w:noProof/>
        </w:rPr>
        <w:tab/>
      </w:r>
      <w:r>
        <w:rPr>
          <w:noProof/>
        </w:rPr>
        <w:fldChar w:fldCharType="begin" w:fldLock="1"/>
      </w:r>
      <w:r>
        <w:rPr>
          <w:noProof/>
        </w:rPr>
        <w:instrText xml:space="preserve"> PAGEREF _Toc172039962 \h </w:instrText>
      </w:r>
      <w:r>
        <w:rPr>
          <w:noProof/>
        </w:rPr>
      </w:r>
      <w:r>
        <w:rPr>
          <w:noProof/>
        </w:rPr>
        <w:fldChar w:fldCharType="separate"/>
      </w:r>
      <w:r>
        <w:rPr>
          <w:noProof/>
        </w:rPr>
        <w:t>284</w:t>
      </w:r>
      <w:r>
        <w:rPr>
          <w:noProof/>
        </w:rPr>
        <w:fldChar w:fldCharType="end"/>
      </w:r>
    </w:p>
    <w:p w14:paraId="558E6D2A" w14:textId="4C6670F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8a.2.2</w:t>
      </w:r>
      <w:r>
        <w:rPr>
          <w:rFonts w:asciiTheme="minorHAnsi" w:eastAsiaTheme="minorEastAsia" w:hAnsiTheme="minorHAnsi" w:cstheme="minorBidi"/>
          <w:noProof/>
          <w:kern w:val="2"/>
          <w:sz w:val="22"/>
          <w:szCs w:val="22"/>
          <w:lang w:eastAsia="en-GB"/>
          <w14:ligatures w14:val="standardContextual"/>
        </w:rPr>
        <w:tab/>
      </w:r>
      <w:r>
        <w:rPr>
          <w:noProof/>
        </w:rPr>
        <w:t>5G ProSe UE-to-UE relay selection procedure</w:t>
      </w:r>
      <w:r>
        <w:rPr>
          <w:noProof/>
        </w:rPr>
        <w:tab/>
      </w:r>
      <w:r>
        <w:rPr>
          <w:noProof/>
        </w:rPr>
        <w:fldChar w:fldCharType="begin" w:fldLock="1"/>
      </w:r>
      <w:r>
        <w:rPr>
          <w:noProof/>
        </w:rPr>
        <w:instrText xml:space="preserve"> PAGEREF _Toc172039963 \h </w:instrText>
      </w:r>
      <w:r>
        <w:rPr>
          <w:noProof/>
        </w:rPr>
      </w:r>
      <w:r>
        <w:rPr>
          <w:noProof/>
        </w:rPr>
        <w:fldChar w:fldCharType="separate"/>
      </w:r>
      <w:r>
        <w:rPr>
          <w:noProof/>
        </w:rPr>
        <w:t>284</w:t>
      </w:r>
      <w:r>
        <w:rPr>
          <w:noProof/>
        </w:rPr>
        <w:fldChar w:fldCharType="end"/>
      </w:r>
    </w:p>
    <w:p w14:paraId="53FEDAA5" w14:textId="4DCEFA5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8a.2.2.1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_Toc172039964 \h </w:instrText>
      </w:r>
      <w:r>
        <w:rPr>
          <w:noProof/>
        </w:rPr>
      </w:r>
      <w:r>
        <w:rPr>
          <w:noProof/>
        </w:rPr>
        <w:fldChar w:fldCharType="separate"/>
      </w:r>
      <w:r>
        <w:rPr>
          <w:noProof/>
        </w:rPr>
        <w:t>284</w:t>
      </w:r>
      <w:r>
        <w:rPr>
          <w:noProof/>
        </w:rPr>
        <w:fldChar w:fldCharType="end"/>
      </w:r>
    </w:p>
    <w:p w14:paraId="7316C57A" w14:textId="52DC335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8a.2.2.2</w:t>
      </w:r>
      <w:r>
        <w:rPr>
          <w:rFonts w:asciiTheme="minorHAnsi" w:eastAsiaTheme="minorEastAsia" w:hAnsiTheme="minorHAnsi" w:cstheme="minorBidi"/>
          <w:noProof/>
          <w:kern w:val="2"/>
          <w:sz w:val="22"/>
          <w:szCs w:val="22"/>
          <w:lang w:eastAsia="en-GB"/>
          <w14:ligatures w14:val="standardContextual"/>
        </w:rPr>
        <w:tab/>
      </w:r>
      <w:r>
        <w:rPr>
          <w:noProof/>
        </w:rPr>
        <w:t>UE-to-UE relay selection procedure initiation</w:t>
      </w:r>
      <w:r>
        <w:rPr>
          <w:noProof/>
        </w:rPr>
        <w:tab/>
      </w:r>
      <w:r>
        <w:rPr>
          <w:noProof/>
        </w:rPr>
        <w:fldChar w:fldCharType="begin" w:fldLock="1"/>
      </w:r>
      <w:r>
        <w:rPr>
          <w:noProof/>
        </w:rPr>
        <w:instrText xml:space="preserve"> PAGEREF _Toc172039965 \h </w:instrText>
      </w:r>
      <w:r>
        <w:rPr>
          <w:noProof/>
        </w:rPr>
      </w:r>
      <w:r>
        <w:rPr>
          <w:noProof/>
        </w:rPr>
        <w:fldChar w:fldCharType="separate"/>
      </w:r>
      <w:r>
        <w:rPr>
          <w:noProof/>
        </w:rPr>
        <w:t>284</w:t>
      </w:r>
      <w:r>
        <w:rPr>
          <w:noProof/>
        </w:rPr>
        <w:fldChar w:fldCharType="end"/>
      </w:r>
    </w:p>
    <w:p w14:paraId="4BA2DBD8" w14:textId="4F4A222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8a.2.2.3</w:t>
      </w:r>
      <w:r>
        <w:rPr>
          <w:rFonts w:asciiTheme="minorHAnsi" w:eastAsiaTheme="minorEastAsia" w:hAnsiTheme="minorHAnsi" w:cstheme="minorBidi"/>
          <w:noProof/>
          <w:kern w:val="2"/>
          <w:sz w:val="22"/>
          <w:szCs w:val="22"/>
          <w:lang w:eastAsia="en-GB"/>
          <w14:ligatures w14:val="standardContextual"/>
        </w:rPr>
        <w:tab/>
      </w:r>
      <w:r>
        <w:rPr>
          <w:noProof/>
        </w:rPr>
        <w:t>UE-to-UE relay selection procedure completion</w:t>
      </w:r>
      <w:r>
        <w:rPr>
          <w:noProof/>
        </w:rPr>
        <w:tab/>
      </w:r>
      <w:r>
        <w:rPr>
          <w:noProof/>
        </w:rPr>
        <w:fldChar w:fldCharType="begin" w:fldLock="1"/>
      </w:r>
      <w:r>
        <w:rPr>
          <w:noProof/>
        </w:rPr>
        <w:instrText xml:space="preserve"> PAGEREF _Toc172039966 \h </w:instrText>
      </w:r>
      <w:r>
        <w:rPr>
          <w:noProof/>
        </w:rPr>
      </w:r>
      <w:r>
        <w:rPr>
          <w:noProof/>
        </w:rPr>
        <w:fldChar w:fldCharType="separate"/>
      </w:r>
      <w:r>
        <w:rPr>
          <w:noProof/>
        </w:rPr>
        <w:t>285</w:t>
      </w:r>
      <w:r>
        <w:rPr>
          <w:noProof/>
        </w:rPr>
        <w:fldChar w:fldCharType="end"/>
      </w:r>
    </w:p>
    <w:p w14:paraId="41D8D77E" w14:textId="7FE686B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8a.2.3</w:t>
      </w:r>
      <w:r>
        <w:rPr>
          <w:rFonts w:asciiTheme="minorHAnsi" w:eastAsiaTheme="minorEastAsia" w:hAnsiTheme="minorHAnsi" w:cstheme="minorBidi"/>
          <w:noProof/>
          <w:kern w:val="2"/>
          <w:sz w:val="22"/>
          <w:szCs w:val="22"/>
          <w:lang w:eastAsia="en-GB"/>
          <w14:ligatures w14:val="standardContextual"/>
        </w:rPr>
        <w:tab/>
      </w:r>
      <w:r>
        <w:rPr>
          <w:noProof/>
        </w:rPr>
        <w:t>5G ProSe UE-to-UE relay reselection procedure</w:t>
      </w:r>
      <w:r>
        <w:rPr>
          <w:noProof/>
        </w:rPr>
        <w:tab/>
      </w:r>
      <w:r>
        <w:rPr>
          <w:noProof/>
        </w:rPr>
        <w:fldChar w:fldCharType="begin" w:fldLock="1"/>
      </w:r>
      <w:r>
        <w:rPr>
          <w:noProof/>
        </w:rPr>
        <w:instrText xml:space="preserve"> PAGEREF _Toc172039967 \h </w:instrText>
      </w:r>
      <w:r>
        <w:rPr>
          <w:noProof/>
        </w:rPr>
      </w:r>
      <w:r>
        <w:rPr>
          <w:noProof/>
        </w:rPr>
        <w:fldChar w:fldCharType="separate"/>
      </w:r>
      <w:r>
        <w:rPr>
          <w:noProof/>
        </w:rPr>
        <w:t>285</w:t>
      </w:r>
      <w:r>
        <w:rPr>
          <w:noProof/>
        </w:rPr>
        <w:fldChar w:fldCharType="end"/>
      </w:r>
    </w:p>
    <w:p w14:paraId="36CFD770" w14:textId="5150419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8a.2.3.1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_Toc172039968 \h </w:instrText>
      </w:r>
      <w:r>
        <w:rPr>
          <w:noProof/>
        </w:rPr>
      </w:r>
      <w:r>
        <w:rPr>
          <w:noProof/>
        </w:rPr>
        <w:fldChar w:fldCharType="separate"/>
      </w:r>
      <w:r>
        <w:rPr>
          <w:noProof/>
        </w:rPr>
        <w:t>285</w:t>
      </w:r>
      <w:r>
        <w:rPr>
          <w:noProof/>
        </w:rPr>
        <w:fldChar w:fldCharType="end"/>
      </w:r>
    </w:p>
    <w:p w14:paraId="5E88B548" w14:textId="635E5BA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8a.2.3.2</w:t>
      </w:r>
      <w:r>
        <w:rPr>
          <w:rFonts w:asciiTheme="minorHAnsi" w:eastAsiaTheme="minorEastAsia" w:hAnsiTheme="minorHAnsi" w:cstheme="minorBidi"/>
          <w:noProof/>
          <w:kern w:val="2"/>
          <w:sz w:val="22"/>
          <w:szCs w:val="22"/>
          <w:lang w:eastAsia="en-GB"/>
          <w14:ligatures w14:val="standardContextual"/>
        </w:rPr>
        <w:tab/>
      </w:r>
      <w:r>
        <w:rPr>
          <w:noProof/>
        </w:rPr>
        <w:t>UE-to-UE relay reselection procedure initiation</w:t>
      </w:r>
      <w:r>
        <w:rPr>
          <w:noProof/>
        </w:rPr>
        <w:tab/>
      </w:r>
      <w:r>
        <w:rPr>
          <w:noProof/>
        </w:rPr>
        <w:fldChar w:fldCharType="begin" w:fldLock="1"/>
      </w:r>
      <w:r>
        <w:rPr>
          <w:noProof/>
        </w:rPr>
        <w:instrText xml:space="preserve"> PAGEREF _Toc172039969 \h </w:instrText>
      </w:r>
      <w:r>
        <w:rPr>
          <w:noProof/>
        </w:rPr>
      </w:r>
      <w:r>
        <w:rPr>
          <w:noProof/>
        </w:rPr>
        <w:fldChar w:fldCharType="separate"/>
      </w:r>
      <w:r>
        <w:rPr>
          <w:noProof/>
        </w:rPr>
        <w:t>285</w:t>
      </w:r>
      <w:r>
        <w:rPr>
          <w:noProof/>
        </w:rPr>
        <w:fldChar w:fldCharType="end"/>
      </w:r>
    </w:p>
    <w:p w14:paraId="3D9F83F1" w14:textId="419540D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8a.2.3.3</w:t>
      </w:r>
      <w:r>
        <w:rPr>
          <w:rFonts w:asciiTheme="minorHAnsi" w:eastAsiaTheme="minorEastAsia" w:hAnsiTheme="minorHAnsi" w:cstheme="minorBidi"/>
          <w:noProof/>
          <w:kern w:val="2"/>
          <w:sz w:val="22"/>
          <w:szCs w:val="22"/>
          <w:lang w:eastAsia="en-GB"/>
          <w14:ligatures w14:val="standardContextual"/>
        </w:rPr>
        <w:tab/>
      </w:r>
      <w:r>
        <w:rPr>
          <w:noProof/>
        </w:rPr>
        <w:t>Candidate 5G ProSe UE-to-UE relay discovery procedure</w:t>
      </w:r>
      <w:r>
        <w:rPr>
          <w:noProof/>
        </w:rPr>
        <w:tab/>
      </w:r>
      <w:r>
        <w:rPr>
          <w:noProof/>
        </w:rPr>
        <w:fldChar w:fldCharType="begin" w:fldLock="1"/>
      </w:r>
      <w:r>
        <w:rPr>
          <w:noProof/>
        </w:rPr>
        <w:instrText xml:space="preserve"> PAGEREF _Toc172039970 \h </w:instrText>
      </w:r>
      <w:r>
        <w:rPr>
          <w:noProof/>
        </w:rPr>
      </w:r>
      <w:r>
        <w:rPr>
          <w:noProof/>
        </w:rPr>
        <w:fldChar w:fldCharType="separate"/>
      </w:r>
      <w:r>
        <w:rPr>
          <w:noProof/>
        </w:rPr>
        <w:t>286</w:t>
      </w:r>
      <w:r>
        <w:rPr>
          <w:noProof/>
        </w:rPr>
        <w:fldChar w:fldCharType="end"/>
      </w:r>
    </w:p>
    <w:p w14:paraId="2B9586E6" w14:textId="5E4B48B7"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8a.2.4</w:t>
      </w:r>
      <w:r>
        <w:rPr>
          <w:rFonts w:asciiTheme="minorHAnsi" w:eastAsiaTheme="minorEastAsia" w:hAnsiTheme="minorHAnsi" w:cstheme="minorBidi"/>
          <w:noProof/>
          <w:kern w:val="2"/>
          <w:sz w:val="22"/>
          <w:szCs w:val="22"/>
          <w:lang w:eastAsia="en-GB"/>
          <w14:ligatures w14:val="standardContextual"/>
        </w:rPr>
        <w:tab/>
      </w:r>
      <w:r>
        <w:rPr>
          <w:noProof/>
        </w:rPr>
        <w:t>5G ProSe UE-to-UE relay unicast direct communication over PC5 interface</w:t>
      </w:r>
      <w:r>
        <w:rPr>
          <w:noProof/>
        </w:rPr>
        <w:tab/>
      </w:r>
      <w:r>
        <w:rPr>
          <w:noProof/>
        </w:rPr>
        <w:fldChar w:fldCharType="begin" w:fldLock="1"/>
      </w:r>
      <w:r>
        <w:rPr>
          <w:noProof/>
        </w:rPr>
        <w:instrText xml:space="preserve"> PAGEREF _Toc172039971 \h </w:instrText>
      </w:r>
      <w:r>
        <w:rPr>
          <w:noProof/>
        </w:rPr>
      </w:r>
      <w:r>
        <w:rPr>
          <w:noProof/>
        </w:rPr>
        <w:fldChar w:fldCharType="separate"/>
      </w:r>
      <w:r>
        <w:rPr>
          <w:noProof/>
        </w:rPr>
        <w:t>287</w:t>
      </w:r>
      <w:r>
        <w:rPr>
          <w:noProof/>
        </w:rPr>
        <w:fldChar w:fldCharType="end"/>
      </w:r>
    </w:p>
    <w:p w14:paraId="2264F0EF" w14:textId="5709C0C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8a.2.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end UE in 5G ProSe layer-3 UE-to-UE relay procedure</w:t>
      </w:r>
      <w:r>
        <w:rPr>
          <w:noProof/>
        </w:rPr>
        <w:tab/>
      </w:r>
      <w:r>
        <w:rPr>
          <w:noProof/>
        </w:rPr>
        <w:fldChar w:fldCharType="begin" w:fldLock="1"/>
      </w:r>
      <w:r>
        <w:rPr>
          <w:noProof/>
        </w:rPr>
        <w:instrText xml:space="preserve"> PAGEREF _Toc172039972 \h </w:instrText>
      </w:r>
      <w:r>
        <w:rPr>
          <w:noProof/>
        </w:rPr>
      </w:r>
      <w:r>
        <w:rPr>
          <w:noProof/>
        </w:rPr>
        <w:fldChar w:fldCharType="separate"/>
      </w:r>
      <w:r>
        <w:rPr>
          <w:noProof/>
        </w:rPr>
        <w:t>287</w:t>
      </w:r>
      <w:r>
        <w:rPr>
          <w:noProof/>
        </w:rPr>
        <w:fldChar w:fldCharType="end"/>
      </w:r>
    </w:p>
    <w:p w14:paraId="157BD053" w14:textId="1EAC024E"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8a.2.6</w:t>
      </w:r>
      <w:r>
        <w:rPr>
          <w:rFonts w:asciiTheme="minorHAnsi" w:eastAsiaTheme="minorEastAsia" w:hAnsiTheme="minorHAnsi" w:cstheme="minorBidi"/>
          <w:noProof/>
          <w:kern w:val="2"/>
          <w:sz w:val="22"/>
          <w:szCs w:val="22"/>
          <w:lang w:eastAsia="en-GB"/>
          <w14:ligatures w14:val="standardContextual"/>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_Toc172039973 \h </w:instrText>
      </w:r>
      <w:r>
        <w:rPr>
          <w:noProof/>
        </w:rPr>
      </w:r>
      <w:r>
        <w:rPr>
          <w:noProof/>
        </w:rPr>
        <w:fldChar w:fldCharType="separate"/>
      </w:r>
      <w:r>
        <w:rPr>
          <w:noProof/>
        </w:rPr>
        <w:t>288</w:t>
      </w:r>
      <w:r>
        <w:rPr>
          <w:noProof/>
        </w:rPr>
        <w:fldChar w:fldCharType="end"/>
      </w:r>
    </w:p>
    <w:p w14:paraId="49F3CF47" w14:textId="69FC7730"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8a.2.7</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UE-to-UE relay</w:t>
      </w:r>
      <w:r>
        <w:rPr>
          <w:noProof/>
        </w:rPr>
        <w:tab/>
      </w:r>
      <w:r>
        <w:rPr>
          <w:noProof/>
        </w:rPr>
        <w:fldChar w:fldCharType="begin" w:fldLock="1"/>
      </w:r>
      <w:r>
        <w:rPr>
          <w:noProof/>
        </w:rPr>
        <w:instrText xml:space="preserve"> PAGEREF _Toc172039974 \h </w:instrText>
      </w:r>
      <w:r>
        <w:rPr>
          <w:noProof/>
        </w:rPr>
      </w:r>
      <w:r>
        <w:rPr>
          <w:noProof/>
        </w:rPr>
        <w:fldChar w:fldCharType="separate"/>
      </w:r>
      <w:r>
        <w:rPr>
          <w:noProof/>
        </w:rPr>
        <w:t>288</w:t>
      </w:r>
      <w:r>
        <w:rPr>
          <w:noProof/>
        </w:rPr>
        <w:fldChar w:fldCharType="end"/>
      </w:r>
    </w:p>
    <w:p w14:paraId="2963A971" w14:textId="012AC29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_Toc172039975 \h </w:instrText>
      </w:r>
      <w:r>
        <w:rPr>
          <w:noProof/>
        </w:rPr>
      </w:r>
      <w:r>
        <w:rPr>
          <w:noProof/>
        </w:rPr>
        <w:fldChar w:fldCharType="separate"/>
      </w:r>
      <w:r>
        <w:rPr>
          <w:noProof/>
        </w:rPr>
        <w:t>288</w:t>
      </w:r>
      <w:r>
        <w:rPr>
          <w:noProof/>
        </w:rPr>
        <w:fldChar w:fldCharType="end"/>
      </w:r>
    </w:p>
    <w:p w14:paraId="6F6814F0" w14:textId="4F88F5D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rFonts w:eastAsiaTheme="minorEastAsia"/>
          <w:noProof/>
        </w:rPr>
        <w:t>8a.2.7.2</w:t>
      </w:r>
      <w:r>
        <w:rPr>
          <w:rFonts w:asciiTheme="minorHAnsi" w:eastAsiaTheme="minorEastAsia" w:hAnsiTheme="minorHAnsi" w:cstheme="minorBidi"/>
          <w:noProof/>
          <w:kern w:val="2"/>
          <w:sz w:val="22"/>
          <w:szCs w:val="22"/>
          <w:lang w:eastAsia="en-GB"/>
          <w14:ligatures w14:val="standardContextual"/>
        </w:rPr>
        <w:tab/>
      </w:r>
      <w:r w:rsidRPr="00C373F6">
        <w:rPr>
          <w:rFonts w:eastAsiaTheme="minorEastAsia"/>
          <w:noProof/>
        </w:rPr>
        <w:t>QoS handling for 5G ProSe layer-3 UE-to-UE relay</w:t>
      </w:r>
      <w:r>
        <w:rPr>
          <w:noProof/>
        </w:rPr>
        <w:tab/>
      </w:r>
      <w:r>
        <w:rPr>
          <w:noProof/>
        </w:rPr>
        <w:fldChar w:fldCharType="begin" w:fldLock="1"/>
      </w:r>
      <w:r>
        <w:rPr>
          <w:noProof/>
        </w:rPr>
        <w:instrText xml:space="preserve"> PAGEREF _Toc172039976 \h </w:instrText>
      </w:r>
      <w:r>
        <w:rPr>
          <w:noProof/>
        </w:rPr>
      </w:r>
      <w:r>
        <w:rPr>
          <w:noProof/>
        </w:rPr>
        <w:fldChar w:fldCharType="separate"/>
      </w:r>
      <w:r>
        <w:rPr>
          <w:noProof/>
        </w:rPr>
        <w:t>288</w:t>
      </w:r>
      <w:r>
        <w:rPr>
          <w:noProof/>
        </w:rPr>
        <w:fldChar w:fldCharType="end"/>
      </w:r>
    </w:p>
    <w:p w14:paraId="06F82092" w14:textId="08622A0D"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_Toc172039977 \h </w:instrText>
      </w:r>
      <w:r>
        <w:rPr>
          <w:noProof/>
        </w:rPr>
      </w:r>
      <w:r>
        <w:rPr>
          <w:noProof/>
        </w:rPr>
        <w:fldChar w:fldCharType="separate"/>
      </w:r>
      <w:r>
        <w:rPr>
          <w:noProof/>
        </w:rPr>
        <w:t>288</w:t>
      </w:r>
      <w:r>
        <w:rPr>
          <w:noProof/>
        </w:rPr>
        <w:fldChar w:fldCharType="end"/>
      </w:r>
    </w:p>
    <w:p w14:paraId="78062B5F" w14:textId="0E106103"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8a.2.7.2.2</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_Toc172039978 \h </w:instrText>
      </w:r>
      <w:r>
        <w:rPr>
          <w:noProof/>
        </w:rPr>
      </w:r>
      <w:r>
        <w:rPr>
          <w:noProof/>
        </w:rPr>
        <w:fldChar w:fldCharType="separate"/>
      </w:r>
      <w:r>
        <w:rPr>
          <w:noProof/>
        </w:rPr>
        <w:t>288</w:t>
      </w:r>
      <w:r>
        <w:rPr>
          <w:noProof/>
        </w:rPr>
        <w:fldChar w:fldCharType="end"/>
      </w:r>
    </w:p>
    <w:p w14:paraId="1FBACD68" w14:textId="296D1B4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8a.2.7.3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UE-to-UE relay</w:t>
      </w:r>
      <w:r>
        <w:rPr>
          <w:noProof/>
        </w:rPr>
        <w:tab/>
      </w:r>
      <w:r>
        <w:rPr>
          <w:noProof/>
        </w:rPr>
        <w:fldChar w:fldCharType="begin" w:fldLock="1"/>
      </w:r>
      <w:r>
        <w:rPr>
          <w:noProof/>
        </w:rPr>
        <w:instrText xml:space="preserve"> PAGEREF _Toc172039979 \h </w:instrText>
      </w:r>
      <w:r>
        <w:rPr>
          <w:noProof/>
        </w:rPr>
      </w:r>
      <w:r>
        <w:rPr>
          <w:noProof/>
        </w:rPr>
        <w:fldChar w:fldCharType="separate"/>
      </w:r>
      <w:r>
        <w:rPr>
          <w:noProof/>
        </w:rPr>
        <w:t>289</w:t>
      </w:r>
      <w:r>
        <w:rPr>
          <w:noProof/>
        </w:rPr>
        <w:fldChar w:fldCharType="end"/>
      </w:r>
    </w:p>
    <w:p w14:paraId="5C66C5DA" w14:textId="7C83470B"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8a.2.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Support for Ethernet traffic via 5G ProSe layer-3 UE-to-UE relay</w:t>
      </w:r>
      <w:r>
        <w:rPr>
          <w:noProof/>
        </w:rPr>
        <w:tab/>
      </w:r>
      <w:r>
        <w:rPr>
          <w:noProof/>
        </w:rPr>
        <w:fldChar w:fldCharType="begin" w:fldLock="1"/>
      </w:r>
      <w:r>
        <w:rPr>
          <w:noProof/>
        </w:rPr>
        <w:instrText xml:space="preserve"> PAGEREF _Toc172039980 \h </w:instrText>
      </w:r>
      <w:r>
        <w:rPr>
          <w:noProof/>
        </w:rPr>
      </w:r>
      <w:r>
        <w:rPr>
          <w:noProof/>
        </w:rPr>
        <w:fldChar w:fldCharType="separate"/>
      </w:r>
      <w:r>
        <w:rPr>
          <w:noProof/>
        </w:rPr>
        <w:t>289</w:t>
      </w:r>
      <w:r>
        <w:rPr>
          <w:noProof/>
        </w:rPr>
        <w:fldChar w:fldCharType="end"/>
      </w:r>
    </w:p>
    <w:p w14:paraId="6DC12970" w14:textId="38447030"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a</w:t>
      </w:r>
      <w:r>
        <w:rPr>
          <w:noProof/>
        </w:rPr>
        <w:t>.2.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_Toc172039981 \h </w:instrText>
      </w:r>
      <w:r>
        <w:rPr>
          <w:noProof/>
        </w:rPr>
      </w:r>
      <w:r>
        <w:rPr>
          <w:noProof/>
        </w:rPr>
        <w:fldChar w:fldCharType="separate"/>
      </w:r>
      <w:r>
        <w:rPr>
          <w:noProof/>
        </w:rPr>
        <w:t>290</w:t>
      </w:r>
      <w:r>
        <w:rPr>
          <w:noProof/>
        </w:rPr>
        <w:fldChar w:fldCharType="end"/>
      </w:r>
    </w:p>
    <w:p w14:paraId="265FA773" w14:textId="4C4A1E9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8a.2.10</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5G ProSe UE-to-UE relay direct link security establishment procedure</w:t>
      </w:r>
      <w:r>
        <w:rPr>
          <w:noProof/>
        </w:rPr>
        <w:tab/>
      </w:r>
      <w:r>
        <w:rPr>
          <w:noProof/>
        </w:rPr>
        <w:fldChar w:fldCharType="begin" w:fldLock="1"/>
      </w:r>
      <w:r>
        <w:rPr>
          <w:noProof/>
        </w:rPr>
        <w:instrText xml:space="preserve"> PAGEREF _Toc172039982 \h </w:instrText>
      </w:r>
      <w:r>
        <w:rPr>
          <w:noProof/>
        </w:rPr>
      </w:r>
      <w:r>
        <w:rPr>
          <w:noProof/>
        </w:rPr>
        <w:fldChar w:fldCharType="separate"/>
      </w:r>
      <w:r>
        <w:rPr>
          <w:noProof/>
        </w:rPr>
        <w:t>290</w:t>
      </w:r>
      <w:r>
        <w:rPr>
          <w:noProof/>
        </w:rPr>
        <w:fldChar w:fldCharType="end"/>
      </w:r>
    </w:p>
    <w:p w14:paraId="3EA7A0B3" w14:textId="3BE091B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8a.2.10.1</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General</w:t>
      </w:r>
      <w:r>
        <w:rPr>
          <w:noProof/>
        </w:rPr>
        <w:tab/>
      </w:r>
      <w:r>
        <w:rPr>
          <w:noProof/>
        </w:rPr>
        <w:fldChar w:fldCharType="begin" w:fldLock="1"/>
      </w:r>
      <w:r>
        <w:rPr>
          <w:noProof/>
        </w:rPr>
        <w:instrText xml:space="preserve"> PAGEREF _Toc172039983 \h </w:instrText>
      </w:r>
      <w:r>
        <w:rPr>
          <w:noProof/>
        </w:rPr>
      </w:r>
      <w:r>
        <w:rPr>
          <w:noProof/>
        </w:rPr>
        <w:fldChar w:fldCharType="separate"/>
      </w:r>
      <w:r>
        <w:rPr>
          <w:noProof/>
        </w:rPr>
        <w:t>290</w:t>
      </w:r>
      <w:r>
        <w:rPr>
          <w:noProof/>
        </w:rPr>
        <w:fldChar w:fldCharType="end"/>
      </w:r>
    </w:p>
    <w:p w14:paraId="3FCCB62A" w14:textId="72DDA7D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lastRenderedPageBreak/>
        <w:t>8a.2.10.2</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_Toc172039984 \h </w:instrText>
      </w:r>
      <w:r>
        <w:rPr>
          <w:noProof/>
        </w:rPr>
      </w:r>
      <w:r>
        <w:rPr>
          <w:noProof/>
        </w:rPr>
        <w:fldChar w:fldCharType="separate"/>
      </w:r>
      <w:r>
        <w:rPr>
          <w:noProof/>
        </w:rPr>
        <w:t>290</w:t>
      </w:r>
      <w:r>
        <w:rPr>
          <w:noProof/>
        </w:rPr>
        <w:fldChar w:fldCharType="end"/>
      </w:r>
    </w:p>
    <w:p w14:paraId="2B753982" w14:textId="6E6A282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8a.2.10.3</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_Toc172039985 \h </w:instrText>
      </w:r>
      <w:r>
        <w:rPr>
          <w:noProof/>
        </w:rPr>
      </w:r>
      <w:r>
        <w:rPr>
          <w:noProof/>
        </w:rPr>
        <w:fldChar w:fldCharType="separate"/>
      </w:r>
      <w:r>
        <w:rPr>
          <w:noProof/>
        </w:rPr>
        <w:t>292</w:t>
      </w:r>
      <w:r>
        <w:rPr>
          <w:noProof/>
        </w:rPr>
        <w:fldChar w:fldCharType="end"/>
      </w:r>
    </w:p>
    <w:p w14:paraId="4B2BF84F" w14:textId="79DEF30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8a.2.10.4</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_Toc172039986 \h </w:instrText>
      </w:r>
      <w:r>
        <w:rPr>
          <w:noProof/>
        </w:rPr>
      </w:r>
      <w:r>
        <w:rPr>
          <w:noProof/>
        </w:rPr>
        <w:fldChar w:fldCharType="separate"/>
      </w:r>
      <w:r>
        <w:rPr>
          <w:noProof/>
        </w:rPr>
        <w:t>293</w:t>
      </w:r>
      <w:r>
        <w:rPr>
          <w:noProof/>
        </w:rPr>
        <w:fldChar w:fldCharType="end"/>
      </w:r>
    </w:p>
    <w:p w14:paraId="70E1BE7F" w14:textId="7FEA0F3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8a.2.10.5</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_Toc172039987 \h </w:instrText>
      </w:r>
      <w:r>
        <w:rPr>
          <w:noProof/>
        </w:rPr>
      </w:r>
      <w:r>
        <w:rPr>
          <w:noProof/>
        </w:rPr>
        <w:fldChar w:fldCharType="separate"/>
      </w:r>
      <w:r>
        <w:rPr>
          <w:noProof/>
        </w:rPr>
        <w:t>293</w:t>
      </w:r>
      <w:r>
        <w:rPr>
          <w:noProof/>
        </w:rPr>
        <w:fldChar w:fldCharType="end"/>
      </w:r>
    </w:p>
    <w:p w14:paraId="1F55F923" w14:textId="76E8EA3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8a.2.10.6</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Abnormal cases</w:t>
      </w:r>
      <w:r>
        <w:rPr>
          <w:noProof/>
        </w:rPr>
        <w:tab/>
      </w:r>
      <w:r>
        <w:rPr>
          <w:noProof/>
        </w:rPr>
        <w:fldChar w:fldCharType="begin" w:fldLock="1"/>
      </w:r>
      <w:r>
        <w:rPr>
          <w:noProof/>
        </w:rPr>
        <w:instrText xml:space="preserve"> PAGEREF _Toc172039988 \h </w:instrText>
      </w:r>
      <w:r>
        <w:rPr>
          <w:noProof/>
        </w:rPr>
      </w:r>
      <w:r>
        <w:rPr>
          <w:noProof/>
        </w:rPr>
        <w:fldChar w:fldCharType="separate"/>
      </w:r>
      <w:r>
        <w:rPr>
          <w:noProof/>
        </w:rPr>
        <w:t>295</w:t>
      </w:r>
      <w:r>
        <w:rPr>
          <w:noProof/>
        </w:rPr>
        <w:fldChar w:fldCharType="end"/>
      </w:r>
    </w:p>
    <w:p w14:paraId="404375E0" w14:textId="18D8CA84"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8a.2.10.6.1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_Toc172039989 \h </w:instrText>
      </w:r>
      <w:r>
        <w:rPr>
          <w:noProof/>
        </w:rPr>
      </w:r>
      <w:r>
        <w:rPr>
          <w:noProof/>
        </w:rPr>
        <w:fldChar w:fldCharType="separate"/>
      </w:r>
      <w:r>
        <w:rPr>
          <w:noProof/>
        </w:rPr>
        <w:t>295</w:t>
      </w:r>
      <w:r>
        <w:rPr>
          <w:noProof/>
        </w:rPr>
        <w:fldChar w:fldCharType="end"/>
      </w:r>
    </w:p>
    <w:p w14:paraId="770DFB1F" w14:textId="7CCB4A60"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8a.2.10.6.2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_Toc172039990 \h </w:instrText>
      </w:r>
      <w:r>
        <w:rPr>
          <w:noProof/>
        </w:rPr>
      </w:r>
      <w:r>
        <w:rPr>
          <w:noProof/>
        </w:rPr>
        <w:fldChar w:fldCharType="separate"/>
      </w:r>
      <w:r>
        <w:rPr>
          <w:noProof/>
        </w:rPr>
        <w:t>295</w:t>
      </w:r>
      <w:r>
        <w:rPr>
          <w:noProof/>
        </w:rPr>
        <w:fldChar w:fldCharType="end"/>
      </w:r>
    </w:p>
    <w:p w14:paraId="6E67D1EA" w14:textId="6E287527"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8a.2.11</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 for 5G ProSe UE-to-UE relay</w:t>
      </w:r>
      <w:r>
        <w:rPr>
          <w:noProof/>
        </w:rPr>
        <w:tab/>
      </w:r>
      <w:r>
        <w:rPr>
          <w:noProof/>
        </w:rPr>
        <w:fldChar w:fldCharType="begin" w:fldLock="1"/>
      </w:r>
      <w:r>
        <w:rPr>
          <w:noProof/>
        </w:rPr>
        <w:instrText xml:space="preserve"> PAGEREF _Toc172039991 \h </w:instrText>
      </w:r>
      <w:r>
        <w:rPr>
          <w:noProof/>
        </w:rPr>
      </w:r>
      <w:r>
        <w:rPr>
          <w:noProof/>
        </w:rPr>
        <w:fldChar w:fldCharType="separate"/>
      </w:r>
      <w:r>
        <w:rPr>
          <w:noProof/>
        </w:rPr>
        <w:t>295</w:t>
      </w:r>
      <w:r>
        <w:rPr>
          <w:noProof/>
        </w:rPr>
        <w:fldChar w:fldCharType="end"/>
      </w:r>
    </w:p>
    <w:p w14:paraId="1FECEF60" w14:textId="5FAF242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8a.2.11.1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_Toc172039992 \h </w:instrText>
      </w:r>
      <w:r>
        <w:rPr>
          <w:noProof/>
        </w:rPr>
      </w:r>
      <w:r>
        <w:rPr>
          <w:noProof/>
        </w:rPr>
        <w:fldChar w:fldCharType="separate"/>
      </w:r>
      <w:r>
        <w:rPr>
          <w:noProof/>
        </w:rPr>
        <w:t>295</w:t>
      </w:r>
      <w:r>
        <w:rPr>
          <w:noProof/>
        </w:rPr>
        <w:fldChar w:fldCharType="end"/>
      </w:r>
    </w:p>
    <w:p w14:paraId="5FA808F8" w14:textId="712325AE"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8a.2.11.1.1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_Toc172039993 \h </w:instrText>
      </w:r>
      <w:r>
        <w:rPr>
          <w:noProof/>
        </w:rPr>
      </w:r>
      <w:r>
        <w:rPr>
          <w:noProof/>
        </w:rPr>
        <w:fldChar w:fldCharType="separate"/>
      </w:r>
      <w:r>
        <w:rPr>
          <w:noProof/>
        </w:rPr>
        <w:t>295</w:t>
      </w:r>
      <w:r>
        <w:rPr>
          <w:noProof/>
        </w:rPr>
        <w:fldChar w:fldCharType="end"/>
      </w:r>
    </w:p>
    <w:p w14:paraId="4C6CFCCB" w14:textId="71FCC50E"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8a.2.11.1.2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_Toc172039994 \h </w:instrText>
      </w:r>
      <w:r>
        <w:rPr>
          <w:noProof/>
        </w:rPr>
      </w:r>
      <w:r>
        <w:rPr>
          <w:noProof/>
        </w:rPr>
        <w:fldChar w:fldCharType="separate"/>
      </w:r>
      <w:r>
        <w:rPr>
          <w:noProof/>
        </w:rPr>
        <w:t>295</w:t>
      </w:r>
      <w:r>
        <w:rPr>
          <w:noProof/>
        </w:rPr>
        <w:fldChar w:fldCharType="end"/>
      </w:r>
    </w:p>
    <w:p w14:paraId="0C2AC467" w14:textId="215B87F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8a.2.11.2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_Toc172039995 \h </w:instrText>
      </w:r>
      <w:r>
        <w:rPr>
          <w:noProof/>
        </w:rPr>
      </w:r>
      <w:r>
        <w:rPr>
          <w:noProof/>
        </w:rPr>
        <w:fldChar w:fldCharType="separate"/>
      </w:r>
      <w:r>
        <w:rPr>
          <w:noProof/>
        </w:rPr>
        <w:t>295</w:t>
      </w:r>
      <w:r>
        <w:rPr>
          <w:noProof/>
        </w:rPr>
        <w:fldChar w:fldCharType="end"/>
      </w:r>
    </w:p>
    <w:p w14:paraId="5FBD4FEC" w14:textId="5E017698"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8a.2.11.2.1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_Toc172039996 \h </w:instrText>
      </w:r>
      <w:r>
        <w:rPr>
          <w:noProof/>
        </w:rPr>
      </w:r>
      <w:r>
        <w:rPr>
          <w:noProof/>
        </w:rPr>
        <w:fldChar w:fldCharType="separate"/>
      </w:r>
      <w:r>
        <w:rPr>
          <w:noProof/>
        </w:rPr>
        <w:t>295</w:t>
      </w:r>
      <w:r>
        <w:rPr>
          <w:noProof/>
        </w:rPr>
        <w:fldChar w:fldCharType="end"/>
      </w:r>
    </w:p>
    <w:p w14:paraId="7CB00CE3" w14:textId="25A7EF79"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8a.2.11.2.2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_Toc172039997 \h </w:instrText>
      </w:r>
      <w:r>
        <w:rPr>
          <w:noProof/>
        </w:rPr>
      </w:r>
      <w:r>
        <w:rPr>
          <w:noProof/>
        </w:rPr>
        <w:fldChar w:fldCharType="separate"/>
      </w:r>
      <w:r>
        <w:rPr>
          <w:noProof/>
        </w:rPr>
        <w:t>296</w:t>
      </w:r>
      <w:r>
        <w:rPr>
          <w:noProof/>
        </w:rPr>
        <w:fldChar w:fldCharType="end"/>
      </w:r>
    </w:p>
    <w:p w14:paraId="08EB5FD9" w14:textId="7268497B"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_Toc172039998 \h </w:instrText>
      </w:r>
      <w:r>
        <w:rPr>
          <w:noProof/>
        </w:rPr>
      </w:r>
      <w:r>
        <w:rPr>
          <w:noProof/>
        </w:rPr>
        <w:fldChar w:fldCharType="separate"/>
      </w:r>
      <w:r>
        <w:rPr>
          <w:noProof/>
        </w:rPr>
        <w:t>296</w:t>
      </w:r>
      <w:r>
        <w:rPr>
          <w:noProof/>
        </w:rPr>
        <w:fldChar w:fldCharType="end"/>
      </w:r>
    </w:p>
    <w:p w14:paraId="48C8B337" w14:textId="2C40502F"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8a.2.11.2.2.2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_Toc172039999 \h </w:instrText>
      </w:r>
      <w:r>
        <w:rPr>
          <w:noProof/>
        </w:rPr>
      </w:r>
      <w:r>
        <w:rPr>
          <w:noProof/>
        </w:rPr>
        <w:fldChar w:fldCharType="separate"/>
      </w:r>
      <w:r>
        <w:rPr>
          <w:noProof/>
        </w:rPr>
        <w:t>296</w:t>
      </w:r>
      <w:r>
        <w:rPr>
          <w:noProof/>
        </w:rPr>
        <w:fldChar w:fldCharType="end"/>
      </w:r>
    </w:p>
    <w:p w14:paraId="56902556" w14:textId="5AAE21A7"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8a.2.11.2.2.3</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_Toc172040000 \h </w:instrText>
      </w:r>
      <w:r>
        <w:rPr>
          <w:noProof/>
        </w:rPr>
      </w:r>
      <w:r>
        <w:rPr>
          <w:noProof/>
        </w:rPr>
        <w:fldChar w:fldCharType="separate"/>
      </w:r>
      <w:r>
        <w:rPr>
          <w:noProof/>
        </w:rPr>
        <w:t>297</w:t>
      </w:r>
      <w:r>
        <w:rPr>
          <w:noProof/>
        </w:rPr>
        <w:fldChar w:fldCharType="end"/>
      </w:r>
    </w:p>
    <w:p w14:paraId="72F544B5" w14:textId="5DC45035"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8a.2.11.2.2.4</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_Toc172040001 \h </w:instrText>
      </w:r>
      <w:r>
        <w:rPr>
          <w:noProof/>
        </w:rPr>
      </w:r>
      <w:r>
        <w:rPr>
          <w:noProof/>
        </w:rPr>
        <w:fldChar w:fldCharType="separate"/>
      </w:r>
      <w:r>
        <w:rPr>
          <w:noProof/>
        </w:rPr>
        <w:t>299</w:t>
      </w:r>
      <w:r>
        <w:rPr>
          <w:noProof/>
        </w:rPr>
        <w:fldChar w:fldCharType="end"/>
      </w:r>
    </w:p>
    <w:p w14:paraId="4659C63F" w14:textId="3A7220C9"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8a.2.11.2.2.5</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_Toc172040002 \h </w:instrText>
      </w:r>
      <w:r>
        <w:rPr>
          <w:noProof/>
        </w:rPr>
      </w:r>
      <w:r>
        <w:rPr>
          <w:noProof/>
        </w:rPr>
        <w:fldChar w:fldCharType="separate"/>
      </w:r>
      <w:r>
        <w:rPr>
          <w:noProof/>
        </w:rPr>
        <w:t>299</w:t>
      </w:r>
      <w:r>
        <w:rPr>
          <w:noProof/>
        </w:rPr>
        <w:fldChar w:fldCharType="end"/>
      </w:r>
    </w:p>
    <w:p w14:paraId="7D172757" w14:textId="71C046E0"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8a.2.11.2.2.6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_Toc172040003 \h </w:instrText>
      </w:r>
      <w:r>
        <w:rPr>
          <w:noProof/>
        </w:rPr>
      </w:r>
      <w:r>
        <w:rPr>
          <w:noProof/>
        </w:rPr>
        <w:fldChar w:fldCharType="separate"/>
      </w:r>
      <w:r>
        <w:rPr>
          <w:noProof/>
        </w:rPr>
        <w:t>299</w:t>
      </w:r>
      <w:r>
        <w:rPr>
          <w:noProof/>
        </w:rPr>
        <w:fldChar w:fldCharType="end"/>
      </w:r>
    </w:p>
    <w:p w14:paraId="7C4D273E" w14:textId="68B3E54E"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8a.2.11.2.2.7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_Toc172040004 \h </w:instrText>
      </w:r>
      <w:r>
        <w:rPr>
          <w:noProof/>
        </w:rPr>
      </w:r>
      <w:r>
        <w:rPr>
          <w:noProof/>
        </w:rPr>
        <w:fldChar w:fldCharType="separate"/>
      </w:r>
      <w:r>
        <w:rPr>
          <w:noProof/>
        </w:rPr>
        <w:t>300</w:t>
      </w:r>
      <w:r>
        <w:rPr>
          <w:noProof/>
        </w:rPr>
        <w:fldChar w:fldCharType="end"/>
      </w:r>
    </w:p>
    <w:p w14:paraId="36E7726E" w14:textId="34B3056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8a.2.12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 for 5G ProSe UE-to-UE relay</w:t>
      </w:r>
      <w:r>
        <w:rPr>
          <w:noProof/>
        </w:rPr>
        <w:tab/>
      </w:r>
      <w:r>
        <w:rPr>
          <w:noProof/>
        </w:rPr>
        <w:fldChar w:fldCharType="begin" w:fldLock="1"/>
      </w:r>
      <w:r>
        <w:rPr>
          <w:noProof/>
        </w:rPr>
        <w:instrText xml:space="preserve"> PAGEREF _Toc172040005 \h </w:instrText>
      </w:r>
      <w:r>
        <w:rPr>
          <w:noProof/>
        </w:rPr>
      </w:r>
      <w:r>
        <w:rPr>
          <w:noProof/>
        </w:rPr>
        <w:fldChar w:fldCharType="separate"/>
      </w:r>
      <w:r>
        <w:rPr>
          <w:noProof/>
        </w:rPr>
        <w:t>300</w:t>
      </w:r>
      <w:r>
        <w:rPr>
          <w:noProof/>
        </w:rPr>
        <w:fldChar w:fldCharType="end"/>
      </w:r>
    </w:p>
    <w:p w14:paraId="681DB801" w14:textId="0650998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8a.2.12.1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_Toc172040006 \h </w:instrText>
      </w:r>
      <w:r>
        <w:rPr>
          <w:noProof/>
        </w:rPr>
      </w:r>
      <w:r>
        <w:rPr>
          <w:noProof/>
        </w:rPr>
        <w:fldChar w:fldCharType="separate"/>
      </w:r>
      <w:r>
        <w:rPr>
          <w:noProof/>
        </w:rPr>
        <w:t>300</w:t>
      </w:r>
      <w:r>
        <w:rPr>
          <w:noProof/>
        </w:rPr>
        <w:fldChar w:fldCharType="end"/>
      </w:r>
    </w:p>
    <w:p w14:paraId="5728FA98" w14:textId="40AACC21"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_Toc172040007 \h </w:instrText>
      </w:r>
      <w:r>
        <w:rPr>
          <w:noProof/>
        </w:rPr>
      </w:r>
      <w:r>
        <w:rPr>
          <w:noProof/>
        </w:rPr>
        <w:fldChar w:fldCharType="separate"/>
      </w:r>
      <w:r>
        <w:rPr>
          <w:noProof/>
        </w:rPr>
        <w:t>300</w:t>
      </w:r>
      <w:r>
        <w:rPr>
          <w:noProof/>
        </w:rPr>
        <w:fldChar w:fldCharType="end"/>
      </w:r>
    </w:p>
    <w:p w14:paraId="5A227933" w14:textId="2CCFEECB"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_Toc172040008 \h </w:instrText>
      </w:r>
      <w:r>
        <w:rPr>
          <w:noProof/>
        </w:rPr>
      </w:r>
      <w:r>
        <w:rPr>
          <w:noProof/>
        </w:rPr>
        <w:fldChar w:fldCharType="separate"/>
      </w:r>
      <w:r>
        <w:rPr>
          <w:noProof/>
        </w:rPr>
        <w:t>300</w:t>
      </w:r>
      <w:r>
        <w:rPr>
          <w:noProof/>
        </w:rPr>
        <w:fldChar w:fldCharType="end"/>
      </w:r>
    </w:p>
    <w:p w14:paraId="77908D83" w14:textId="318178F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8a.2.12.2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_Toc172040009 \h </w:instrText>
      </w:r>
      <w:r>
        <w:rPr>
          <w:noProof/>
        </w:rPr>
      </w:r>
      <w:r>
        <w:rPr>
          <w:noProof/>
        </w:rPr>
        <w:fldChar w:fldCharType="separate"/>
      </w:r>
      <w:r>
        <w:rPr>
          <w:noProof/>
        </w:rPr>
        <w:t>300</w:t>
      </w:r>
      <w:r>
        <w:rPr>
          <w:noProof/>
        </w:rPr>
        <w:fldChar w:fldCharType="end"/>
      </w:r>
    </w:p>
    <w:p w14:paraId="7F91E1AF" w14:textId="68121BCC"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_Toc172040010 \h </w:instrText>
      </w:r>
      <w:r>
        <w:rPr>
          <w:noProof/>
        </w:rPr>
      </w:r>
      <w:r>
        <w:rPr>
          <w:noProof/>
        </w:rPr>
        <w:fldChar w:fldCharType="separate"/>
      </w:r>
      <w:r>
        <w:rPr>
          <w:noProof/>
        </w:rPr>
        <w:t>300</w:t>
      </w:r>
      <w:r>
        <w:rPr>
          <w:noProof/>
        </w:rPr>
        <w:fldChar w:fldCharType="end"/>
      </w:r>
    </w:p>
    <w:p w14:paraId="1A8BE399" w14:textId="2DAA1AD3"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8a.2.12.2.2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_Toc172040011 \h </w:instrText>
      </w:r>
      <w:r>
        <w:rPr>
          <w:noProof/>
        </w:rPr>
      </w:r>
      <w:r>
        <w:rPr>
          <w:noProof/>
        </w:rPr>
        <w:fldChar w:fldCharType="separate"/>
      </w:r>
      <w:r>
        <w:rPr>
          <w:noProof/>
        </w:rPr>
        <w:t>301</w:t>
      </w:r>
      <w:r>
        <w:rPr>
          <w:noProof/>
        </w:rPr>
        <w:fldChar w:fldCharType="end"/>
      </w:r>
    </w:p>
    <w:p w14:paraId="03A72327" w14:textId="48E2C974"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_Toc172040012 \h </w:instrText>
      </w:r>
      <w:r>
        <w:rPr>
          <w:noProof/>
        </w:rPr>
      </w:r>
      <w:r>
        <w:rPr>
          <w:noProof/>
        </w:rPr>
        <w:fldChar w:fldCharType="separate"/>
      </w:r>
      <w:r>
        <w:rPr>
          <w:noProof/>
        </w:rPr>
        <w:t>301</w:t>
      </w:r>
      <w:r>
        <w:rPr>
          <w:noProof/>
        </w:rPr>
        <w:fldChar w:fldCharType="end"/>
      </w:r>
    </w:p>
    <w:p w14:paraId="3DFC35FB" w14:textId="3F4CD42E"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8a.2.12.2.2.2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_Toc172040013 \h </w:instrText>
      </w:r>
      <w:r>
        <w:rPr>
          <w:noProof/>
        </w:rPr>
      </w:r>
      <w:r>
        <w:rPr>
          <w:noProof/>
        </w:rPr>
        <w:fldChar w:fldCharType="separate"/>
      </w:r>
      <w:r>
        <w:rPr>
          <w:noProof/>
        </w:rPr>
        <w:t>301</w:t>
      </w:r>
      <w:r>
        <w:rPr>
          <w:noProof/>
        </w:rPr>
        <w:fldChar w:fldCharType="end"/>
      </w:r>
    </w:p>
    <w:p w14:paraId="0FAFBB79" w14:textId="421FD1B3"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8a.2.12.2.2.3</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_Toc172040014 \h </w:instrText>
      </w:r>
      <w:r>
        <w:rPr>
          <w:noProof/>
        </w:rPr>
      </w:r>
      <w:r>
        <w:rPr>
          <w:noProof/>
        </w:rPr>
        <w:fldChar w:fldCharType="separate"/>
      </w:r>
      <w:r>
        <w:rPr>
          <w:noProof/>
        </w:rPr>
        <w:t>302</w:t>
      </w:r>
      <w:r>
        <w:rPr>
          <w:noProof/>
        </w:rPr>
        <w:fldChar w:fldCharType="end"/>
      </w:r>
    </w:p>
    <w:p w14:paraId="63B7C9E7" w14:textId="1FBAE9CC"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8a.2.12.2.2.4</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_Toc172040015 \h </w:instrText>
      </w:r>
      <w:r>
        <w:rPr>
          <w:noProof/>
        </w:rPr>
      </w:r>
      <w:r>
        <w:rPr>
          <w:noProof/>
        </w:rPr>
        <w:fldChar w:fldCharType="separate"/>
      </w:r>
      <w:r>
        <w:rPr>
          <w:noProof/>
        </w:rPr>
        <w:t>304</w:t>
      </w:r>
      <w:r>
        <w:rPr>
          <w:noProof/>
        </w:rPr>
        <w:fldChar w:fldCharType="end"/>
      </w:r>
    </w:p>
    <w:p w14:paraId="1CC97E8F" w14:textId="4E90FBBC"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8a.2.12.2.2.5</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_Toc172040016 \h </w:instrText>
      </w:r>
      <w:r>
        <w:rPr>
          <w:noProof/>
        </w:rPr>
      </w:r>
      <w:r>
        <w:rPr>
          <w:noProof/>
        </w:rPr>
        <w:fldChar w:fldCharType="separate"/>
      </w:r>
      <w:r>
        <w:rPr>
          <w:noProof/>
        </w:rPr>
        <w:t>304</w:t>
      </w:r>
      <w:r>
        <w:rPr>
          <w:noProof/>
        </w:rPr>
        <w:fldChar w:fldCharType="end"/>
      </w:r>
    </w:p>
    <w:p w14:paraId="7908ED0B" w14:textId="5146F4B6"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_Toc172040017 \h </w:instrText>
      </w:r>
      <w:r>
        <w:rPr>
          <w:noProof/>
        </w:rPr>
      </w:r>
      <w:r>
        <w:rPr>
          <w:noProof/>
        </w:rPr>
        <w:fldChar w:fldCharType="separate"/>
      </w:r>
      <w:r>
        <w:rPr>
          <w:noProof/>
        </w:rPr>
        <w:t>304</w:t>
      </w:r>
      <w:r>
        <w:rPr>
          <w:noProof/>
        </w:rPr>
        <w:fldChar w:fldCharType="end"/>
      </w:r>
    </w:p>
    <w:p w14:paraId="667AA891" w14:textId="42F40DE8" w:rsidR="00144F20" w:rsidRDefault="00144F20">
      <w:pPr>
        <w:pStyle w:val="TOC6"/>
        <w:rPr>
          <w:rFonts w:asciiTheme="minorHAnsi" w:eastAsiaTheme="minorEastAsia" w:hAnsiTheme="minorHAnsi" w:cstheme="minorBidi"/>
          <w:noProof/>
          <w:kern w:val="2"/>
          <w:sz w:val="22"/>
          <w:szCs w:val="22"/>
          <w:lang w:eastAsia="en-GB"/>
          <w14:ligatures w14:val="standardContextual"/>
        </w:rPr>
      </w:pPr>
      <w:r>
        <w:rPr>
          <w:noProof/>
        </w:rPr>
        <w:t>8a.2.12.2.2.7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_Toc172040018 \h </w:instrText>
      </w:r>
      <w:r>
        <w:rPr>
          <w:noProof/>
        </w:rPr>
      </w:r>
      <w:r>
        <w:rPr>
          <w:noProof/>
        </w:rPr>
        <w:fldChar w:fldCharType="separate"/>
      </w:r>
      <w:r>
        <w:rPr>
          <w:noProof/>
        </w:rPr>
        <w:t>305</w:t>
      </w:r>
      <w:r>
        <w:rPr>
          <w:noProof/>
        </w:rPr>
        <w:fldChar w:fldCharType="end"/>
      </w:r>
    </w:p>
    <w:p w14:paraId="0AA1C056" w14:textId="004F5988"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2"/>
          <w:szCs w:val="22"/>
          <w:lang w:eastAsia="en-GB"/>
          <w14:ligatures w14:val="standardContextual"/>
        </w:rPr>
        <w:tab/>
      </w:r>
      <w:r>
        <w:rPr>
          <w:noProof/>
        </w:rPr>
        <w:t>5G ProSe end UE key request procedure</w:t>
      </w:r>
      <w:r>
        <w:rPr>
          <w:noProof/>
        </w:rPr>
        <w:tab/>
      </w:r>
      <w:r>
        <w:rPr>
          <w:noProof/>
        </w:rPr>
        <w:fldChar w:fldCharType="begin" w:fldLock="1"/>
      </w:r>
      <w:r>
        <w:rPr>
          <w:noProof/>
        </w:rPr>
        <w:instrText xml:space="preserve"> PAGEREF _Toc172040019 \h </w:instrText>
      </w:r>
      <w:r>
        <w:rPr>
          <w:noProof/>
        </w:rPr>
      </w:r>
      <w:r>
        <w:rPr>
          <w:noProof/>
        </w:rPr>
        <w:fldChar w:fldCharType="separate"/>
      </w:r>
      <w:r>
        <w:rPr>
          <w:noProof/>
        </w:rPr>
        <w:t>305</w:t>
      </w:r>
      <w:r>
        <w:rPr>
          <w:noProof/>
        </w:rPr>
        <w:fldChar w:fldCharType="end"/>
      </w:r>
    </w:p>
    <w:p w14:paraId="7A5C47CE" w14:textId="1113701E" w:rsidR="00144F20" w:rsidRDefault="00144F20">
      <w:pPr>
        <w:pStyle w:val="TOC5"/>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2"/>
          <w:szCs w:val="22"/>
          <w:lang w:eastAsia="en-GB"/>
          <w14:ligatures w14:val="standardContextual"/>
        </w:rPr>
        <w:tab/>
      </w:r>
      <w:r>
        <w:rPr>
          <w:noProof/>
        </w:rPr>
        <w:t>5G ProSe UE-to-UE relay UE key request procedure</w:t>
      </w:r>
      <w:r>
        <w:rPr>
          <w:noProof/>
        </w:rPr>
        <w:tab/>
      </w:r>
      <w:r>
        <w:rPr>
          <w:noProof/>
        </w:rPr>
        <w:fldChar w:fldCharType="begin" w:fldLock="1"/>
      </w:r>
      <w:r>
        <w:rPr>
          <w:noProof/>
        </w:rPr>
        <w:instrText xml:space="preserve"> PAGEREF _Toc172040020 \h </w:instrText>
      </w:r>
      <w:r>
        <w:rPr>
          <w:noProof/>
        </w:rPr>
      </w:r>
      <w:r>
        <w:rPr>
          <w:noProof/>
        </w:rPr>
        <w:fldChar w:fldCharType="separate"/>
      </w:r>
      <w:r>
        <w:rPr>
          <w:noProof/>
        </w:rPr>
        <w:t>305</w:t>
      </w:r>
      <w:r>
        <w:rPr>
          <w:noProof/>
        </w:rPr>
        <w:fldChar w:fldCharType="end"/>
      </w:r>
    </w:p>
    <w:p w14:paraId="413B9C40" w14:textId="0A91CE40"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8a.2.13</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5G ProSe direct discovery set transfer procedure</w:t>
      </w:r>
      <w:r>
        <w:rPr>
          <w:noProof/>
        </w:rPr>
        <w:tab/>
      </w:r>
      <w:r>
        <w:rPr>
          <w:noProof/>
        </w:rPr>
        <w:fldChar w:fldCharType="begin" w:fldLock="1"/>
      </w:r>
      <w:r>
        <w:rPr>
          <w:noProof/>
        </w:rPr>
        <w:instrText xml:space="preserve"> PAGEREF _Toc172040021 \h </w:instrText>
      </w:r>
      <w:r>
        <w:rPr>
          <w:noProof/>
        </w:rPr>
      </w:r>
      <w:r>
        <w:rPr>
          <w:noProof/>
        </w:rPr>
        <w:fldChar w:fldCharType="separate"/>
      </w:r>
      <w:r>
        <w:rPr>
          <w:noProof/>
        </w:rPr>
        <w:t>305</w:t>
      </w:r>
      <w:r>
        <w:rPr>
          <w:noProof/>
        </w:rPr>
        <w:fldChar w:fldCharType="end"/>
      </w:r>
    </w:p>
    <w:p w14:paraId="26E62B2D" w14:textId="44A74FC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8a.2.13.1</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General</w:t>
      </w:r>
      <w:r>
        <w:rPr>
          <w:noProof/>
        </w:rPr>
        <w:tab/>
      </w:r>
      <w:r>
        <w:rPr>
          <w:noProof/>
        </w:rPr>
        <w:fldChar w:fldCharType="begin" w:fldLock="1"/>
      </w:r>
      <w:r>
        <w:rPr>
          <w:noProof/>
        </w:rPr>
        <w:instrText xml:space="preserve"> PAGEREF _Toc172040022 \h </w:instrText>
      </w:r>
      <w:r>
        <w:rPr>
          <w:noProof/>
        </w:rPr>
      </w:r>
      <w:r>
        <w:rPr>
          <w:noProof/>
        </w:rPr>
        <w:fldChar w:fldCharType="separate"/>
      </w:r>
      <w:r>
        <w:rPr>
          <w:noProof/>
        </w:rPr>
        <w:t>305</w:t>
      </w:r>
      <w:r>
        <w:rPr>
          <w:noProof/>
        </w:rPr>
        <w:fldChar w:fldCharType="end"/>
      </w:r>
    </w:p>
    <w:p w14:paraId="671334B6" w14:textId="63954DE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8a.2.13.2</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5G ProSe direct discovery set transfer procedure initiation by initiating UE</w:t>
      </w:r>
      <w:r>
        <w:rPr>
          <w:noProof/>
        </w:rPr>
        <w:tab/>
      </w:r>
      <w:r>
        <w:rPr>
          <w:noProof/>
        </w:rPr>
        <w:fldChar w:fldCharType="begin" w:fldLock="1"/>
      </w:r>
      <w:r>
        <w:rPr>
          <w:noProof/>
        </w:rPr>
        <w:instrText xml:space="preserve"> PAGEREF _Toc172040023 \h </w:instrText>
      </w:r>
      <w:r>
        <w:rPr>
          <w:noProof/>
        </w:rPr>
      </w:r>
      <w:r>
        <w:rPr>
          <w:noProof/>
        </w:rPr>
        <w:fldChar w:fldCharType="separate"/>
      </w:r>
      <w:r>
        <w:rPr>
          <w:noProof/>
        </w:rPr>
        <w:t>305</w:t>
      </w:r>
      <w:r>
        <w:rPr>
          <w:noProof/>
        </w:rPr>
        <w:fldChar w:fldCharType="end"/>
      </w:r>
    </w:p>
    <w:p w14:paraId="66DA2260" w14:textId="6AEE34E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8a.2.13.3</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5G ProSe direct discovery set procedure</w:t>
      </w:r>
      <w:r>
        <w:rPr>
          <w:noProof/>
        </w:rPr>
        <w:t xml:space="preserve"> ack by the target UE</w:t>
      </w:r>
      <w:r>
        <w:rPr>
          <w:noProof/>
        </w:rPr>
        <w:tab/>
      </w:r>
      <w:r>
        <w:rPr>
          <w:noProof/>
        </w:rPr>
        <w:fldChar w:fldCharType="begin" w:fldLock="1"/>
      </w:r>
      <w:r>
        <w:rPr>
          <w:noProof/>
        </w:rPr>
        <w:instrText xml:space="preserve"> PAGEREF _Toc172040024 \h </w:instrText>
      </w:r>
      <w:r>
        <w:rPr>
          <w:noProof/>
        </w:rPr>
      </w:r>
      <w:r>
        <w:rPr>
          <w:noProof/>
        </w:rPr>
        <w:fldChar w:fldCharType="separate"/>
      </w:r>
      <w:r>
        <w:rPr>
          <w:noProof/>
        </w:rPr>
        <w:t>306</w:t>
      </w:r>
      <w:r>
        <w:rPr>
          <w:noProof/>
        </w:rPr>
        <w:fldChar w:fldCharType="end"/>
      </w:r>
    </w:p>
    <w:p w14:paraId="5965AB2B" w14:textId="32F048D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noProof/>
          <w:lang w:val="en-US" w:eastAsia="zh-CN"/>
        </w:rPr>
        <w:t>8a.2.13.4</w:t>
      </w:r>
      <w:r>
        <w:rPr>
          <w:rFonts w:asciiTheme="minorHAnsi" w:eastAsiaTheme="minorEastAsia" w:hAnsiTheme="minorHAnsi" w:cstheme="minorBidi"/>
          <w:noProof/>
          <w:kern w:val="2"/>
          <w:sz w:val="22"/>
          <w:szCs w:val="22"/>
          <w:lang w:eastAsia="en-GB"/>
          <w14:ligatures w14:val="standardContextual"/>
        </w:rPr>
        <w:tab/>
      </w:r>
      <w:r w:rsidRPr="00C373F6">
        <w:rPr>
          <w:noProof/>
          <w:lang w:val="en-US" w:eastAsia="zh-CN"/>
        </w:rPr>
        <w:t>5G ProSe direct discovery set transfer procedure completion by the initiating UE</w:t>
      </w:r>
      <w:r>
        <w:rPr>
          <w:noProof/>
        </w:rPr>
        <w:tab/>
      </w:r>
      <w:r>
        <w:rPr>
          <w:noProof/>
        </w:rPr>
        <w:fldChar w:fldCharType="begin" w:fldLock="1"/>
      </w:r>
      <w:r>
        <w:rPr>
          <w:noProof/>
        </w:rPr>
        <w:instrText xml:space="preserve"> PAGEREF _Toc172040025 \h </w:instrText>
      </w:r>
      <w:r>
        <w:rPr>
          <w:noProof/>
        </w:rPr>
      </w:r>
      <w:r>
        <w:rPr>
          <w:noProof/>
        </w:rPr>
        <w:fldChar w:fldCharType="separate"/>
      </w:r>
      <w:r>
        <w:rPr>
          <w:noProof/>
        </w:rPr>
        <w:t>306</w:t>
      </w:r>
      <w:r>
        <w:rPr>
          <w:noProof/>
        </w:rPr>
        <w:fldChar w:fldCharType="end"/>
      </w:r>
    </w:p>
    <w:p w14:paraId="2C6478D9" w14:textId="2C1E9369" w:rsidR="00144F20" w:rsidRDefault="00144F20">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_Toc172040026 \h </w:instrText>
      </w:r>
      <w:r>
        <w:rPr>
          <w:noProof/>
        </w:rPr>
      </w:r>
      <w:r>
        <w:rPr>
          <w:noProof/>
        </w:rPr>
        <w:fldChar w:fldCharType="separate"/>
      </w:r>
      <w:r>
        <w:rPr>
          <w:noProof/>
        </w:rPr>
        <w:t>306</w:t>
      </w:r>
      <w:r>
        <w:rPr>
          <w:noProof/>
        </w:rPr>
        <w:fldChar w:fldCharType="end"/>
      </w:r>
    </w:p>
    <w:p w14:paraId="257CE9B6" w14:textId="4CABB9A5"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_Toc172040027 \h </w:instrText>
      </w:r>
      <w:r>
        <w:rPr>
          <w:noProof/>
        </w:rPr>
      </w:r>
      <w:r>
        <w:rPr>
          <w:noProof/>
        </w:rPr>
        <w:fldChar w:fldCharType="separate"/>
      </w:r>
      <w:r>
        <w:rPr>
          <w:noProof/>
        </w:rPr>
        <w:t>306</w:t>
      </w:r>
      <w:r>
        <w:rPr>
          <w:noProof/>
        </w:rPr>
        <w:fldChar w:fldCharType="end"/>
      </w:r>
    </w:p>
    <w:p w14:paraId="441EAC88" w14:textId="476F8F9D"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_Toc172040028 \h </w:instrText>
      </w:r>
      <w:r>
        <w:rPr>
          <w:noProof/>
        </w:rPr>
      </w:r>
      <w:r>
        <w:rPr>
          <w:noProof/>
        </w:rPr>
        <w:fldChar w:fldCharType="separate"/>
      </w:r>
      <w:r>
        <w:rPr>
          <w:noProof/>
        </w:rPr>
        <w:t>307</w:t>
      </w:r>
      <w:r>
        <w:rPr>
          <w:noProof/>
        </w:rPr>
        <w:fldChar w:fldCharType="end"/>
      </w:r>
    </w:p>
    <w:p w14:paraId="67CDA6D5" w14:textId="66C1EE2A"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_Toc172040029 \h </w:instrText>
      </w:r>
      <w:r>
        <w:rPr>
          <w:noProof/>
        </w:rPr>
      </w:r>
      <w:r>
        <w:rPr>
          <w:noProof/>
        </w:rPr>
        <w:fldChar w:fldCharType="separate"/>
      </w:r>
      <w:r>
        <w:rPr>
          <w:noProof/>
        </w:rPr>
        <w:t>307</w:t>
      </w:r>
      <w:r>
        <w:rPr>
          <w:noProof/>
        </w:rPr>
        <w:fldChar w:fldCharType="end"/>
      </w:r>
    </w:p>
    <w:p w14:paraId="578639E1" w14:textId="1178C7CD"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_Toc172040030 \h </w:instrText>
      </w:r>
      <w:r>
        <w:rPr>
          <w:noProof/>
        </w:rPr>
      </w:r>
      <w:r>
        <w:rPr>
          <w:noProof/>
        </w:rPr>
        <w:fldChar w:fldCharType="separate"/>
      </w:r>
      <w:r>
        <w:rPr>
          <w:noProof/>
        </w:rPr>
        <w:t>307</w:t>
      </w:r>
      <w:r>
        <w:rPr>
          <w:noProof/>
        </w:rPr>
        <w:fldChar w:fldCharType="end"/>
      </w:r>
    </w:p>
    <w:p w14:paraId="53675A48" w14:textId="25191D53"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9.3.0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_Toc172040031 \h </w:instrText>
      </w:r>
      <w:r>
        <w:rPr>
          <w:noProof/>
        </w:rPr>
      </w:r>
      <w:r>
        <w:rPr>
          <w:noProof/>
        </w:rPr>
        <w:fldChar w:fldCharType="separate"/>
      </w:r>
      <w:r>
        <w:rPr>
          <w:noProof/>
        </w:rPr>
        <w:t>307</w:t>
      </w:r>
      <w:r>
        <w:rPr>
          <w:noProof/>
        </w:rPr>
        <w:fldChar w:fldCharType="end"/>
      </w:r>
    </w:p>
    <w:p w14:paraId="3EFF6B6D" w14:textId="01153689"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_Toc172040032 \h </w:instrText>
      </w:r>
      <w:r>
        <w:rPr>
          <w:noProof/>
        </w:rPr>
      </w:r>
      <w:r>
        <w:rPr>
          <w:noProof/>
        </w:rPr>
        <w:fldChar w:fldCharType="separate"/>
      </w:r>
      <w:r>
        <w:rPr>
          <w:noProof/>
        </w:rPr>
        <w:t>307</w:t>
      </w:r>
      <w:r>
        <w:rPr>
          <w:noProof/>
        </w:rPr>
        <w:fldChar w:fldCharType="end"/>
      </w:r>
    </w:p>
    <w:p w14:paraId="67C90452" w14:textId="1704E12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Message too short</w:t>
      </w:r>
      <w:r>
        <w:rPr>
          <w:noProof/>
        </w:rPr>
        <w:tab/>
      </w:r>
      <w:r>
        <w:rPr>
          <w:noProof/>
        </w:rPr>
        <w:fldChar w:fldCharType="begin" w:fldLock="1"/>
      </w:r>
      <w:r>
        <w:rPr>
          <w:noProof/>
        </w:rPr>
        <w:instrText xml:space="preserve"> PAGEREF _Toc172040033 \h </w:instrText>
      </w:r>
      <w:r>
        <w:rPr>
          <w:noProof/>
        </w:rPr>
      </w:r>
      <w:r>
        <w:rPr>
          <w:noProof/>
        </w:rPr>
        <w:fldChar w:fldCharType="separate"/>
      </w:r>
      <w:r>
        <w:rPr>
          <w:noProof/>
        </w:rPr>
        <w:t>307</w:t>
      </w:r>
      <w:r>
        <w:rPr>
          <w:noProof/>
        </w:rPr>
        <w:fldChar w:fldCharType="end"/>
      </w:r>
    </w:p>
    <w:p w14:paraId="25B7A1D2" w14:textId="6E78662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Message too long</w:t>
      </w:r>
      <w:r>
        <w:rPr>
          <w:noProof/>
        </w:rPr>
        <w:tab/>
      </w:r>
      <w:r>
        <w:rPr>
          <w:noProof/>
        </w:rPr>
        <w:fldChar w:fldCharType="begin" w:fldLock="1"/>
      </w:r>
      <w:r>
        <w:rPr>
          <w:noProof/>
        </w:rPr>
        <w:instrText xml:space="preserve"> PAGEREF _Toc172040034 \h </w:instrText>
      </w:r>
      <w:r>
        <w:rPr>
          <w:noProof/>
        </w:rPr>
      </w:r>
      <w:r>
        <w:rPr>
          <w:noProof/>
        </w:rPr>
        <w:fldChar w:fldCharType="separate"/>
      </w:r>
      <w:r>
        <w:rPr>
          <w:noProof/>
        </w:rPr>
        <w:t>307</w:t>
      </w:r>
      <w:r>
        <w:rPr>
          <w:noProof/>
        </w:rPr>
        <w:fldChar w:fldCharType="end"/>
      </w:r>
    </w:p>
    <w:p w14:paraId="10C7BB93" w14:textId="19DFD4C1"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_Toc172040035 \h </w:instrText>
      </w:r>
      <w:r>
        <w:rPr>
          <w:noProof/>
        </w:rPr>
      </w:r>
      <w:r>
        <w:rPr>
          <w:noProof/>
        </w:rPr>
        <w:fldChar w:fldCharType="separate"/>
      </w:r>
      <w:r>
        <w:rPr>
          <w:noProof/>
        </w:rPr>
        <w:t>307</w:t>
      </w:r>
      <w:r>
        <w:rPr>
          <w:noProof/>
        </w:rPr>
        <w:fldChar w:fldCharType="end"/>
      </w:r>
    </w:p>
    <w:p w14:paraId="5973B86A" w14:textId="58B082BE"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9.3.3</w:t>
      </w:r>
      <w:r>
        <w:rPr>
          <w:rFonts w:asciiTheme="minorHAnsi" w:eastAsiaTheme="minorEastAsia" w:hAnsiTheme="minorHAnsi" w:cstheme="minorBidi"/>
          <w:noProof/>
          <w:kern w:val="2"/>
          <w:sz w:val="22"/>
          <w:szCs w:val="22"/>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_Toc172040036 \h </w:instrText>
      </w:r>
      <w:r>
        <w:rPr>
          <w:noProof/>
        </w:rPr>
      </w:r>
      <w:r>
        <w:rPr>
          <w:noProof/>
        </w:rPr>
        <w:fldChar w:fldCharType="separate"/>
      </w:r>
      <w:r>
        <w:rPr>
          <w:noProof/>
        </w:rPr>
        <w:t>307</w:t>
      </w:r>
      <w:r>
        <w:rPr>
          <w:noProof/>
        </w:rPr>
        <w:fldChar w:fldCharType="end"/>
      </w:r>
    </w:p>
    <w:p w14:paraId="47769552" w14:textId="060A28E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_Toc172040037 \h </w:instrText>
      </w:r>
      <w:r>
        <w:rPr>
          <w:noProof/>
        </w:rPr>
      </w:r>
      <w:r>
        <w:rPr>
          <w:noProof/>
        </w:rPr>
        <w:fldChar w:fldCharType="separate"/>
      </w:r>
      <w:r>
        <w:rPr>
          <w:noProof/>
        </w:rPr>
        <w:t>308</w:t>
      </w:r>
      <w:r>
        <w:rPr>
          <w:noProof/>
        </w:rPr>
        <w:fldChar w:fldCharType="end"/>
      </w:r>
    </w:p>
    <w:p w14:paraId="2B4B4A53" w14:textId="662E48D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_Toc172040038 \h </w:instrText>
      </w:r>
      <w:r>
        <w:rPr>
          <w:noProof/>
        </w:rPr>
      </w:r>
      <w:r>
        <w:rPr>
          <w:noProof/>
        </w:rPr>
        <w:fldChar w:fldCharType="separate"/>
      </w:r>
      <w:r>
        <w:rPr>
          <w:noProof/>
        </w:rPr>
        <w:t>308</w:t>
      </w:r>
      <w:r>
        <w:rPr>
          <w:noProof/>
        </w:rPr>
        <w:fldChar w:fldCharType="end"/>
      </w:r>
    </w:p>
    <w:p w14:paraId="026F1C56" w14:textId="67ED6D5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Out of sequence IEs</w:t>
      </w:r>
      <w:r>
        <w:rPr>
          <w:noProof/>
        </w:rPr>
        <w:tab/>
      </w:r>
      <w:r>
        <w:rPr>
          <w:noProof/>
        </w:rPr>
        <w:fldChar w:fldCharType="begin" w:fldLock="1"/>
      </w:r>
      <w:r>
        <w:rPr>
          <w:noProof/>
        </w:rPr>
        <w:instrText xml:space="preserve"> PAGEREF _Toc172040039 \h </w:instrText>
      </w:r>
      <w:r>
        <w:rPr>
          <w:noProof/>
        </w:rPr>
      </w:r>
      <w:r>
        <w:rPr>
          <w:noProof/>
        </w:rPr>
        <w:fldChar w:fldCharType="separate"/>
      </w:r>
      <w:r>
        <w:rPr>
          <w:noProof/>
        </w:rPr>
        <w:t>308</w:t>
      </w:r>
      <w:r>
        <w:rPr>
          <w:noProof/>
        </w:rPr>
        <w:fldChar w:fldCharType="end"/>
      </w:r>
    </w:p>
    <w:p w14:paraId="7B9EBBF9" w14:textId="6D515D8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Repeated IEs</w:t>
      </w:r>
      <w:r>
        <w:rPr>
          <w:noProof/>
        </w:rPr>
        <w:tab/>
      </w:r>
      <w:r>
        <w:rPr>
          <w:noProof/>
        </w:rPr>
        <w:fldChar w:fldCharType="begin" w:fldLock="1"/>
      </w:r>
      <w:r>
        <w:rPr>
          <w:noProof/>
        </w:rPr>
        <w:instrText xml:space="preserve"> PAGEREF _Toc172040040 \h </w:instrText>
      </w:r>
      <w:r>
        <w:rPr>
          <w:noProof/>
        </w:rPr>
      </w:r>
      <w:r>
        <w:rPr>
          <w:noProof/>
        </w:rPr>
        <w:fldChar w:fldCharType="separate"/>
      </w:r>
      <w:r>
        <w:rPr>
          <w:noProof/>
        </w:rPr>
        <w:t>308</w:t>
      </w:r>
      <w:r>
        <w:rPr>
          <w:noProof/>
        </w:rPr>
        <w:fldChar w:fldCharType="end"/>
      </w:r>
    </w:p>
    <w:p w14:paraId="139E2A29" w14:textId="61D04D3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_Toc172040041 \h </w:instrText>
      </w:r>
      <w:r>
        <w:rPr>
          <w:noProof/>
        </w:rPr>
      </w:r>
      <w:r>
        <w:rPr>
          <w:noProof/>
        </w:rPr>
        <w:fldChar w:fldCharType="separate"/>
      </w:r>
      <w:r>
        <w:rPr>
          <w:noProof/>
        </w:rPr>
        <w:t>308</w:t>
      </w:r>
      <w:r>
        <w:rPr>
          <w:noProof/>
        </w:rPr>
        <w:fldChar w:fldCharType="end"/>
      </w:r>
    </w:p>
    <w:p w14:paraId="35C42443" w14:textId="044DD69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9.3.5.1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_Toc172040042 \h </w:instrText>
      </w:r>
      <w:r>
        <w:rPr>
          <w:noProof/>
        </w:rPr>
      </w:r>
      <w:r>
        <w:rPr>
          <w:noProof/>
        </w:rPr>
        <w:fldChar w:fldCharType="separate"/>
      </w:r>
      <w:r>
        <w:rPr>
          <w:noProof/>
        </w:rPr>
        <w:t>308</w:t>
      </w:r>
      <w:r>
        <w:rPr>
          <w:noProof/>
        </w:rPr>
        <w:fldChar w:fldCharType="end"/>
      </w:r>
    </w:p>
    <w:p w14:paraId="40AFEF1D" w14:textId="3744EB3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9.3.5.2</w:t>
      </w:r>
      <w:r>
        <w:rPr>
          <w:rFonts w:asciiTheme="minorHAnsi" w:eastAsiaTheme="minorEastAsia" w:hAnsiTheme="minorHAnsi" w:cstheme="minorBidi"/>
          <w:noProof/>
          <w:kern w:val="2"/>
          <w:sz w:val="22"/>
          <w:szCs w:val="22"/>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_Toc172040043 \h </w:instrText>
      </w:r>
      <w:r>
        <w:rPr>
          <w:noProof/>
        </w:rPr>
      </w:r>
      <w:r>
        <w:rPr>
          <w:noProof/>
        </w:rPr>
        <w:fldChar w:fldCharType="separate"/>
      </w:r>
      <w:r>
        <w:rPr>
          <w:noProof/>
        </w:rPr>
        <w:t>308</w:t>
      </w:r>
      <w:r>
        <w:rPr>
          <w:noProof/>
        </w:rPr>
        <w:fldChar w:fldCharType="end"/>
      </w:r>
    </w:p>
    <w:p w14:paraId="3874FE08" w14:textId="5BF2EF7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9.3.5.3</w:t>
      </w:r>
      <w:r>
        <w:rPr>
          <w:rFonts w:asciiTheme="minorHAnsi" w:eastAsiaTheme="minorEastAsia" w:hAnsiTheme="minorHAnsi" w:cstheme="minorBidi"/>
          <w:noProof/>
          <w:kern w:val="2"/>
          <w:sz w:val="22"/>
          <w:szCs w:val="22"/>
          <w:lang w:eastAsia="en-GB"/>
          <w14:ligatures w14:val="standardContextual"/>
        </w:rPr>
        <w:tab/>
      </w:r>
      <w:r>
        <w:rPr>
          <w:noProof/>
        </w:rPr>
        <w:t>Conditional IE errors</w:t>
      </w:r>
      <w:r>
        <w:rPr>
          <w:noProof/>
        </w:rPr>
        <w:tab/>
      </w:r>
      <w:r>
        <w:rPr>
          <w:noProof/>
        </w:rPr>
        <w:fldChar w:fldCharType="begin" w:fldLock="1"/>
      </w:r>
      <w:r>
        <w:rPr>
          <w:noProof/>
        </w:rPr>
        <w:instrText xml:space="preserve"> PAGEREF _Toc172040044 \h </w:instrText>
      </w:r>
      <w:r>
        <w:rPr>
          <w:noProof/>
        </w:rPr>
      </w:r>
      <w:r>
        <w:rPr>
          <w:noProof/>
        </w:rPr>
        <w:fldChar w:fldCharType="separate"/>
      </w:r>
      <w:r>
        <w:rPr>
          <w:noProof/>
        </w:rPr>
        <w:t>308</w:t>
      </w:r>
      <w:r>
        <w:rPr>
          <w:noProof/>
        </w:rPr>
        <w:fldChar w:fldCharType="end"/>
      </w:r>
    </w:p>
    <w:p w14:paraId="7B425238" w14:textId="500E367A"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_Toc172040045 \h </w:instrText>
      </w:r>
      <w:r>
        <w:rPr>
          <w:noProof/>
        </w:rPr>
      </w:r>
      <w:r>
        <w:rPr>
          <w:noProof/>
        </w:rPr>
        <w:fldChar w:fldCharType="separate"/>
      </w:r>
      <w:r>
        <w:rPr>
          <w:noProof/>
        </w:rPr>
        <w:t>308</w:t>
      </w:r>
      <w:r>
        <w:rPr>
          <w:noProof/>
        </w:rPr>
        <w:fldChar w:fldCharType="end"/>
      </w:r>
    </w:p>
    <w:p w14:paraId="3A591BF7" w14:textId="16DE05C5" w:rsidR="00144F20" w:rsidRDefault="00144F20">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_Toc172040046 \h </w:instrText>
      </w:r>
      <w:r>
        <w:rPr>
          <w:noProof/>
        </w:rPr>
      </w:r>
      <w:r>
        <w:rPr>
          <w:noProof/>
        </w:rPr>
        <w:fldChar w:fldCharType="separate"/>
      </w:r>
      <w:r>
        <w:rPr>
          <w:noProof/>
        </w:rPr>
        <w:t>308</w:t>
      </w:r>
      <w:r>
        <w:rPr>
          <w:noProof/>
        </w:rPr>
        <w:fldChar w:fldCharType="end"/>
      </w:r>
    </w:p>
    <w:p w14:paraId="0792A2AF" w14:textId="4704BBE6"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_Toc172040047 \h </w:instrText>
      </w:r>
      <w:r>
        <w:rPr>
          <w:noProof/>
        </w:rPr>
      </w:r>
      <w:r>
        <w:rPr>
          <w:noProof/>
        </w:rPr>
        <w:fldChar w:fldCharType="separate"/>
      </w:r>
      <w:r>
        <w:rPr>
          <w:noProof/>
        </w:rPr>
        <w:t>308</w:t>
      </w:r>
      <w:r>
        <w:rPr>
          <w:noProof/>
        </w:rPr>
        <w:fldChar w:fldCharType="end"/>
      </w:r>
    </w:p>
    <w:p w14:paraId="1F77BFC9" w14:textId="0A2D3B18"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_Toc172040048 \h </w:instrText>
      </w:r>
      <w:r>
        <w:rPr>
          <w:noProof/>
        </w:rPr>
      </w:r>
      <w:r>
        <w:rPr>
          <w:noProof/>
        </w:rPr>
        <w:fldChar w:fldCharType="separate"/>
      </w:r>
      <w:r>
        <w:rPr>
          <w:noProof/>
        </w:rPr>
        <w:t>309</w:t>
      </w:r>
      <w:r>
        <w:rPr>
          <w:noProof/>
        </w:rPr>
        <w:fldChar w:fldCharType="end"/>
      </w:r>
    </w:p>
    <w:p w14:paraId="50053BF0" w14:textId="4EAD899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_Toc172040049 \h </w:instrText>
      </w:r>
      <w:r>
        <w:rPr>
          <w:noProof/>
        </w:rPr>
      </w:r>
      <w:r>
        <w:rPr>
          <w:noProof/>
        </w:rPr>
        <w:fldChar w:fldCharType="separate"/>
      </w:r>
      <w:r>
        <w:rPr>
          <w:noProof/>
        </w:rPr>
        <w:t>309</w:t>
      </w:r>
      <w:r>
        <w:rPr>
          <w:noProof/>
        </w:rPr>
        <w:fldChar w:fldCharType="end"/>
      </w:r>
    </w:p>
    <w:p w14:paraId="73D94FAF" w14:textId="793BCF40"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Relay TAI</w:t>
      </w:r>
      <w:r>
        <w:rPr>
          <w:noProof/>
        </w:rPr>
        <w:tab/>
      </w:r>
      <w:r>
        <w:rPr>
          <w:noProof/>
        </w:rPr>
        <w:fldChar w:fldCharType="begin" w:fldLock="1"/>
      </w:r>
      <w:r>
        <w:rPr>
          <w:noProof/>
        </w:rPr>
        <w:instrText xml:space="preserve"> PAGEREF _Toc172040050 \h </w:instrText>
      </w:r>
      <w:r>
        <w:rPr>
          <w:noProof/>
        </w:rPr>
      </w:r>
      <w:r>
        <w:rPr>
          <w:noProof/>
        </w:rPr>
        <w:fldChar w:fldCharType="separate"/>
      </w:r>
      <w:r>
        <w:rPr>
          <w:noProof/>
        </w:rPr>
        <w:t>315</w:t>
      </w:r>
      <w:r>
        <w:rPr>
          <w:noProof/>
        </w:rPr>
        <w:fldChar w:fldCharType="end"/>
      </w:r>
    </w:p>
    <w:p w14:paraId="72D2E32F" w14:textId="3AA2E534"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_Toc172040051 \h </w:instrText>
      </w:r>
      <w:r>
        <w:rPr>
          <w:noProof/>
        </w:rPr>
      </w:r>
      <w:r>
        <w:rPr>
          <w:noProof/>
        </w:rPr>
        <w:fldChar w:fldCharType="separate"/>
      </w:r>
      <w:r>
        <w:rPr>
          <w:noProof/>
        </w:rPr>
        <w:t>315</w:t>
      </w:r>
      <w:r>
        <w:rPr>
          <w:noProof/>
        </w:rPr>
        <w:fldChar w:fldCharType="end"/>
      </w:r>
    </w:p>
    <w:p w14:paraId="1F627099" w14:textId="6AB7238A"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10.2.4</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_Toc172040052 \h </w:instrText>
      </w:r>
      <w:r>
        <w:rPr>
          <w:noProof/>
        </w:rPr>
      </w:r>
      <w:r>
        <w:rPr>
          <w:noProof/>
        </w:rPr>
        <w:fldChar w:fldCharType="separate"/>
      </w:r>
      <w:r>
        <w:rPr>
          <w:noProof/>
        </w:rPr>
        <w:t>315</w:t>
      </w:r>
      <w:r>
        <w:rPr>
          <w:noProof/>
        </w:rPr>
        <w:fldChar w:fldCharType="end"/>
      </w:r>
    </w:p>
    <w:p w14:paraId="1E864E10" w14:textId="56B21592"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10.2.5</w:t>
      </w:r>
      <w:r>
        <w:rPr>
          <w:rFonts w:asciiTheme="minorHAnsi" w:eastAsiaTheme="minorEastAsia" w:hAnsiTheme="minorHAnsi" w:cstheme="minorBidi"/>
          <w:noProof/>
          <w:kern w:val="2"/>
          <w:sz w:val="22"/>
          <w:szCs w:val="22"/>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_Toc172040053 \h </w:instrText>
      </w:r>
      <w:r>
        <w:rPr>
          <w:noProof/>
        </w:rPr>
      </w:r>
      <w:r>
        <w:rPr>
          <w:noProof/>
        </w:rPr>
        <w:fldChar w:fldCharType="separate"/>
      </w:r>
      <w:r>
        <w:rPr>
          <w:noProof/>
        </w:rPr>
        <w:t>315</w:t>
      </w:r>
      <w:r>
        <w:rPr>
          <w:noProof/>
        </w:rPr>
        <w:fldChar w:fldCharType="end"/>
      </w:r>
    </w:p>
    <w:p w14:paraId="216D834C" w14:textId="59531359"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10.2.6</w:t>
      </w:r>
      <w:r>
        <w:rPr>
          <w:rFonts w:asciiTheme="minorHAnsi" w:eastAsiaTheme="minorEastAsia" w:hAnsiTheme="minorHAnsi" w:cstheme="minorBidi"/>
          <w:noProof/>
          <w:kern w:val="2"/>
          <w:sz w:val="22"/>
          <w:szCs w:val="22"/>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_Toc172040054 \h </w:instrText>
      </w:r>
      <w:r>
        <w:rPr>
          <w:noProof/>
        </w:rPr>
      </w:r>
      <w:r>
        <w:rPr>
          <w:noProof/>
        </w:rPr>
        <w:fldChar w:fldCharType="separate"/>
      </w:r>
      <w:r>
        <w:rPr>
          <w:noProof/>
        </w:rPr>
        <w:t>316</w:t>
      </w:r>
      <w:r>
        <w:rPr>
          <w:noProof/>
        </w:rPr>
        <w:fldChar w:fldCharType="end"/>
      </w:r>
    </w:p>
    <w:p w14:paraId="0152B907" w14:textId="5D1F7A6F"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10.2.7</w:t>
      </w:r>
      <w:r>
        <w:rPr>
          <w:rFonts w:asciiTheme="minorHAnsi" w:eastAsiaTheme="minorEastAsia" w:hAnsiTheme="minorHAnsi" w:cstheme="minorBidi"/>
          <w:noProof/>
          <w:kern w:val="2"/>
          <w:sz w:val="22"/>
          <w:szCs w:val="22"/>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_Toc172040055 \h </w:instrText>
      </w:r>
      <w:r>
        <w:rPr>
          <w:noProof/>
        </w:rPr>
      </w:r>
      <w:r>
        <w:rPr>
          <w:noProof/>
        </w:rPr>
        <w:fldChar w:fldCharType="separate"/>
      </w:r>
      <w:r>
        <w:rPr>
          <w:noProof/>
        </w:rPr>
        <w:t>316</w:t>
      </w:r>
      <w:r>
        <w:rPr>
          <w:noProof/>
        </w:rPr>
        <w:fldChar w:fldCharType="end"/>
      </w:r>
    </w:p>
    <w:p w14:paraId="5D9100C8" w14:textId="00042CA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Announce prohibited indication</w:t>
      </w:r>
      <w:r>
        <w:rPr>
          <w:noProof/>
        </w:rPr>
        <w:tab/>
      </w:r>
      <w:r>
        <w:rPr>
          <w:noProof/>
        </w:rPr>
        <w:fldChar w:fldCharType="begin" w:fldLock="1"/>
      </w:r>
      <w:r>
        <w:rPr>
          <w:noProof/>
        </w:rPr>
        <w:instrText xml:space="preserve"> PAGEREF _Toc172040056 \h </w:instrText>
      </w:r>
      <w:r>
        <w:rPr>
          <w:noProof/>
        </w:rPr>
      </w:r>
      <w:r>
        <w:rPr>
          <w:noProof/>
        </w:rPr>
        <w:fldChar w:fldCharType="separate"/>
      </w:r>
      <w:r>
        <w:rPr>
          <w:noProof/>
        </w:rPr>
        <w:t>317</w:t>
      </w:r>
      <w:r>
        <w:rPr>
          <w:noProof/>
        </w:rPr>
        <w:fldChar w:fldCharType="end"/>
      </w:r>
    </w:p>
    <w:p w14:paraId="1ED7DE30" w14:textId="7C23ABE3"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Discoveree user info</w:t>
      </w:r>
      <w:r>
        <w:rPr>
          <w:noProof/>
        </w:rPr>
        <w:tab/>
      </w:r>
      <w:r>
        <w:rPr>
          <w:noProof/>
        </w:rPr>
        <w:fldChar w:fldCharType="begin" w:fldLock="1"/>
      </w:r>
      <w:r>
        <w:rPr>
          <w:noProof/>
        </w:rPr>
        <w:instrText xml:space="preserve"> PAGEREF _Toc172040057 \h </w:instrText>
      </w:r>
      <w:r>
        <w:rPr>
          <w:noProof/>
        </w:rPr>
      </w:r>
      <w:r>
        <w:rPr>
          <w:noProof/>
        </w:rPr>
        <w:fldChar w:fldCharType="separate"/>
      </w:r>
      <w:r>
        <w:rPr>
          <w:noProof/>
        </w:rPr>
        <w:t>317</w:t>
      </w:r>
      <w:r>
        <w:rPr>
          <w:noProof/>
        </w:rPr>
        <w:fldChar w:fldCharType="end"/>
      </w:r>
    </w:p>
    <w:p w14:paraId="5A739B19" w14:textId="6468F92F" w:rsidR="00144F20" w:rsidRDefault="00144F20">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_Toc172040058 \h </w:instrText>
      </w:r>
      <w:r>
        <w:rPr>
          <w:noProof/>
        </w:rPr>
      </w:r>
      <w:r>
        <w:rPr>
          <w:noProof/>
        </w:rPr>
        <w:fldChar w:fldCharType="separate"/>
      </w:r>
      <w:r>
        <w:rPr>
          <w:noProof/>
        </w:rPr>
        <w:t>317</w:t>
      </w:r>
      <w:r>
        <w:rPr>
          <w:noProof/>
        </w:rPr>
        <w:fldChar w:fldCharType="end"/>
      </w:r>
    </w:p>
    <w:p w14:paraId="2011E8BF" w14:textId="09BFA797"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_Toc172040059 \h </w:instrText>
      </w:r>
      <w:r>
        <w:rPr>
          <w:noProof/>
        </w:rPr>
      </w:r>
      <w:r>
        <w:rPr>
          <w:noProof/>
        </w:rPr>
        <w:fldChar w:fldCharType="separate"/>
      </w:r>
      <w:r>
        <w:rPr>
          <w:noProof/>
        </w:rPr>
        <w:t>317</w:t>
      </w:r>
      <w:r>
        <w:rPr>
          <w:noProof/>
        </w:rPr>
        <w:fldChar w:fldCharType="end"/>
      </w:r>
    </w:p>
    <w:p w14:paraId="6A1AB8FB" w14:textId="12E986D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_Toc172040060 \h </w:instrText>
      </w:r>
      <w:r>
        <w:rPr>
          <w:noProof/>
        </w:rPr>
      </w:r>
      <w:r>
        <w:rPr>
          <w:noProof/>
        </w:rPr>
        <w:fldChar w:fldCharType="separate"/>
      </w:r>
      <w:r>
        <w:rPr>
          <w:noProof/>
        </w:rPr>
        <w:t>317</w:t>
      </w:r>
      <w:r>
        <w:rPr>
          <w:noProof/>
        </w:rPr>
        <w:fldChar w:fldCharType="end"/>
      </w:r>
    </w:p>
    <w:p w14:paraId="1E376DF8" w14:textId="3BFD73B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Target user info</w:t>
      </w:r>
      <w:r>
        <w:rPr>
          <w:noProof/>
        </w:rPr>
        <w:tab/>
      </w:r>
      <w:r>
        <w:rPr>
          <w:noProof/>
        </w:rPr>
        <w:fldChar w:fldCharType="begin" w:fldLock="1"/>
      </w:r>
      <w:r>
        <w:rPr>
          <w:noProof/>
        </w:rPr>
        <w:instrText xml:space="preserve"> PAGEREF _Toc172040061 \h </w:instrText>
      </w:r>
      <w:r>
        <w:rPr>
          <w:noProof/>
        </w:rPr>
      </w:r>
      <w:r>
        <w:rPr>
          <w:noProof/>
        </w:rPr>
        <w:fldChar w:fldCharType="separate"/>
      </w:r>
      <w:r>
        <w:rPr>
          <w:noProof/>
        </w:rPr>
        <w:t>318</w:t>
      </w:r>
      <w:r>
        <w:rPr>
          <w:noProof/>
        </w:rPr>
        <w:fldChar w:fldCharType="end"/>
      </w:r>
    </w:p>
    <w:p w14:paraId="4F829570" w14:textId="17A62EC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_Toc172040062 \h </w:instrText>
      </w:r>
      <w:r>
        <w:rPr>
          <w:noProof/>
        </w:rPr>
      </w:r>
      <w:r>
        <w:rPr>
          <w:noProof/>
        </w:rPr>
        <w:fldChar w:fldCharType="separate"/>
      </w:r>
      <w:r>
        <w:rPr>
          <w:noProof/>
        </w:rPr>
        <w:t>319</w:t>
      </w:r>
      <w:r>
        <w:rPr>
          <w:noProof/>
        </w:rPr>
        <w:fldChar w:fldCharType="end"/>
      </w:r>
    </w:p>
    <w:p w14:paraId="5FABDB6D" w14:textId="1883FBB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_Toc172040063 \h </w:instrText>
      </w:r>
      <w:r>
        <w:rPr>
          <w:noProof/>
        </w:rPr>
      </w:r>
      <w:r>
        <w:rPr>
          <w:noProof/>
        </w:rPr>
        <w:fldChar w:fldCharType="separate"/>
      </w:r>
      <w:r>
        <w:rPr>
          <w:noProof/>
        </w:rPr>
        <w:t>319</w:t>
      </w:r>
      <w:r>
        <w:rPr>
          <w:noProof/>
        </w:rPr>
        <w:fldChar w:fldCharType="end"/>
      </w:r>
    </w:p>
    <w:p w14:paraId="5F0DDA75" w14:textId="76CED80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C373F6">
        <w:rPr>
          <w:noProof/>
          <w:vertAlign w:val="subscript"/>
        </w:rPr>
        <w:t>NRP-sess</w:t>
      </w:r>
      <w:r>
        <w:rPr>
          <w:noProof/>
        </w:rPr>
        <w:t xml:space="preserve"> ID</w:t>
      </w:r>
      <w:r>
        <w:rPr>
          <w:noProof/>
        </w:rPr>
        <w:tab/>
      </w:r>
      <w:r>
        <w:rPr>
          <w:noProof/>
        </w:rPr>
        <w:fldChar w:fldCharType="begin" w:fldLock="1"/>
      </w:r>
      <w:r>
        <w:rPr>
          <w:noProof/>
        </w:rPr>
        <w:instrText xml:space="preserve"> PAGEREF _Toc172040064 \h </w:instrText>
      </w:r>
      <w:r>
        <w:rPr>
          <w:noProof/>
        </w:rPr>
      </w:r>
      <w:r>
        <w:rPr>
          <w:noProof/>
        </w:rPr>
        <w:fldChar w:fldCharType="separate"/>
      </w:r>
      <w:r>
        <w:rPr>
          <w:noProof/>
        </w:rPr>
        <w:t>319</w:t>
      </w:r>
      <w:r>
        <w:rPr>
          <w:noProof/>
        </w:rPr>
        <w:fldChar w:fldCharType="end"/>
      </w:r>
    </w:p>
    <w:p w14:paraId="3182AFFE" w14:textId="0E9CEF7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sidRPr="00C373F6">
        <w:rPr>
          <w:rFonts w:cs="Arial"/>
          <w:noProof/>
        </w:rPr>
        <w:t>K</w:t>
      </w:r>
      <w:r w:rsidRPr="00C373F6">
        <w:rPr>
          <w:rFonts w:cs="Arial"/>
          <w:noProof/>
          <w:vertAlign w:val="subscript"/>
        </w:rPr>
        <w:t>NRP</w:t>
      </w:r>
      <w:r w:rsidRPr="00C373F6">
        <w:rPr>
          <w:rFonts w:cs="Arial"/>
          <w:noProof/>
        </w:rPr>
        <w:t xml:space="preserve"> ID</w:t>
      </w:r>
      <w:r>
        <w:rPr>
          <w:noProof/>
        </w:rPr>
        <w:tab/>
      </w:r>
      <w:r>
        <w:rPr>
          <w:noProof/>
        </w:rPr>
        <w:fldChar w:fldCharType="begin" w:fldLock="1"/>
      </w:r>
      <w:r>
        <w:rPr>
          <w:noProof/>
        </w:rPr>
        <w:instrText xml:space="preserve"> PAGEREF _Toc172040065 \h </w:instrText>
      </w:r>
      <w:r>
        <w:rPr>
          <w:noProof/>
        </w:rPr>
      </w:r>
      <w:r>
        <w:rPr>
          <w:noProof/>
        </w:rPr>
        <w:fldChar w:fldCharType="separate"/>
      </w:r>
      <w:r>
        <w:rPr>
          <w:noProof/>
        </w:rPr>
        <w:t>319</w:t>
      </w:r>
      <w:r>
        <w:rPr>
          <w:noProof/>
        </w:rPr>
        <w:fldChar w:fldCharType="end"/>
      </w:r>
    </w:p>
    <w:p w14:paraId="7DA675EA" w14:textId="1ECDFDC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_Toc172040066 \h </w:instrText>
      </w:r>
      <w:r>
        <w:rPr>
          <w:noProof/>
        </w:rPr>
      </w:r>
      <w:r>
        <w:rPr>
          <w:noProof/>
        </w:rPr>
        <w:fldChar w:fldCharType="separate"/>
      </w:r>
      <w:r>
        <w:rPr>
          <w:noProof/>
        </w:rPr>
        <w:t>319</w:t>
      </w:r>
      <w:r>
        <w:rPr>
          <w:noProof/>
        </w:rPr>
        <w:fldChar w:fldCharType="end"/>
      </w:r>
    </w:p>
    <w:p w14:paraId="76069F9F" w14:textId="742F3C2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identifiers</w:t>
      </w:r>
      <w:r>
        <w:rPr>
          <w:noProof/>
        </w:rPr>
        <w:tab/>
      </w:r>
      <w:r>
        <w:rPr>
          <w:noProof/>
        </w:rPr>
        <w:fldChar w:fldCharType="begin" w:fldLock="1"/>
      </w:r>
      <w:r>
        <w:rPr>
          <w:noProof/>
        </w:rPr>
        <w:instrText xml:space="preserve"> PAGEREF _Toc172040067 \h </w:instrText>
      </w:r>
      <w:r>
        <w:rPr>
          <w:noProof/>
        </w:rPr>
      </w:r>
      <w:r>
        <w:rPr>
          <w:noProof/>
        </w:rPr>
        <w:fldChar w:fldCharType="separate"/>
      </w:r>
      <w:r>
        <w:rPr>
          <w:noProof/>
        </w:rPr>
        <w:t>319</w:t>
      </w:r>
      <w:r>
        <w:rPr>
          <w:noProof/>
        </w:rPr>
        <w:fldChar w:fldCharType="end"/>
      </w:r>
    </w:p>
    <w:p w14:paraId="77267C49" w14:textId="070D652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rFonts w:asciiTheme="minorHAnsi" w:eastAsiaTheme="minorEastAsia" w:hAnsiTheme="minorHAnsi" w:cstheme="minorBidi"/>
          <w:noProof/>
          <w:kern w:val="2"/>
          <w:sz w:val="22"/>
          <w:szCs w:val="22"/>
          <w:lang w:eastAsia="en-GB"/>
          <w14:ligatures w14:val="standardContextual"/>
        </w:rPr>
        <w:tab/>
      </w:r>
      <w:r>
        <w:rPr>
          <w:noProof/>
        </w:rPr>
        <w:t>UE identity</w:t>
      </w:r>
      <w:r>
        <w:rPr>
          <w:noProof/>
        </w:rPr>
        <w:tab/>
      </w:r>
      <w:r>
        <w:rPr>
          <w:noProof/>
        </w:rPr>
        <w:fldChar w:fldCharType="begin" w:fldLock="1"/>
      </w:r>
      <w:r>
        <w:rPr>
          <w:noProof/>
        </w:rPr>
        <w:instrText xml:space="preserve"> PAGEREF _Toc172040068 \h </w:instrText>
      </w:r>
      <w:r>
        <w:rPr>
          <w:noProof/>
        </w:rPr>
      </w:r>
      <w:r>
        <w:rPr>
          <w:noProof/>
        </w:rPr>
        <w:fldChar w:fldCharType="separate"/>
      </w:r>
      <w:r>
        <w:rPr>
          <w:noProof/>
        </w:rPr>
        <w:t>319</w:t>
      </w:r>
      <w:r>
        <w:rPr>
          <w:noProof/>
        </w:rPr>
        <w:fldChar w:fldCharType="end"/>
      </w:r>
    </w:p>
    <w:p w14:paraId="1A7B0185" w14:textId="5F88885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10.3.1.10</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_Toc172040069 \h </w:instrText>
      </w:r>
      <w:r>
        <w:rPr>
          <w:noProof/>
        </w:rPr>
      </w:r>
      <w:r>
        <w:rPr>
          <w:noProof/>
        </w:rPr>
        <w:fldChar w:fldCharType="separate"/>
      </w:r>
      <w:r>
        <w:rPr>
          <w:noProof/>
        </w:rPr>
        <w:t>319</w:t>
      </w:r>
      <w:r>
        <w:rPr>
          <w:noProof/>
        </w:rPr>
        <w:fldChar w:fldCharType="end"/>
      </w:r>
    </w:p>
    <w:p w14:paraId="7BF60EAC" w14:textId="7525065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_Toc172040070 \h </w:instrText>
      </w:r>
      <w:r>
        <w:rPr>
          <w:noProof/>
        </w:rPr>
      </w:r>
      <w:r>
        <w:rPr>
          <w:noProof/>
        </w:rPr>
        <w:fldChar w:fldCharType="separate"/>
      </w:r>
      <w:r>
        <w:rPr>
          <w:noProof/>
        </w:rPr>
        <w:t>320</w:t>
      </w:r>
      <w:r>
        <w:rPr>
          <w:noProof/>
        </w:rPr>
        <w:fldChar w:fldCharType="end"/>
      </w:r>
    </w:p>
    <w:p w14:paraId="299DE801" w14:textId="34BA02A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_Toc172040071 \h </w:instrText>
      </w:r>
      <w:r>
        <w:rPr>
          <w:noProof/>
        </w:rPr>
      </w:r>
      <w:r>
        <w:rPr>
          <w:noProof/>
        </w:rPr>
        <w:fldChar w:fldCharType="separate"/>
      </w:r>
      <w:r>
        <w:rPr>
          <w:noProof/>
        </w:rPr>
        <w:t>320</w:t>
      </w:r>
      <w:r>
        <w:rPr>
          <w:noProof/>
        </w:rPr>
        <w:fldChar w:fldCharType="end"/>
      </w:r>
    </w:p>
    <w:p w14:paraId="29DA2A3C" w14:textId="492EE80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10.3.1.13</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_Toc172040072 \h </w:instrText>
      </w:r>
      <w:r>
        <w:rPr>
          <w:noProof/>
        </w:rPr>
      </w:r>
      <w:r>
        <w:rPr>
          <w:noProof/>
        </w:rPr>
        <w:fldChar w:fldCharType="separate"/>
      </w:r>
      <w:r>
        <w:rPr>
          <w:noProof/>
        </w:rPr>
        <w:t>320</w:t>
      </w:r>
      <w:r>
        <w:rPr>
          <w:noProof/>
        </w:rPr>
        <w:fldChar w:fldCharType="end"/>
      </w:r>
    </w:p>
    <w:p w14:paraId="3192F84B" w14:textId="13D0E2E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10.3.1.14</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_Toc172040073 \h </w:instrText>
      </w:r>
      <w:r>
        <w:rPr>
          <w:noProof/>
        </w:rPr>
      </w:r>
      <w:r>
        <w:rPr>
          <w:noProof/>
        </w:rPr>
        <w:fldChar w:fldCharType="separate"/>
      </w:r>
      <w:r>
        <w:rPr>
          <w:noProof/>
        </w:rPr>
        <w:t>320</w:t>
      </w:r>
      <w:r>
        <w:rPr>
          <w:noProof/>
        </w:rPr>
        <w:fldChar w:fldCharType="end"/>
      </w:r>
    </w:p>
    <w:p w14:paraId="6E4C2D6F" w14:textId="3653E87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10.3.1.15</w:t>
      </w:r>
      <w:r>
        <w:rPr>
          <w:rFonts w:asciiTheme="minorHAnsi" w:eastAsiaTheme="minorEastAsia" w:hAnsiTheme="minorHAnsi" w:cstheme="minorBidi"/>
          <w:noProof/>
          <w:kern w:val="2"/>
          <w:sz w:val="22"/>
          <w:szCs w:val="22"/>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_Toc172040074 \h </w:instrText>
      </w:r>
      <w:r>
        <w:rPr>
          <w:noProof/>
        </w:rPr>
      </w:r>
      <w:r>
        <w:rPr>
          <w:noProof/>
        </w:rPr>
        <w:fldChar w:fldCharType="separate"/>
      </w:r>
      <w:r>
        <w:rPr>
          <w:noProof/>
        </w:rPr>
        <w:t>320</w:t>
      </w:r>
      <w:r>
        <w:rPr>
          <w:noProof/>
        </w:rPr>
        <w:fldChar w:fldCharType="end"/>
      </w:r>
    </w:p>
    <w:p w14:paraId="7B77F382" w14:textId="40A0BFF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10.3.1.16</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C373F6">
        <w:rPr>
          <w:noProof/>
          <w:vertAlign w:val="subscript"/>
        </w:rPr>
        <w:t>SLP-sess</w:t>
      </w:r>
      <w:r>
        <w:rPr>
          <w:noProof/>
        </w:rPr>
        <w:t xml:space="preserve"> ID</w:t>
      </w:r>
      <w:r>
        <w:rPr>
          <w:noProof/>
        </w:rPr>
        <w:tab/>
      </w:r>
      <w:r>
        <w:rPr>
          <w:noProof/>
        </w:rPr>
        <w:fldChar w:fldCharType="begin" w:fldLock="1"/>
      </w:r>
      <w:r>
        <w:rPr>
          <w:noProof/>
        </w:rPr>
        <w:instrText xml:space="preserve"> PAGEREF _Toc172040075 \h </w:instrText>
      </w:r>
      <w:r>
        <w:rPr>
          <w:noProof/>
        </w:rPr>
      </w:r>
      <w:r>
        <w:rPr>
          <w:noProof/>
        </w:rPr>
        <w:fldChar w:fldCharType="separate"/>
      </w:r>
      <w:r>
        <w:rPr>
          <w:noProof/>
        </w:rPr>
        <w:t>320</w:t>
      </w:r>
      <w:r>
        <w:rPr>
          <w:noProof/>
        </w:rPr>
        <w:fldChar w:fldCharType="end"/>
      </w:r>
    </w:p>
    <w:p w14:paraId="43C5A98E" w14:textId="28D63FC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10.3.1.17</w:t>
      </w:r>
      <w:r>
        <w:rPr>
          <w:rFonts w:asciiTheme="minorHAnsi" w:eastAsiaTheme="minorEastAsia" w:hAnsiTheme="minorHAnsi" w:cstheme="minorBidi"/>
          <w:noProof/>
          <w:kern w:val="2"/>
          <w:sz w:val="22"/>
          <w:szCs w:val="22"/>
          <w:lang w:eastAsia="en-GB"/>
          <w14:ligatures w14:val="standardContextual"/>
        </w:rPr>
        <w:tab/>
      </w:r>
      <w:r w:rsidRPr="00C373F6">
        <w:rPr>
          <w:rFonts w:cs="Arial"/>
          <w:noProof/>
        </w:rPr>
        <w:t>K</w:t>
      </w:r>
      <w:r w:rsidRPr="00C373F6">
        <w:rPr>
          <w:rFonts w:cs="Arial"/>
          <w:noProof/>
          <w:vertAlign w:val="subscript"/>
        </w:rPr>
        <w:t>SLP</w:t>
      </w:r>
      <w:r w:rsidRPr="00C373F6">
        <w:rPr>
          <w:rFonts w:cs="Arial"/>
          <w:noProof/>
        </w:rPr>
        <w:t xml:space="preserve"> ID</w:t>
      </w:r>
      <w:r>
        <w:rPr>
          <w:noProof/>
        </w:rPr>
        <w:tab/>
      </w:r>
      <w:r>
        <w:rPr>
          <w:noProof/>
        </w:rPr>
        <w:fldChar w:fldCharType="begin" w:fldLock="1"/>
      </w:r>
      <w:r>
        <w:rPr>
          <w:noProof/>
        </w:rPr>
        <w:instrText xml:space="preserve"> PAGEREF _Toc172040076 \h </w:instrText>
      </w:r>
      <w:r>
        <w:rPr>
          <w:noProof/>
        </w:rPr>
      </w:r>
      <w:r>
        <w:rPr>
          <w:noProof/>
        </w:rPr>
        <w:fldChar w:fldCharType="separate"/>
      </w:r>
      <w:r>
        <w:rPr>
          <w:noProof/>
        </w:rPr>
        <w:t>320</w:t>
      </w:r>
      <w:r>
        <w:rPr>
          <w:noProof/>
        </w:rPr>
        <w:fldChar w:fldCharType="end"/>
      </w:r>
    </w:p>
    <w:p w14:paraId="110672A6" w14:textId="766F53A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10.3.1.18</w:t>
      </w:r>
      <w:r>
        <w:rPr>
          <w:rFonts w:asciiTheme="minorHAnsi" w:eastAsiaTheme="minorEastAsia" w:hAnsiTheme="minorHAnsi" w:cstheme="minorBidi"/>
          <w:noProof/>
          <w:kern w:val="2"/>
          <w:sz w:val="22"/>
          <w:szCs w:val="22"/>
          <w:lang w:eastAsia="en-GB"/>
          <w14:ligatures w14:val="standardContextual"/>
        </w:rPr>
        <w:tab/>
      </w:r>
      <w:r>
        <w:rPr>
          <w:noProof/>
        </w:rPr>
        <w:t>Relay indication</w:t>
      </w:r>
      <w:r>
        <w:rPr>
          <w:noProof/>
        </w:rPr>
        <w:tab/>
      </w:r>
      <w:r>
        <w:rPr>
          <w:noProof/>
        </w:rPr>
        <w:fldChar w:fldCharType="begin" w:fldLock="1"/>
      </w:r>
      <w:r>
        <w:rPr>
          <w:noProof/>
        </w:rPr>
        <w:instrText xml:space="preserve"> PAGEREF _Toc172040077 \h </w:instrText>
      </w:r>
      <w:r>
        <w:rPr>
          <w:noProof/>
        </w:rPr>
      </w:r>
      <w:r>
        <w:rPr>
          <w:noProof/>
        </w:rPr>
        <w:fldChar w:fldCharType="separate"/>
      </w:r>
      <w:r>
        <w:rPr>
          <w:noProof/>
        </w:rPr>
        <w:t>320</w:t>
      </w:r>
      <w:r>
        <w:rPr>
          <w:noProof/>
        </w:rPr>
        <w:fldChar w:fldCharType="end"/>
      </w:r>
    </w:p>
    <w:p w14:paraId="3F68F769" w14:textId="53431DA2"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_Toc172040078 \h </w:instrText>
      </w:r>
      <w:r>
        <w:rPr>
          <w:noProof/>
        </w:rPr>
      </w:r>
      <w:r>
        <w:rPr>
          <w:noProof/>
        </w:rPr>
        <w:fldChar w:fldCharType="separate"/>
      </w:r>
      <w:r>
        <w:rPr>
          <w:noProof/>
        </w:rPr>
        <w:t>321</w:t>
      </w:r>
      <w:r>
        <w:rPr>
          <w:noProof/>
        </w:rPr>
        <w:fldChar w:fldCharType="end"/>
      </w:r>
    </w:p>
    <w:p w14:paraId="38E85E52" w14:textId="05656A3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_Toc172040079 \h </w:instrText>
      </w:r>
      <w:r>
        <w:rPr>
          <w:noProof/>
        </w:rPr>
      </w:r>
      <w:r>
        <w:rPr>
          <w:noProof/>
        </w:rPr>
        <w:fldChar w:fldCharType="separate"/>
      </w:r>
      <w:r>
        <w:rPr>
          <w:noProof/>
        </w:rPr>
        <w:t>321</w:t>
      </w:r>
      <w:r>
        <w:rPr>
          <w:noProof/>
        </w:rPr>
        <w:fldChar w:fldCharType="end"/>
      </w:r>
    </w:p>
    <w:p w14:paraId="45774E33" w14:textId="721F555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_Toc172040080 \h </w:instrText>
      </w:r>
      <w:r>
        <w:rPr>
          <w:noProof/>
        </w:rPr>
      </w:r>
      <w:r>
        <w:rPr>
          <w:noProof/>
        </w:rPr>
        <w:fldChar w:fldCharType="separate"/>
      </w:r>
      <w:r>
        <w:rPr>
          <w:noProof/>
        </w:rPr>
        <w:t>321</w:t>
      </w:r>
      <w:r>
        <w:rPr>
          <w:noProof/>
        </w:rPr>
        <w:fldChar w:fldCharType="end"/>
      </w:r>
    </w:p>
    <w:p w14:paraId="0CFFCF46" w14:textId="49E98A7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_Toc172040081 \h </w:instrText>
      </w:r>
      <w:r>
        <w:rPr>
          <w:noProof/>
        </w:rPr>
      </w:r>
      <w:r>
        <w:rPr>
          <w:noProof/>
        </w:rPr>
        <w:fldChar w:fldCharType="separate"/>
      </w:r>
      <w:r>
        <w:rPr>
          <w:noProof/>
        </w:rPr>
        <w:t>321</w:t>
      </w:r>
      <w:r>
        <w:rPr>
          <w:noProof/>
        </w:rPr>
        <w:fldChar w:fldCharType="end"/>
      </w:r>
    </w:p>
    <w:p w14:paraId="4CBF749D" w14:textId="1A7D008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_Toc172040082 \h </w:instrText>
      </w:r>
      <w:r>
        <w:rPr>
          <w:noProof/>
        </w:rPr>
      </w:r>
      <w:r>
        <w:rPr>
          <w:noProof/>
        </w:rPr>
        <w:fldChar w:fldCharType="separate"/>
      </w:r>
      <w:r>
        <w:rPr>
          <w:noProof/>
        </w:rPr>
        <w:t>321</w:t>
      </w:r>
      <w:r>
        <w:rPr>
          <w:noProof/>
        </w:rPr>
        <w:fldChar w:fldCharType="end"/>
      </w:r>
    </w:p>
    <w:p w14:paraId="67E9901C" w14:textId="2CB013D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_Toc172040083 \h </w:instrText>
      </w:r>
      <w:r>
        <w:rPr>
          <w:noProof/>
        </w:rPr>
      </w:r>
      <w:r>
        <w:rPr>
          <w:noProof/>
        </w:rPr>
        <w:fldChar w:fldCharType="separate"/>
      </w:r>
      <w:r>
        <w:rPr>
          <w:noProof/>
        </w:rPr>
        <w:t>322</w:t>
      </w:r>
      <w:r>
        <w:rPr>
          <w:noProof/>
        </w:rPr>
        <w:fldChar w:fldCharType="end"/>
      </w:r>
    </w:p>
    <w:p w14:paraId="064A83A7" w14:textId="45BBEE0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_Toc172040084 \h </w:instrText>
      </w:r>
      <w:r>
        <w:rPr>
          <w:noProof/>
        </w:rPr>
      </w:r>
      <w:r>
        <w:rPr>
          <w:noProof/>
        </w:rPr>
        <w:fldChar w:fldCharType="separate"/>
      </w:r>
      <w:r>
        <w:rPr>
          <w:noProof/>
        </w:rPr>
        <w:t>322</w:t>
      </w:r>
      <w:r>
        <w:rPr>
          <w:noProof/>
        </w:rPr>
        <w:fldChar w:fldCharType="end"/>
      </w:r>
    </w:p>
    <w:p w14:paraId="73A94C58" w14:textId="6A56B97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10.3.2.7</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_Toc172040085 \h </w:instrText>
      </w:r>
      <w:r>
        <w:rPr>
          <w:noProof/>
        </w:rPr>
      </w:r>
      <w:r>
        <w:rPr>
          <w:noProof/>
        </w:rPr>
        <w:fldChar w:fldCharType="separate"/>
      </w:r>
      <w:r>
        <w:rPr>
          <w:noProof/>
        </w:rPr>
        <w:t>322</w:t>
      </w:r>
      <w:r>
        <w:rPr>
          <w:noProof/>
        </w:rPr>
        <w:fldChar w:fldCharType="end"/>
      </w:r>
    </w:p>
    <w:p w14:paraId="40E2D264" w14:textId="157F536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10.3.2.8</w:t>
      </w:r>
      <w:r>
        <w:rPr>
          <w:rFonts w:asciiTheme="minorHAnsi" w:eastAsiaTheme="minorEastAsia" w:hAnsiTheme="minorHAnsi" w:cstheme="minorBidi"/>
          <w:noProof/>
          <w:kern w:val="2"/>
          <w:sz w:val="22"/>
          <w:szCs w:val="22"/>
          <w:lang w:eastAsia="en-GB"/>
          <w14:ligatures w14:val="standardContextual"/>
        </w:rPr>
        <w:tab/>
      </w:r>
      <w:r>
        <w:rPr>
          <w:noProof/>
          <w:lang w:eastAsia="zh-CN"/>
        </w:rPr>
        <w:t>Target end UE IP address</w:t>
      </w:r>
      <w:r>
        <w:rPr>
          <w:noProof/>
        </w:rPr>
        <w:tab/>
      </w:r>
      <w:r>
        <w:rPr>
          <w:noProof/>
        </w:rPr>
        <w:fldChar w:fldCharType="begin" w:fldLock="1"/>
      </w:r>
      <w:r>
        <w:rPr>
          <w:noProof/>
        </w:rPr>
        <w:instrText xml:space="preserve"> PAGEREF _Toc172040086 \h </w:instrText>
      </w:r>
      <w:r>
        <w:rPr>
          <w:noProof/>
        </w:rPr>
      </w:r>
      <w:r>
        <w:rPr>
          <w:noProof/>
        </w:rPr>
        <w:fldChar w:fldCharType="separate"/>
      </w:r>
      <w:r>
        <w:rPr>
          <w:noProof/>
        </w:rPr>
        <w:t>322</w:t>
      </w:r>
      <w:r>
        <w:rPr>
          <w:noProof/>
        </w:rPr>
        <w:fldChar w:fldCharType="end"/>
      </w:r>
    </w:p>
    <w:p w14:paraId="58AE1B12" w14:textId="355EED9B"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_Toc172040087 \h </w:instrText>
      </w:r>
      <w:r>
        <w:rPr>
          <w:noProof/>
        </w:rPr>
      </w:r>
      <w:r>
        <w:rPr>
          <w:noProof/>
        </w:rPr>
        <w:fldChar w:fldCharType="separate"/>
      </w:r>
      <w:r>
        <w:rPr>
          <w:noProof/>
        </w:rPr>
        <w:t>322</w:t>
      </w:r>
      <w:r>
        <w:rPr>
          <w:noProof/>
        </w:rPr>
        <w:fldChar w:fldCharType="end"/>
      </w:r>
    </w:p>
    <w:p w14:paraId="2A516C17" w14:textId="432877A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_Toc172040088 \h </w:instrText>
      </w:r>
      <w:r>
        <w:rPr>
          <w:noProof/>
        </w:rPr>
      </w:r>
      <w:r>
        <w:rPr>
          <w:noProof/>
        </w:rPr>
        <w:fldChar w:fldCharType="separate"/>
      </w:r>
      <w:r>
        <w:rPr>
          <w:noProof/>
        </w:rPr>
        <w:t>322</w:t>
      </w:r>
      <w:r>
        <w:rPr>
          <w:noProof/>
        </w:rPr>
        <w:fldChar w:fldCharType="end"/>
      </w:r>
    </w:p>
    <w:p w14:paraId="10AC6D13" w14:textId="5CBC6CA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10.3.3.2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_Toc172040089 \h </w:instrText>
      </w:r>
      <w:r>
        <w:rPr>
          <w:noProof/>
        </w:rPr>
      </w:r>
      <w:r>
        <w:rPr>
          <w:noProof/>
        </w:rPr>
        <w:fldChar w:fldCharType="separate"/>
      </w:r>
      <w:r>
        <w:rPr>
          <w:noProof/>
        </w:rPr>
        <w:t>323</w:t>
      </w:r>
      <w:r>
        <w:rPr>
          <w:noProof/>
        </w:rPr>
        <w:fldChar w:fldCharType="end"/>
      </w:r>
    </w:p>
    <w:p w14:paraId="41E126A7" w14:textId="4DFBA00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10.3.3.3</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_Toc172040090 \h </w:instrText>
      </w:r>
      <w:r>
        <w:rPr>
          <w:noProof/>
        </w:rPr>
      </w:r>
      <w:r>
        <w:rPr>
          <w:noProof/>
        </w:rPr>
        <w:fldChar w:fldCharType="separate"/>
      </w:r>
      <w:r>
        <w:rPr>
          <w:noProof/>
        </w:rPr>
        <w:t>323</w:t>
      </w:r>
      <w:r>
        <w:rPr>
          <w:noProof/>
        </w:rPr>
        <w:fldChar w:fldCharType="end"/>
      </w:r>
    </w:p>
    <w:p w14:paraId="7594A9B5" w14:textId="7A51B7A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10.3.3.4</w:t>
      </w:r>
      <w:r>
        <w:rPr>
          <w:rFonts w:asciiTheme="minorHAnsi" w:eastAsiaTheme="minorEastAsia" w:hAnsiTheme="minorHAnsi" w:cstheme="minorBidi"/>
          <w:noProof/>
          <w:kern w:val="2"/>
          <w:sz w:val="22"/>
          <w:szCs w:val="22"/>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_Toc172040091 \h </w:instrText>
      </w:r>
      <w:r>
        <w:rPr>
          <w:noProof/>
        </w:rPr>
      </w:r>
      <w:r>
        <w:rPr>
          <w:noProof/>
        </w:rPr>
        <w:fldChar w:fldCharType="separate"/>
      </w:r>
      <w:r>
        <w:rPr>
          <w:noProof/>
        </w:rPr>
        <w:t>323</w:t>
      </w:r>
      <w:r>
        <w:rPr>
          <w:noProof/>
        </w:rPr>
        <w:fldChar w:fldCharType="end"/>
      </w:r>
    </w:p>
    <w:p w14:paraId="633F8B2C" w14:textId="49171FA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10.3.3.5</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_Toc172040092 \h </w:instrText>
      </w:r>
      <w:r>
        <w:rPr>
          <w:noProof/>
        </w:rPr>
      </w:r>
      <w:r>
        <w:rPr>
          <w:noProof/>
        </w:rPr>
        <w:fldChar w:fldCharType="separate"/>
      </w:r>
      <w:r>
        <w:rPr>
          <w:noProof/>
        </w:rPr>
        <w:t>323</w:t>
      </w:r>
      <w:r>
        <w:rPr>
          <w:noProof/>
        </w:rPr>
        <w:fldChar w:fldCharType="end"/>
      </w:r>
    </w:p>
    <w:p w14:paraId="17CB1218" w14:textId="60BE3AC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10.3.3.6</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_Toc172040093 \h </w:instrText>
      </w:r>
      <w:r>
        <w:rPr>
          <w:noProof/>
        </w:rPr>
      </w:r>
      <w:r>
        <w:rPr>
          <w:noProof/>
        </w:rPr>
        <w:fldChar w:fldCharType="separate"/>
      </w:r>
      <w:r>
        <w:rPr>
          <w:noProof/>
        </w:rPr>
        <w:t>323</w:t>
      </w:r>
      <w:r>
        <w:rPr>
          <w:noProof/>
        </w:rPr>
        <w:fldChar w:fldCharType="end"/>
      </w:r>
    </w:p>
    <w:p w14:paraId="6481E6E7" w14:textId="70C1C7B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10.3.3.7</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_Toc172040094 \h </w:instrText>
      </w:r>
      <w:r>
        <w:rPr>
          <w:noProof/>
        </w:rPr>
      </w:r>
      <w:r>
        <w:rPr>
          <w:noProof/>
        </w:rPr>
        <w:fldChar w:fldCharType="separate"/>
      </w:r>
      <w:r>
        <w:rPr>
          <w:noProof/>
        </w:rPr>
        <w:t>323</w:t>
      </w:r>
      <w:r>
        <w:rPr>
          <w:noProof/>
        </w:rPr>
        <w:fldChar w:fldCharType="end"/>
      </w:r>
    </w:p>
    <w:p w14:paraId="668410FF" w14:textId="52379462"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_Toc172040095 \h </w:instrText>
      </w:r>
      <w:r>
        <w:rPr>
          <w:noProof/>
        </w:rPr>
      </w:r>
      <w:r>
        <w:rPr>
          <w:noProof/>
        </w:rPr>
        <w:fldChar w:fldCharType="separate"/>
      </w:r>
      <w:r>
        <w:rPr>
          <w:noProof/>
        </w:rPr>
        <w:t>323</w:t>
      </w:r>
      <w:r>
        <w:rPr>
          <w:noProof/>
        </w:rPr>
        <w:fldChar w:fldCharType="end"/>
      </w:r>
    </w:p>
    <w:p w14:paraId="738CE1BF" w14:textId="7EFC3E4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_Toc172040096 \h </w:instrText>
      </w:r>
      <w:r>
        <w:rPr>
          <w:noProof/>
        </w:rPr>
      </w:r>
      <w:r>
        <w:rPr>
          <w:noProof/>
        </w:rPr>
        <w:fldChar w:fldCharType="separate"/>
      </w:r>
      <w:r>
        <w:rPr>
          <w:noProof/>
        </w:rPr>
        <w:t>323</w:t>
      </w:r>
      <w:r>
        <w:rPr>
          <w:noProof/>
        </w:rPr>
        <w:fldChar w:fldCharType="end"/>
      </w:r>
    </w:p>
    <w:p w14:paraId="7EBD57CA" w14:textId="2724C58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10.3.4.2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_Toc172040097 \h </w:instrText>
      </w:r>
      <w:r>
        <w:rPr>
          <w:noProof/>
        </w:rPr>
      </w:r>
      <w:r>
        <w:rPr>
          <w:noProof/>
        </w:rPr>
        <w:fldChar w:fldCharType="separate"/>
      </w:r>
      <w:r>
        <w:rPr>
          <w:noProof/>
        </w:rPr>
        <w:t>324</w:t>
      </w:r>
      <w:r>
        <w:rPr>
          <w:noProof/>
        </w:rPr>
        <w:fldChar w:fldCharType="end"/>
      </w:r>
    </w:p>
    <w:p w14:paraId="40DDE6E1" w14:textId="6851870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10.3.4.3</w:t>
      </w:r>
      <w:r>
        <w:rPr>
          <w:rFonts w:asciiTheme="minorHAnsi" w:eastAsiaTheme="minorEastAsia" w:hAnsiTheme="minorHAnsi" w:cstheme="minorBidi"/>
          <w:noProof/>
          <w:kern w:val="2"/>
          <w:sz w:val="22"/>
          <w:szCs w:val="22"/>
          <w:lang w:eastAsia="en-GB"/>
          <w14:ligatures w14:val="standardContextual"/>
        </w:rPr>
        <w:tab/>
      </w:r>
      <w:r>
        <w:rPr>
          <w:noProof/>
        </w:rPr>
        <w:t>PC5 end UE release cause</w:t>
      </w:r>
      <w:r>
        <w:rPr>
          <w:noProof/>
        </w:rPr>
        <w:tab/>
      </w:r>
      <w:r>
        <w:rPr>
          <w:noProof/>
        </w:rPr>
        <w:fldChar w:fldCharType="begin" w:fldLock="1"/>
      </w:r>
      <w:r>
        <w:rPr>
          <w:noProof/>
        </w:rPr>
        <w:instrText xml:space="preserve"> PAGEREF _Toc172040098 \h </w:instrText>
      </w:r>
      <w:r>
        <w:rPr>
          <w:noProof/>
        </w:rPr>
      </w:r>
      <w:r>
        <w:rPr>
          <w:noProof/>
        </w:rPr>
        <w:fldChar w:fldCharType="separate"/>
      </w:r>
      <w:r>
        <w:rPr>
          <w:noProof/>
        </w:rPr>
        <w:t>324</w:t>
      </w:r>
      <w:r>
        <w:rPr>
          <w:noProof/>
        </w:rPr>
        <w:fldChar w:fldCharType="end"/>
      </w:r>
    </w:p>
    <w:p w14:paraId="1BEF2161" w14:textId="7B22106F"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_Toc172040099 \h </w:instrText>
      </w:r>
      <w:r>
        <w:rPr>
          <w:noProof/>
        </w:rPr>
      </w:r>
      <w:r>
        <w:rPr>
          <w:noProof/>
        </w:rPr>
        <w:fldChar w:fldCharType="separate"/>
      </w:r>
      <w:r>
        <w:rPr>
          <w:noProof/>
        </w:rPr>
        <w:t>324</w:t>
      </w:r>
      <w:r>
        <w:rPr>
          <w:noProof/>
        </w:rPr>
        <w:fldChar w:fldCharType="end"/>
      </w:r>
    </w:p>
    <w:p w14:paraId="3FE03F55" w14:textId="2315086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_Toc172040100 \h </w:instrText>
      </w:r>
      <w:r>
        <w:rPr>
          <w:noProof/>
        </w:rPr>
      </w:r>
      <w:r>
        <w:rPr>
          <w:noProof/>
        </w:rPr>
        <w:fldChar w:fldCharType="separate"/>
      </w:r>
      <w:r>
        <w:rPr>
          <w:noProof/>
        </w:rPr>
        <w:t>324</w:t>
      </w:r>
      <w:r>
        <w:rPr>
          <w:noProof/>
        </w:rPr>
        <w:fldChar w:fldCharType="end"/>
      </w:r>
    </w:p>
    <w:p w14:paraId="18EA8975" w14:textId="3586A635"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_Toc172040101 \h </w:instrText>
      </w:r>
      <w:r>
        <w:rPr>
          <w:noProof/>
        </w:rPr>
      </w:r>
      <w:r>
        <w:rPr>
          <w:noProof/>
        </w:rPr>
        <w:fldChar w:fldCharType="separate"/>
      </w:r>
      <w:r>
        <w:rPr>
          <w:noProof/>
        </w:rPr>
        <w:t>325</w:t>
      </w:r>
      <w:r>
        <w:rPr>
          <w:noProof/>
        </w:rPr>
        <w:fldChar w:fldCharType="end"/>
      </w:r>
    </w:p>
    <w:p w14:paraId="78A7FE5B" w14:textId="20D83FB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_Toc172040102 \h </w:instrText>
      </w:r>
      <w:r>
        <w:rPr>
          <w:noProof/>
        </w:rPr>
      </w:r>
      <w:r>
        <w:rPr>
          <w:noProof/>
        </w:rPr>
        <w:fldChar w:fldCharType="separate"/>
      </w:r>
      <w:r>
        <w:rPr>
          <w:noProof/>
        </w:rPr>
        <w:t>325</w:t>
      </w:r>
      <w:r>
        <w:rPr>
          <w:noProof/>
        </w:rPr>
        <w:fldChar w:fldCharType="end"/>
      </w:r>
    </w:p>
    <w:p w14:paraId="5FD5D361" w14:textId="2A7F761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_Toc172040103 \h </w:instrText>
      </w:r>
      <w:r>
        <w:rPr>
          <w:noProof/>
        </w:rPr>
      </w:r>
      <w:r>
        <w:rPr>
          <w:noProof/>
        </w:rPr>
        <w:fldChar w:fldCharType="separate"/>
      </w:r>
      <w:r>
        <w:rPr>
          <w:noProof/>
        </w:rPr>
        <w:t>325</w:t>
      </w:r>
      <w:r>
        <w:rPr>
          <w:noProof/>
        </w:rPr>
        <w:fldChar w:fldCharType="end"/>
      </w:r>
    </w:p>
    <w:p w14:paraId="291B26DA" w14:textId="60DDB86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10.3.6.3</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_Toc172040104 \h </w:instrText>
      </w:r>
      <w:r>
        <w:rPr>
          <w:noProof/>
        </w:rPr>
      </w:r>
      <w:r>
        <w:rPr>
          <w:noProof/>
        </w:rPr>
        <w:fldChar w:fldCharType="separate"/>
      </w:r>
      <w:r>
        <w:rPr>
          <w:noProof/>
        </w:rPr>
        <w:t>325</w:t>
      </w:r>
      <w:r>
        <w:rPr>
          <w:noProof/>
        </w:rPr>
        <w:fldChar w:fldCharType="end"/>
      </w:r>
    </w:p>
    <w:p w14:paraId="11AE4148" w14:textId="0F8AF02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10.3.6.4</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_Toc172040105 \h </w:instrText>
      </w:r>
      <w:r>
        <w:rPr>
          <w:noProof/>
        </w:rPr>
      </w:r>
      <w:r>
        <w:rPr>
          <w:noProof/>
        </w:rPr>
        <w:fldChar w:fldCharType="separate"/>
      </w:r>
      <w:r>
        <w:rPr>
          <w:noProof/>
        </w:rPr>
        <w:t>326</w:t>
      </w:r>
      <w:r>
        <w:rPr>
          <w:noProof/>
        </w:rPr>
        <w:fldChar w:fldCharType="end"/>
      </w:r>
    </w:p>
    <w:p w14:paraId="650B1097" w14:textId="6809139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10.3.6.5</w:t>
      </w:r>
      <w:r>
        <w:rPr>
          <w:rFonts w:asciiTheme="minorHAnsi" w:eastAsiaTheme="minorEastAsia" w:hAnsiTheme="minorHAnsi" w:cstheme="minorBidi"/>
          <w:noProof/>
          <w:kern w:val="2"/>
          <w:sz w:val="22"/>
          <w:szCs w:val="22"/>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_Toc172040106 \h </w:instrText>
      </w:r>
      <w:r>
        <w:rPr>
          <w:noProof/>
        </w:rPr>
      </w:r>
      <w:r>
        <w:rPr>
          <w:noProof/>
        </w:rPr>
        <w:fldChar w:fldCharType="separate"/>
      </w:r>
      <w:r>
        <w:rPr>
          <w:noProof/>
        </w:rPr>
        <w:t>326</w:t>
      </w:r>
      <w:r>
        <w:rPr>
          <w:noProof/>
        </w:rPr>
        <w:fldChar w:fldCharType="end"/>
      </w:r>
    </w:p>
    <w:p w14:paraId="74885BDA" w14:textId="531823D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_Toc172040107 \h </w:instrText>
      </w:r>
      <w:r>
        <w:rPr>
          <w:noProof/>
        </w:rPr>
      </w:r>
      <w:r>
        <w:rPr>
          <w:noProof/>
        </w:rPr>
        <w:fldChar w:fldCharType="separate"/>
      </w:r>
      <w:r>
        <w:rPr>
          <w:noProof/>
        </w:rPr>
        <w:t>327</w:t>
      </w:r>
      <w:r>
        <w:rPr>
          <w:noProof/>
        </w:rPr>
        <w:fldChar w:fldCharType="end"/>
      </w:r>
    </w:p>
    <w:p w14:paraId="2E38A2B9" w14:textId="4F99F12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10.3.6.7</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_Toc172040108 \h </w:instrText>
      </w:r>
      <w:r>
        <w:rPr>
          <w:noProof/>
        </w:rPr>
      </w:r>
      <w:r>
        <w:rPr>
          <w:noProof/>
        </w:rPr>
        <w:fldChar w:fldCharType="separate"/>
      </w:r>
      <w:r>
        <w:rPr>
          <w:noProof/>
        </w:rPr>
        <w:t>327</w:t>
      </w:r>
      <w:r>
        <w:rPr>
          <w:noProof/>
        </w:rPr>
        <w:fldChar w:fldCharType="end"/>
      </w:r>
    </w:p>
    <w:p w14:paraId="4DC755AB" w14:textId="30627FE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10.3.6.8</w:t>
      </w:r>
      <w:r>
        <w:rPr>
          <w:rFonts w:asciiTheme="minorHAnsi" w:eastAsiaTheme="minorEastAsia" w:hAnsiTheme="minorHAnsi" w:cstheme="minorBidi"/>
          <w:noProof/>
          <w:kern w:val="2"/>
          <w:sz w:val="22"/>
          <w:szCs w:val="22"/>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_Toc172040109 \h </w:instrText>
      </w:r>
      <w:r>
        <w:rPr>
          <w:noProof/>
        </w:rPr>
      </w:r>
      <w:r>
        <w:rPr>
          <w:noProof/>
        </w:rPr>
        <w:fldChar w:fldCharType="separate"/>
      </w:r>
      <w:r>
        <w:rPr>
          <w:noProof/>
        </w:rPr>
        <w:t>327</w:t>
      </w:r>
      <w:r>
        <w:rPr>
          <w:noProof/>
        </w:rPr>
        <w:fldChar w:fldCharType="end"/>
      </w:r>
    </w:p>
    <w:p w14:paraId="732E5F61" w14:textId="5976A5F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10.3.6.9</w:t>
      </w:r>
      <w:r>
        <w:rPr>
          <w:rFonts w:asciiTheme="minorHAnsi" w:eastAsiaTheme="minorEastAsia" w:hAnsiTheme="minorHAnsi" w:cstheme="minorBidi"/>
          <w:noProof/>
          <w:kern w:val="2"/>
          <w:sz w:val="22"/>
          <w:szCs w:val="22"/>
          <w:lang w:eastAsia="en-GB"/>
          <w14:ligatures w14:val="standardContextual"/>
        </w:rPr>
        <w:tab/>
      </w:r>
      <w:r>
        <w:rPr>
          <w:noProof/>
        </w:rPr>
        <w:t>List of candidates U2U relay UE user info</w:t>
      </w:r>
      <w:r>
        <w:rPr>
          <w:noProof/>
        </w:rPr>
        <w:tab/>
      </w:r>
      <w:r>
        <w:rPr>
          <w:noProof/>
        </w:rPr>
        <w:fldChar w:fldCharType="begin" w:fldLock="1"/>
      </w:r>
      <w:r>
        <w:rPr>
          <w:noProof/>
        </w:rPr>
        <w:instrText xml:space="preserve"> PAGEREF _Toc172040110 \h </w:instrText>
      </w:r>
      <w:r>
        <w:rPr>
          <w:noProof/>
        </w:rPr>
      </w:r>
      <w:r>
        <w:rPr>
          <w:noProof/>
        </w:rPr>
        <w:fldChar w:fldCharType="separate"/>
      </w:r>
      <w:r>
        <w:rPr>
          <w:noProof/>
        </w:rPr>
        <w:t>327</w:t>
      </w:r>
      <w:r>
        <w:rPr>
          <w:noProof/>
        </w:rPr>
        <w:fldChar w:fldCharType="end"/>
      </w:r>
    </w:p>
    <w:p w14:paraId="550DF968" w14:textId="2744525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10.3.6.10</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target UE IP addresses</w:t>
      </w:r>
      <w:r>
        <w:rPr>
          <w:noProof/>
        </w:rPr>
        <w:tab/>
      </w:r>
      <w:r>
        <w:rPr>
          <w:noProof/>
        </w:rPr>
        <w:fldChar w:fldCharType="begin" w:fldLock="1"/>
      </w:r>
      <w:r>
        <w:rPr>
          <w:noProof/>
        </w:rPr>
        <w:instrText xml:space="preserve"> PAGEREF _Toc172040111 \h </w:instrText>
      </w:r>
      <w:r>
        <w:rPr>
          <w:noProof/>
        </w:rPr>
      </w:r>
      <w:r>
        <w:rPr>
          <w:noProof/>
        </w:rPr>
        <w:fldChar w:fldCharType="separate"/>
      </w:r>
      <w:r>
        <w:rPr>
          <w:noProof/>
        </w:rPr>
        <w:t>327</w:t>
      </w:r>
      <w:r>
        <w:rPr>
          <w:noProof/>
        </w:rPr>
        <w:fldChar w:fldCharType="end"/>
      </w:r>
    </w:p>
    <w:p w14:paraId="1425FDA6" w14:textId="14E4C99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10.3.6.11</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candidates U2U relay UE layer-2 IDs</w:t>
      </w:r>
      <w:r>
        <w:rPr>
          <w:noProof/>
        </w:rPr>
        <w:tab/>
      </w:r>
      <w:r>
        <w:rPr>
          <w:noProof/>
        </w:rPr>
        <w:fldChar w:fldCharType="begin" w:fldLock="1"/>
      </w:r>
      <w:r>
        <w:rPr>
          <w:noProof/>
        </w:rPr>
        <w:instrText xml:space="preserve"> PAGEREF _Toc172040112 \h </w:instrText>
      </w:r>
      <w:r>
        <w:rPr>
          <w:noProof/>
        </w:rPr>
      </w:r>
      <w:r>
        <w:rPr>
          <w:noProof/>
        </w:rPr>
        <w:fldChar w:fldCharType="separate"/>
      </w:r>
      <w:r>
        <w:rPr>
          <w:noProof/>
        </w:rPr>
        <w:t>327</w:t>
      </w:r>
      <w:r>
        <w:rPr>
          <w:noProof/>
        </w:rPr>
        <w:fldChar w:fldCharType="end"/>
      </w:r>
    </w:p>
    <w:p w14:paraId="10808E3E" w14:textId="3851265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10.3.6.12</w:t>
      </w:r>
      <w:r>
        <w:rPr>
          <w:rFonts w:asciiTheme="minorHAnsi" w:eastAsiaTheme="minorEastAsia" w:hAnsiTheme="minorHAnsi" w:cstheme="minorBidi"/>
          <w:noProof/>
          <w:kern w:val="2"/>
          <w:sz w:val="22"/>
          <w:szCs w:val="22"/>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_Toc172040113 \h </w:instrText>
      </w:r>
      <w:r>
        <w:rPr>
          <w:noProof/>
        </w:rPr>
      </w:r>
      <w:r>
        <w:rPr>
          <w:noProof/>
        </w:rPr>
        <w:fldChar w:fldCharType="separate"/>
      </w:r>
      <w:r>
        <w:rPr>
          <w:noProof/>
        </w:rPr>
        <w:t>327</w:t>
      </w:r>
      <w:r>
        <w:rPr>
          <w:noProof/>
        </w:rPr>
        <w:fldChar w:fldCharType="end"/>
      </w:r>
    </w:p>
    <w:p w14:paraId="2EDD9832" w14:textId="651B238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10.3.6.13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New MSBs of </w:t>
      </w:r>
      <w:r>
        <w:rPr>
          <w:noProof/>
        </w:rPr>
        <w:t>K</w:t>
      </w:r>
      <w:r w:rsidRPr="00C373F6">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_Toc172040114 \h </w:instrText>
      </w:r>
      <w:r>
        <w:rPr>
          <w:noProof/>
        </w:rPr>
      </w:r>
      <w:r>
        <w:rPr>
          <w:noProof/>
        </w:rPr>
        <w:fldChar w:fldCharType="separate"/>
      </w:r>
      <w:r>
        <w:rPr>
          <w:noProof/>
        </w:rPr>
        <w:t>327</w:t>
      </w:r>
      <w:r>
        <w:rPr>
          <w:noProof/>
        </w:rPr>
        <w:fldChar w:fldCharType="end"/>
      </w:r>
    </w:p>
    <w:p w14:paraId="06248E6F" w14:textId="198898CA"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_Toc172040115 \h </w:instrText>
      </w:r>
      <w:r>
        <w:rPr>
          <w:noProof/>
        </w:rPr>
      </w:r>
      <w:r>
        <w:rPr>
          <w:noProof/>
        </w:rPr>
        <w:fldChar w:fldCharType="separate"/>
      </w:r>
      <w:r>
        <w:rPr>
          <w:noProof/>
        </w:rPr>
        <w:t>327</w:t>
      </w:r>
      <w:r>
        <w:rPr>
          <w:noProof/>
        </w:rPr>
        <w:fldChar w:fldCharType="end"/>
      </w:r>
    </w:p>
    <w:p w14:paraId="4378EAC0" w14:textId="25AE934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_Toc172040116 \h </w:instrText>
      </w:r>
      <w:r>
        <w:rPr>
          <w:noProof/>
        </w:rPr>
      </w:r>
      <w:r>
        <w:rPr>
          <w:noProof/>
        </w:rPr>
        <w:fldChar w:fldCharType="separate"/>
      </w:r>
      <w:r>
        <w:rPr>
          <w:noProof/>
        </w:rPr>
        <w:t>327</w:t>
      </w:r>
      <w:r>
        <w:rPr>
          <w:noProof/>
        </w:rPr>
        <w:fldChar w:fldCharType="end"/>
      </w:r>
    </w:p>
    <w:p w14:paraId="10D2AAF5" w14:textId="5F77896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10.3.7.2</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_Toc172040117 \h </w:instrText>
      </w:r>
      <w:r>
        <w:rPr>
          <w:noProof/>
        </w:rPr>
      </w:r>
      <w:r>
        <w:rPr>
          <w:noProof/>
        </w:rPr>
        <w:fldChar w:fldCharType="separate"/>
      </w:r>
      <w:r>
        <w:rPr>
          <w:noProof/>
        </w:rPr>
        <w:t>328</w:t>
      </w:r>
      <w:r>
        <w:rPr>
          <w:noProof/>
        </w:rPr>
        <w:fldChar w:fldCharType="end"/>
      </w:r>
    </w:p>
    <w:p w14:paraId="7CF53F5C" w14:textId="518FD02D"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10.3.7.3</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_Toc172040118 \h </w:instrText>
      </w:r>
      <w:r>
        <w:rPr>
          <w:noProof/>
        </w:rPr>
      </w:r>
      <w:r>
        <w:rPr>
          <w:noProof/>
        </w:rPr>
        <w:fldChar w:fldCharType="separate"/>
      </w:r>
      <w:r>
        <w:rPr>
          <w:noProof/>
        </w:rPr>
        <w:t>328</w:t>
      </w:r>
      <w:r>
        <w:rPr>
          <w:noProof/>
        </w:rPr>
        <w:fldChar w:fldCharType="end"/>
      </w:r>
    </w:p>
    <w:p w14:paraId="678C9BC3" w14:textId="1AA72B1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10.3.7.4</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_Toc172040119 \h </w:instrText>
      </w:r>
      <w:r>
        <w:rPr>
          <w:noProof/>
        </w:rPr>
      </w:r>
      <w:r>
        <w:rPr>
          <w:noProof/>
        </w:rPr>
        <w:fldChar w:fldCharType="separate"/>
      </w:r>
      <w:r>
        <w:rPr>
          <w:noProof/>
        </w:rPr>
        <w:t>328</w:t>
      </w:r>
      <w:r>
        <w:rPr>
          <w:noProof/>
        </w:rPr>
        <w:fldChar w:fldCharType="end"/>
      </w:r>
    </w:p>
    <w:p w14:paraId="1840850C" w14:textId="2A08EEC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10.3.7.5</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_Toc172040120 \h </w:instrText>
      </w:r>
      <w:r>
        <w:rPr>
          <w:noProof/>
        </w:rPr>
      </w:r>
      <w:r>
        <w:rPr>
          <w:noProof/>
        </w:rPr>
        <w:fldChar w:fldCharType="separate"/>
      </w:r>
      <w:r>
        <w:rPr>
          <w:noProof/>
        </w:rPr>
        <w:t>329</w:t>
      </w:r>
      <w:r>
        <w:rPr>
          <w:noProof/>
        </w:rPr>
        <w:fldChar w:fldCharType="end"/>
      </w:r>
    </w:p>
    <w:p w14:paraId="7E3CE4D6" w14:textId="4DC652A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10.3.7.6</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_Toc172040121 \h </w:instrText>
      </w:r>
      <w:r>
        <w:rPr>
          <w:noProof/>
        </w:rPr>
      </w:r>
      <w:r>
        <w:rPr>
          <w:noProof/>
        </w:rPr>
        <w:fldChar w:fldCharType="separate"/>
      </w:r>
      <w:r>
        <w:rPr>
          <w:noProof/>
        </w:rPr>
        <w:t>329</w:t>
      </w:r>
      <w:r>
        <w:rPr>
          <w:noProof/>
        </w:rPr>
        <w:fldChar w:fldCharType="end"/>
      </w:r>
    </w:p>
    <w:p w14:paraId="0123F0E3" w14:textId="49A23CC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10.3.7.7</w:t>
      </w:r>
      <w:r>
        <w:rPr>
          <w:rFonts w:asciiTheme="minorHAnsi" w:eastAsiaTheme="minorEastAsia" w:hAnsiTheme="minorHAnsi" w:cstheme="minorBidi"/>
          <w:noProof/>
          <w:kern w:val="2"/>
          <w:sz w:val="22"/>
          <w:szCs w:val="22"/>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_Toc172040122 \h </w:instrText>
      </w:r>
      <w:r>
        <w:rPr>
          <w:noProof/>
        </w:rPr>
      </w:r>
      <w:r>
        <w:rPr>
          <w:noProof/>
        </w:rPr>
        <w:fldChar w:fldCharType="separate"/>
      </w:r>
      <w:r>
        <w:rPr>
          <w:noProof/>
        </w:rPr>
        <w:t>329</w:t>
      </w:r>
      <w:r>
        <w:rPr>
          <w:noProof/>
        </w:rPr>
        <w:fldChar w:fldCharType="end"/>
      </w:r>
    </w:p>
    <w:p w14:paraId="5ADCF3C7" w14:textId="1EC5423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10.3.7.8</w:t>
      </w:r>
      <w:r>
        <w:rPr>
          <w:rFonts w:asciiTheme="minorHAnsi" w:eastAsiaTheme="minorEastAsia" w:hAnsiTheme="minorHAnsi" w:cstheme="minorBidi"/>
          <w:noProof/>
          <w:kern w:val="2"/>
          <w:sz w:val="22"/>
          <w:szCs w:val="22"/>
          <w:lang w:eastAsia="en-GB"/>
          <w14:ligatures w14:val="standardContextual"/>
        </w:rPr>
        <w:tab/>
      </w:r>
      <w:r>
        <w:rPr>
          <w:noProof/>
        </w:rPr>
        <w:t>New 5G ProSe UE-to-UE relay UE info</w:t>
      </w:r>
      <w:r>
        <w:rPr>
          <w:noProof/>
        </w:rPr>
        <w:tab/>
      </w:r>
      <w:r>
        <w:rPr>
          <w:noProof/>
        </w:rPr>
        <w:fldChar w:fldCharType="begin" w:fldLock="1"/>
      </w:r>
      <w:r>
        <w:rPr>
          <w:noProof/>
        </w:rPr>
        <w:instrText xml:space="preserve"> PAGEREF _Toc172040123 \h </w:instrText>
      </w:r>
      <w:r>
        <w:rPr>
          <w:noProof/>
        </w:rPr>
      </w:r>
      <w:r>
        <w:rPr>
          <w:noProof/>
        </w:rPr>
        <w:fldChar w:fldCharType="separate"/>
      </w:r>
      <w:r>
        <w:rPr>
          <w:noProof/>
        </w:rPr>
        <w:t>329</w:t>
      </w:r>
      <w:r>
        <w:rPr>
          <w:noProof/>
        </w:rPr>
        <w:fldChar w:fldCharType="end"/>
      </w:r>
    </w:p>
    <w:p w14:paraId="698105CA" w14:textId="72DEBB4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10.3.7.9</w:t>
      </w:r>
      <w:r>
        <w:rPr>
          <w:rFonts w:asciiTheme="minorHAnsi" w:eastAsiaTheme="minorEastAsia" w:hAnsiTheme="minorHAnsi" w:cstheme="minorBidi"/>
          <w:noProof/>
          <w:kern w:val="2"/>
          <w:sz w:val="22"/>
          <w:szCs w:val="22"/>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_Toc172040124 \h </w:instrText>
      </w:r>
      <w:r>
        <w:rPr>
          <w:noProof/>
        </w:rPr>
      </w:r>
      <w:r>
        <w:rPr>
          <w:noProof/>
        </w:rPr>
        <w:fldChar w:fldCharType="separate"/>
      </w:r>
      <w:r>
        <w:rPr>
          <w:noProof/>
        </w:rPr>
        <w:t>330</w:t>
      </w:r>
      <w:r>
        <w:rPr>
          <w:noProof/>
        </w:rPr>
        <w:fldChar w:fldCharType="end"/>
      </w:r>
    </w:p>
    <w:p w14:paraId="15C7FC4A" w14:textId="4A7E6DA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10.3.7.10</w:t>
      </w:r>
      <w:r>
        <w:rPr>
          <w:rFonts w:asciiTheme="minorHAnsi" w:eastAsiaTheme="minorEastAsia" w:hAnsiTheme="minorHAnsi" w:cstheme="minorBidi"/>
          <w:noProof/>
          <w:kern w:val="2"/>
          <w:sz w:val="22"/>
          <w:szCs w:val="22"/>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_Toc172040125 \h </w:instrText>
      </w:r>
      <w:r>
        <w:rPr>
          <w:noProof/>
        </w:rPr>
      </w:r>
      <w:r>
        <w:rPr>
          <w:noProof/>
        </w:rPr>
        <w:fldChar w:fldCharType="separate"/>
      </w:r>
      <w:r>
        <w:rPr>
          <w:noProof/>
        </w:rPr>
        <w:t>330</w:t>
      </w:r>
      <w:r>
        <w:rPr>
          <w:noProof/>
        </w:rPr>
        <w:fldChar w:fldCharType="end"/>
      </w:r>
    </w:p>
    <w:p w14:paraId="3426578F" w14:textId="46EFEB6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10.3.7.11</w:t>
      </w:r>
      <w:r>
        <w:rPr>
          <w:rFonts w:asciiTheme="minorHAnsi" w:eastAsiaTheme="minorEastAsia" w:hAnsiTheme="minorHAnsi" w:cstheme="minorBidi"/>
          <w:noProof/>
          <w:kern w:val="2"/>
          <w:sz w:val="22"/>
          <w:szCs w:val="22"/>
          <w:lang w:eastAsia="en-GB"/>
          <w14:ligatures w14:val="standardContextual"/>
        </w:rPr>
        <w:tab/>
      </w:r>
      <w:r>
        <w:rPr>
          <w:noProof/>
          <w:lang w:eastAsia="zh-CN"/>
        </w:rPr>
        <w:t>Target end UE IP address for new relay</w:t>
      </w:r>
      <w:r>
        <w:rPr>
          <w:noProof/>
        </w:rPr>
        <w:tab/>
      </w:r>
      <w:r>
        <w:rPr>
          <w:noProof/>
        </w:rPr>
        <w:fldChar w:fldCharType="begin" w:fldLock="1"/>
      </w:r>
      <w:r>
        <w:rPr>
          <w:noProof/>
        </w:rPr>
        <w:instrText xml:space="preserve"> PAGEREF _Toc172040126 \h </w:instrText>
      </w:r>
      <w:r>
        <w:rPr>
          <w:noProof/>
        </w:rPr>
      </w:r>
      <w:r>
        <w:rPr>
          <w:noProof/>
        </w:rPr>
        <w:fldChar w:fldCharType="separate"/>
      </w:r>
      <w:r>
        <w:rPr>
          <w:noProof/>
        </w:rPr>
        <w:t>330</w:t>
      </w:r>
      <w:r>
        <w:rPr>
          <w:noProof/>
        </w:rPr>
        <w:fldChar w:fldCharType="end"/>
      </w:r>
    </w:p>
    <w:p w14:paraId="3DF9D706" w14:textId="514210A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10.3.7.12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New LSBs of </w:t>
      </w:r>
      <w:r>
        <w:rPr>
          <w:noProof/>
        </w:rPr>
        <w:t>K</w:t>
      </w:r>
      <w:r w:rsidRPr="00C373F6">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_Toc172040127 \h </w:instrText>
      </w:r>
      <w:r>
        <w:rPr>
          <w:noProof/>
        </w:rPr>
      </w:r>
      <w:r>
        <w:rPr>
          <w:noProof/>
        </w:rPr>
        <w:fldChar w:fldCharType="separate"/>
      </w:r>
      <w:r>
        <w:rPr>
          <w:noProof/>
        </w:rPr>
        <w:t>330</w:t>
      </w:r>
      <w:r>
        <w:rPr>
          <w:noProof/>
        </w:rPr>
        <w:fldChar w:fldCharType="end"/>
      </w:r>
    </w:p>
    <w:p w14:paraId="34BAE55C" w14:textId="689E2DD2"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10.3.7a</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ack</w:t>
      </w:r>
      <w:r>
        <w:rPr>
          <w:noProof/>
        </w:rPr>
        <w:tab/>
      </w:r>
      <w:r>
        <w:rPr>
          <w:noProof/>
        </w:rPr>
        <w:fldChar w:fldCharType="begin" w:fldLock="1"/>
      </w:r>
      <w:r>
        <w:rPr>
          <w:noProof/>
        </w:rPr>
        <w:instrText xml:space="preserve"> PAGEREF _Toc172040128 \h </w:instrText>
      </w:r>
      <w:r>
        <w:rPr>
          <w:noProof/>
        </w:rPr>
      </w:r>
      <w:r>
        <w:rPr>
          <w:noProof/>
        </w:rPr>
        <w:fldChar w:fldCharType="separate"/>
      </w:r>
      <w:r>
        <w:rPr>
          <w:noProof/>
        </w:rPr>
        <w:t>330</w:t>
      </w:r>
      <w:r>
        <w:rPr>
          <w:noProof/>
        </w:rPr>
        <w:fldChar w:fldCharType="end"/>
      </w:r>
    </w:p>
    <w:p w14:paraId="00FDCEA5" w14:textId="62F96D1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10.3.7a.1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_Toc172040129 \h </w:instrText>
      </w:r>
      <w:r>
        <w:rPr>
          <w:noProof/>
        </w:rPr>
      </w:r>
      <w:r>
        <w:rPr>
          <w:noProof/>
        </w:rPr>
        <w:fldChar w:fldCharType="separate"/>
      </w:r>
      <w:r>
        <w:rPr>
          <w:noProof/>
        </w:rPr>
        <w:t>330</w:t>
      </w:r>
      <w:r>
        <w:rPr>
          <w:noProof/>
        </w:rPr>
        <w:fldChar w:fldCharType="end"/>
      </w:r>
    </w:p>
    <w:p w14:paraId="23ED49B7" w14:textId="0B257D9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10.3.7a.2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_Toc172040130 \h </w:instrText>
      </w:r>
      <w:r>
        <w:rPr>
          <w:noProof/>
        </w:rPr>
      </w:r>
      <w:r>
        <w:rPr>
          <w:noProof/>
        </w:rPr>
        <w:fldChar w:fldCharType="separate"/>
      </w:r>
      <w:r>
        <w:rPr>
          <w:noProof/>
        </w:rPr>
        <w:t>331</w:t>
      </w:r>
      <w:r>
        <w:rPr>
          <w:noProof/>
        </w:rPr>
        <w:fldChar w:fldCharType="end"/>
      </w:r>
    </w:p>
    <w:p w14:paraId="6131A6AE" w14:textId="315D14C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10.3.7a.3</w:t>
      </w:r>
      <w:r>
        <w:rPr>
          <w:rFonts w:asciiTheme="minorHAnsi" w:eastAsiaTheme="minorEastAsia" w:hAnsiTheme="minorHAnsi" w:cstheme="minorBidi"/>
          <w:noProof/>
          <w:kern w:val="2"/>
          <w:sz w:val="22"/>
          <w:szCs w:val="22"/>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_Toc172040131 \h </w:instrText>
      </w:r>
      <w:r>
        <w:rPr>
          <w:noProof/>
        </w:rPr>
      </w:r>
      <w:r>
        <w:rPr>
          <w:noProof/>
        </w:rPr>
        <w:fldChar w:fldCharType="separate"/>
      </w:r>
      <w:r>
        <w:rPr>
          <w:noProof/>
        </w:rPr>
        <w:t>331</w:t>
      </w:r>
      <w:r>
        <w:rPr>
          <w:noProof/>
        </w:rPr>
        <w:fldChar w:fldCharType="end"/>
      </w:r>
    </w:p>
    <w:p w14:paraId="48D44534" w14:textId="7DD0D41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10.3.7a.4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New LSBs of </w:t>
      </w:r>
      <w:r>
        <w:rPr>
          <w:noProof/>
        </w:rPr>
        <w:t>K</w:t>
      </w:r>
      <w:r w:rsidRPr="00C373F6">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_Toc172040132 \h </w:instrText>
      </w:r>
      <w:r>
        <w:rPr>
          <w:noProof/>
        </w:rPr>
      </w:r>
      <w:r>
        <w:rPr>
          <w:noProof/>
        </w:rPr>
        <w:fldChar w:fldCharType="separate"/>
      </w:r>
      <w:r>
        <w:rPr>
          <w:noProof/>
        </w:rPr>
        <w:t>331</w:t>
      </w:r>
      <w:r>
        <w:rPr>
          <w:noProof/>
        </w:rPr>
        <w:fldChar w:fldCharType="end"/>
      </w:r>
    </w:p>
    <w:p w14:paraId="126FB1E9" w14:textId="48D3152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_Toc172040133 \h </w:instrText>
      </w:r>
      <w:r>
        <w:rPr>
          <w:noProof/>
        </w:rPr>
      </w:r>
      <w:r>
        <w:rPr>
          <w:noProof/>
        </w:rPr>
        <w:fldChar w:fldCharType="separate"/>
      </w:r>
      <w:r>
        <w:rPr>
          <w:noProof/>
        </w:rPr>
        <w:t>331</w:t>
      </w:r>
      <w:r>
        <w:rPr>
          <w:noProof/>
        </w:rPr>
        <w:fldChar w:fldCharType="end"/>
      </w:r>
    </w:p>
    <w:p w14:paraId="6208FF33" w14:textId="2FA4923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_Toc172040134 \h </w:instrText>
      </w:r>
      <w:r>
        <w:rPr>
          <w:noProof/>
        </w:rPr>
      </w:r>
      <w:r>
        <w:rPr>
          <w:noProof/>
        </w:rPr>
        <w:fldChar w:fldCharType="separate"/>
      </w:r>
      <w:r>
        <w:rPr>
          <w:noProof/>
        </w:rPr>
        <w:t>331</w:t>
      </w:r>
      <w:r>
        <w:rPr>
          <w:noProof/>
        </w:rPr>
        <w:fldChar w:fldCharType="end"/>
      </w:r>
    </w:p>
    <w:p w14:paraId="0E333347" w14:textId="2DC638E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_Toc172040135 \h </w:instrText>
      </w:r>
      <w:r>
        <w:rPr>
          <w:noProof/>
        </w:rPr>
      </w:r>
      <w:r>
        <w:rPr>
          <w:noProof/>
        </w:rPr>
        <w:fldChar w:fldCharType="separate"/>
      </w:r>
      <w:r>
        <w:rPr>
          <w:noProof/>
        </w:rPr>
        <w:t>332</w:t>
      </w:r>
      <w:r>
        <w:rPr>
          <w:noProof/>
        </w:rPr>
        <w:fldChar w:fldCharType="end"/>
      </w:r>
    </w:p>
    <w:p w14:paraId="5D42E5E9" w14:textId="23792676"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_Toc172040136 \h </w:instrText>
      </w:r>
      <w:r>
        <w:rPr>
          <w:noProof/>
        </w:rPr>
      </w:r>
      <w:r>
        <w:rPr>
          <w:noProof/>
        </w:rPr>
        <w:fldChar w:fldCharType="separate"/>
      </w:r>
      <w:r>
        <w:rPr>
          <w:noProof/>
        </w:rPr>
        <w:t>332</w:t>
      </w:r>
      <w:r>
        <w:rPr>
          <w:noProof/>
        </w:rPr>
        <w:fldChar w:fldCharType="end"/>
      </w:r>
    </w:p>
    <w:p w14:paraId="6A7B018B" w14:textId="1E6345A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_Toc172040137 \h </w:instrText>
      </w:r>
      <w:r>
        <w:rPr>
          <w:noProof/>
        </w:rPr>
      </w:r>
      <w:r>
        <w:rPr>
          <w:noProof/>
        </w:rPr>
        <w:fldChar w:fldCharType="separate"/>
      </w:r>
      <w:r>
        <w:rPr>
          <w:noProof/>
        </w:rPr>
        <w:t>332</w:t>
      </w:r>
      <w:r>
        <w:rPr>
          <w:noProof/>
        </w:rPr>
        <w:fldChar w:fldCharType="end"/>
      </w:r>
    </w:p>
    <w:p w14:paraId="0BF732E7" w14:textId="196A3A80"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10.3.10</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_Toc172040138 \h </w:instrText>
      </w:r>
      <w:r>
        <w:rPr>
          <w:noProof/>
        </w:rPr>
      </w:r>
      <w:r>
        <w:rPr>
          <w:noProof/>
        </w:rPr>
        <w:fldChar w:fldCharType="separate"/>
      </w:r>
      <w:r>
        <w:rPr>
          <w:noProof/>
        </w:rPr>
        <w:t>332</w:t>
      </w:r>
      <w:r>
        <w:rPr>
          <w:noProof/>
        </w:rPr>
        <w:fldChar w:fldCharType="end"/>
      </w:r>
    </w:p>
    <w:p w14:paraId="25686FA2" w14:textId="57E9307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_Toc172040139 \h </w:instrText>
      </w:r>
      <w:r>
        <w:rPr>
          <w:noProof/>
        </w:rPr>
      </w:r>
      <w:r>
        <w:rPr>
          <w:noProof/>
        </w:rPr>
        <w:fldChar w:fldCharType="separate"/>
      </w:r>
      <w:r>
        <w:rPr>
          <w:noProof/>
        </w:rPr>
        <w:t>332</w:t>
      </w:r>
      <w:r>
        <w:rPr>
          <w:noProof/>
        </w:rPr>
        <w:fldChar w:fldCharType="end"/>
      </w:r>
    </w:p>
    <w:p w14:paraId="328F57AB" w14:textId="17050296"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_Toc172040140 \h </w:instrText>
      </w:r>
      <w:r>
        <w:rPr>
          <w:noProof/>
        </w:rPr>
      </w:r>
      <w:r>
        <w:rPr>
          <w:noProof/>
        </w:rPr>
        <w:fldChar w:fldCharType="separate"/>
      </w:r>
      <w:r>
        <w:rPr>
          <w:noProof/>
        </w:rPr>
        <w:t>333</w:t>
      </w:r>
      <w:r>
        <w:rPr>
          <w:noProof/>
        </w:rPr>
        <w:fldChar w:fldCharType="end"/>
      </w:r>
    </w:p>
    <w:p w14:paraId="40230F57" w14:textId="25D9D22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_Toc172040141 \h </w:instrText>
      </w:r>
      <w:r>
        <w:rPr>
          <w:noProof/>
        </w:rPr>
      </w:r>
      <w:r>
        <w:rPr>
          <w:noProof/>
        </w:rPr>
        <w:fldChar w:fldCharType="separate"/>
      </w:r>
      <w:r>
        <w:rPr>
          <w:noProof/>
        </w:rPr>
        <w:t>333</w:t>
      </w:r>
      <w:r>
        <w:rPr>
          <w:noProof/>
        </w:rPr>
        <w:fldChar w:fldCharType="end"/>
      </w:r>
    </w:p>
    <w:p w14:paraId="1C105CBE" w14:textId="766FF2DE"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_Toc172040142 \h </w:instrText>
      </w:r>
      <w:r>
        <w:rPr>
          <w:noProof/>
        </w:rPr>
      </w:r>
      <w:r>
        <w:rPr>
          <w:noProof/>
        </w:rPr>
        <w:fldChar w:fldCharType="separate"/>
      </w:r>
      <w:r>
        <w:rPr>
          <w:noProof/>
        </w:rPr>
        <w:t>333</w:t>
      </w:r>
      <w:r>
        <w:rPr>
          <w:noProof/>
        </w:rPr>
        <w:fldChar w:fldCharType="end"/>
      </w:r>
    </w:p>
    <w:p w14:paraId="3AC29A39" w14:textId="7C784B7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_Toc172040143 \h </w:instrText>
      </w:r>
      <w:r>
        <w:rPr>
          <w:noProof/>
        </w:rPr>
      </w:r>
      <w:r>
        <w:rPr>
          <w:noProof/>
        </w:rPr>
        <w:fldChar w:fldCharType="separate"/>
      </w:r>
      <w:r>
        <w:rPr>
          <w:noProof/>
        </w:rPr>
        <w:t>333</w:t>
      </w:r>
      <w:r>
        <w:rPr>
          <w:noProof/>
        </w:rPr>
        <w:fldChar w:fldCharType="end"/>
      </w:r>
    </w:p>
    <w:p w14:paraId="56A35532" w14:textId="04A00F42"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_Toc172040144 \h </w:instrText>
      </w:r>
      <w:r>
        <w:rPr>
          <w:noProof/>
        </w:rPr>
      </w:r>
      <w:r>
        <w:rPr>
          <w:noProof/>
        </w:rPr>
        <w:fldChar w:fldCharType="separate"/>
      </w:r>
      <w:r>
        <w:rPr>
          <w:noProof/>
        </w:rPr>
        <w:t>334</w:t>
      </w:r>
      <w:r>
        <w:rPr>
          <w:noProof/>
        </w:rPr>
        <w:fldChar w:fldCharType="end"/>
      </w:r>
    </w:p>
    <w:p w14:paraId="53084CDC" w14:textId="4743660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_Toc172040145 \h </w:instrText>
      </w:r>
      <w:r>
        <w:rPr>
          <w:noProof/>
        </w:rPr>
      </w:r>
      <w:r>
        <w:rPr>
          <w:noProof/>
        </w:rPr>
        <w:fldChar w:fldCharType="separate"/>
      </w:r>
      <w:r>
        <w:rPr>
          <w:noProof/>
        </w:rPr>
        <w:t>334</w:t>
      </w:r>
      <w:r>
        <w:rPr>
          <w:noProof/>
        </w:rPr>
        <w:fldChar w:fldCharType="end"/>
      </w:r>
    </w:p>
    <w:p w14:paraId="00796AC5" w14:textId="0047530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10.3.13.2</w:t>
      </w:r>
      <w:r>
        <w:rPr>
          <w:rFonts w:asciiTheme="minorHAnsi" w:eastAsiaTheme="minorEastAsia" w:hAnsiTheme="minorHAnsi" w:cstheme="minorBidi"/>
          <w:noProof/>
          <w:kern w:val="2"/>
          <w:sz w:val="22"/>
          <w:szCs w:val="22"/>
          <w:lang w:eastAsia="en-GB"/>
          <w14:ligatures w14:val="standardContextual"/>
        </w:rPr>
        <w:tab/>
      </w:r>
      <w:r>
        <w:rPr>
          <w:noProof/>
        </w:rPr>
        <w:t>Nonce_2</w:t>
      </w:r>
      <w:r>
        <w:rPr>
          <w:noProof/>
        </w:rPr>
        <w:tab/>
      </w:r>
      <w:r>
        <w:rPr>
          <w:noProof/>
        </w:rPr>
        <w:fldChar w:fldCharType="begin" w:fldLock="1"/>
      </w:r>
      <w:r>
        <w:rPr>
          <w:noProof/>
        </w:rPr>
        <w:instrText xml:space="preserve"> PAGEREF _Toc172040146 \h </w:instrText>
      </w:r>
      <w:r>
        <w:rPr>
          <w:noProof/>
        </w:rPr>
      </w:r>
      <w:r>
        <w:rPr>
          <w:noProof/>
        </w:rPr>
        <w:fldChar w:fldCharType="separate"/>
      </w:r>
      <w:r>
        <w:rPr>
          <w:noProof/>
        </w:rPr>
        <w:t>334</w:t>
      </w:r>
      <w:r>
        <w:rPr>
          <w:noProof/>
        </w:rPr>
        <w:fldChar w:fldCharType="end"/>
      </w:r>
    </w:p>
    <w:p w14:paraId="4D01A8AF" w14:textId="7DE41A7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10.3.13.3</w:t>
      </w:r>
      <w:r>
        <w:rPr>
          <w:rFonts w:asciiTheme="minorHAnsi" w:eastAsiaTheme="minorEastAsia" w:hAnsiTheme="minorHAnsi" w:cstheme="minorBidi"/>
          <w:noProof/>
          <w:kern w:val="2"/>
          <w:sz w:val="22"/>
          <w:szCs w:val="22"/>
          <w:lang w:eastAsia="en-GB"/>
          <w14:ligatures w14:val="standardContextual"/>
        </w:rPr>
        <w:tab/>
      </w:r>
      <w:r>
        <w:rPr>
          <w:noProof/>
        </w:rPr>
        <w:t>LSB of KNRP-sess ID</w:t>
      </w:r>
      <w:r>
        <w:rPr>
          <w:noProof/>
        </w:rPr>
        <w:tab/>
      </w:r>
      <w:r>
        <w:rPr>
          <w:noProof/>
        </w:rPr>
        <w:fldChar w:fldCharType="begin" w:fldLock="1"/>
      </w:r>
      <w:r>
        <w:rPr>
          <w:noProof/>
        </w:rPr>
        <w:instrText xml:space="preserve"> PAGEREF _Toc172040147 \h </w:instrText>
      </w:r>
      <w:r>
        <w:rPr>
          <w:noProof/>
        </w:rPr>
      </w:r>
      <w:r>
        <w:rPr>
          <w:noProof/>
        </w:rPr>
        <w:fldChar w:fldCharType="separate"/>
      </w:r>
      <w:r>
        <w:rPr>
          <w:noProof/>
        </w:rPr>
        <w:t>334</w:t>
      </w:r>
      <w:r>
        <w:rPr>
          <w:noProof/>
        </w:rPr>
        <w:fldChar w:fldCharType="end"/>
      </w:r>
    </w:p>
    <w:p w14:paraId="53B1265A" w14:textId="2C3C974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10.3.13.4</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_Toc172040148 \h </w:instrText>
      </w:r>
      <w:r>
        <w:rPr>
          <w:noProof/>
        </w:rPr>
      </w:r>
      <w:r>
        <w:rPr>
          <w:noProof/>
        </w:rPr>
        <w:fldChar w:fldCharType="separate"/>
      </w:r>
      <w:r>
        <w:rPr>
          <w:noProof/>
        </w:rPr>
        <w:t>334</w:t>
      </w:r>
      <w:r>
        <w:rPr>
          <w:noProof/>
        </w:rPr>
        <w:fldChar w:fldCharType="end"/>
      </w:r>
    </w:p>
    <w:p w14:paraId="4E193BC3" w14:textId="7C11C08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10.3.13.5</w:t>
      </w:r>
      <w:r>
        <w:rPr>
          <w:rFonts w:asciiTheme="minorHAnsi" w:eastAsiaTheme="minorEastAsia" w:hAnsiTheme="minorHAnsi" w:cstheme="minorBidi"/>
          <w:noProof/>
          <w:kern w:val="2"/>
          <w:sz w:val="22"/>
          <w:szCs w:val="22"/>
          <w:lang w:eastAsia="en-GB"/>
          <w14:ligatures w14:val="standardContextual"/>
        </w:rPr>
        <w:tab/>
      </w:r>
      <w:r>
        <w:rPr>
          <w:noProof/>
        </w:rPr>
        <w:t xml:space="preserve">MSBs of </w:t>
      </w:r>
      <w:r>
        <w:rPr>
          <w:noProof/>
          <w:lang w:eastAsia="ja-JP"/>
        </w:rPr>
        <w:t>K</w:t>
      </w:r>
      <w:r w:rsidRPr="00C373F6">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_Toc172040149 \h </w:instrText>
      </w:r>
      <w:r>
        <w:rPr>
          <w:noProof/>
        </w:rPr>
      </w:r>
      <w:r>
        <w:rPr>
          <w:noProof/>
        </w:rPr>
        <w:fldChar w:fldCharType="separate"/>
      </w:r>
      <w:r>
        <w:rPr>
          <w:noProof/>
        </w:rPr>
        <w:t>335</w:t>
      </w:r>
      <w:r>
        <w:rPr>
          <w:noProof/>
        </w:rPr>
        <w:fldChar w:fldCharType="end"/>
      </w:r>
    </w:p>
    <w:p w14:paraId="3916855A" w14:textId="612C935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_Toc172040150 \h </w:instrText>
      </w:r>
      <w:r>
        <w:rPr>
          <w:noProof/>
        </w:rPr>
      </w:r>
      <w:r>
        <w:rPr>
          <w:noProof/>
        </w:rPr>
        <w:fldChar w:fldCharType="separate"/>
      </w:r>
      <w:r>
        <w:rPr>
          <w:noProof/>
        </w:rPr>
        <w:t>335</w:t>
      </w:r>
      <w:r>
        <w:rPr>
          <w:noProof/>
        </w:rPr>
        <w:fldChar w:fldCharType="end"/>
      </w:r>
    </w:p>
    <w:p w14:paraId="30069B8C" w14:textId="0DEBD9B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10.3.13.7</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_Toc172040151 \h </w:instrText>
      </w:r>
      <w:r>
        <w:rPr>
          <w:noProof/>
        </w:rPr>
      </w:r>
      <w:r>
        <w:rPr>
          <w:noProof/>
        </w:rPr>
        <w:fldChar w:fldCharType="separate"/>
      </w:r>
      <w:r>
        <w:rPr>
          <w:noProof/>
        </w:rPr>
        <w:t>335</w:t>
      </w:r>
      <w:r>
        <w:rPr>
          <w:noProof/>
        </w:rPr>
        <w:fldChar w:fldCharType="end"/>
      </w:r>
    </w:p>
    <w:p w14:paraId="088A1923" w14:textId="7264329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10.3.13.8</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_Toc172040152 \h </w:instrText>
      </w:r>
      <w:r>
        <w:rPr>
          <w:noProof/>
        </w:rPr>
      </w:r>
      <w:r>
        <w:rPr>
          <w:noProof/>
        </w:rPr>
        <w:fldChar w:fldCharType="separate"/>
      </w:r>
      <w:r>
        <w:rPr>
          <w:noProof/>
        </w:rPr>
        <w:t>335</w:t>
      </w:r>
      <w:r>
        <w:rPr>
          <w:noProof/>
        </w:rPr>
        <w:fldChar w:fldCharType="end"/>
      </w:r>
    </w:p>
    <w:p w14:paraId="34F30DEF" w14:textId="618E4B0C"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_Toc172040153 \h </w:instrText>
      </w:r>
      <w:r>
        <w:rPr>
          <w:noProof/>
        </w:rPr>
      </w:r>
      <w:r>
        <w:rPr>
          <w:noProof/>
        </w:rPr>
        <w:fldChar w:fldCharType="separate"/>
      </w:r>
      <w:r>
        <w:rPr>
          <w:noProof/>
        </w:rPr>
        <w:t>335</w:t>
      </w:r>
      <w:r>
        <w:rPr>
          <w:noProof/>
        </w:rPr>
        <w:fldChar w:fldCharType="end"/>
      </w:r>
    </w:p>
    <w:p w14:paraId="6B6A68D5" w14:textId="5728BDD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_Toc172040154 \h </w:instrText>
      </w:r>
      <w:r>
        <w:rPr>
          <w:noProof/>
        </w:rPr>
      </w:r>
      <w:r>
        <w:rPr>
          <w:noProof/>
        </w:rPr>
        <w:fldChar w:fldCharType="separate"/>
      </w:r>
      <w:r>
        <w:rPr>
          <w:noProof/>
        </w:rPr>
        <w:t>335</w:t>
      </w:r>
      <w:r>
        <w:rPr>
          <w:noProof/>
        </w:rPr>
        <w:fldChar w:fldCharType="end"/>
      </w:r>
    </w:p>
    <w:p w14:paraId="6C449981" w14:textId="1BA7EA9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10.3.14.2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_Toc172040155 \h </w:instrText>
      </w:r>
      <w:r>
        <w:rPr>
          <w:noProof/>
        </w:rPr>
      </w:r>
      <w:r>
        <w:rPr>
          <w:noProof/>
        </w:rPr>
        <w:fldChar w:fldCharType="separate"/>
      </w:r>
      <w:r>
        <w:rPr>
          <w:noProof/>
        </w:rPr>
        <w:t>336</w:t>
      </w:r>
      <w:r>
        <w:rPr>
          <w:noProof/>
        </w:rPr>
        <w:fldChar w:fldCharType="end"/>
      </w:r>
    </w:p>
    <w:p w14:paraId="1EC1D9E2" w14:textId="056313D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10.3.14.3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_Toc172040156 \h </w:instrText>
      </w:r>
      <w:r>
        <w:rPr>
          <w:noProof/>
        </w:rPr>
      </w:r>
      <w:r>
        <w:rPr>
          <w:noProof/>
        </w:rPr>
        <w:fldChar w:fldCharType="separate"/>
      </w:r>
      <w:r>
        <w:rPr>
          <w:noProof/>
        </w:rPr>
        <w:t>336</w:t>
      </w:r>
      <w:r>
        <w:rPr>
          <w:noProof/>
        </w:rPr>
        <w:fldChar w:fldCharType="end"/>
      </w:r>
    </w:p>
    <w:p w14:paraId="0DD07BDC" w14:textId="2F82719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10.3.14.4</w:t>
      </w:r>
      <w:r>
        <w:rPr>
          <w:rFonts w:asciiTheme="minorHAnsi" w:eastAsiaTheme="minorEastAsia" w:hAnsiTheme="minorHAnsi" w:cstheme="minorBidi"/>
          <w:noProof/>
          <w:kern w:val="2"/>
          <w:sz w:val="22"/>
          <w:szCs w:val="22"/>
          <w:lang w:eastAsia="en-GB"/>
          <w14:ligatures w14:val="standardContextual"/>
        </w:rPr>
        <w:tab/>
      </w:r>
      <w:r>
        <w:rPr>
          <w:noProof/>
          <w:lang w:eastAsia="ja-JP"/>
        </w:rPr>
        <w:t>LSBs of K</w:t>
      </w:r>
      <w:r w:rsidRPr="00C373F6">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_Toc172040157 \h </w:instrText>
      </w:r>
      <w:r>
        <w:rPr>
          <w:noProof/>
        </w:rPr>
      </w:r>
      <w:r>
        <w:rPr>
          <w:noProof/>
        </w:rPr>
        <w:fldChar w:fldCharType="separate"/>
      </w:r>
      <w:r>
        <w:rPr>
          <w:noProof/>
        </w:rPr>
        <w:t>336</w:t>
      </w:r>
      <w:r>
        <w:rPr>
          <w:noProof/>
        </w:rPr>
        <w:fldChar w:fldCharType="end"/>
      </w:r>
    </w:p>
    <w:p w14:paraId="122C68B6" w14:textId="309CB45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10.3.14.5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_Toc172040158 \h </w:instrText>
      </w:r>
      <w:r>
        <w:rPr>
          <w:noProof/>
        </w:rPr>
      </w:r>
      <w:r>
        <w:rPr>
          <w:noProof/>
        </w:rPr>
        <w:fldChar w:fldCharType="separate"/>
      </w:r>
      <w:r>
        <w:rPr>
          <w:noProof/>
        </w:rPr>
        <w:t>336</w:t>
      </w:r>
      <w:r>
        <w:rPr>
          <w:noProof/>
        </w:rPr>
        <w:fldChar w:fldCharType="end"/>
      </w:r>
    </w:p>
    <w:p w14:paraId="4CB9D406" w14:textId="5F59476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10.3.14.6</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_Toc172040159 \h </w:instrText>
      </w:r>
      <w:r>
        <w:rPr>
          <w:noProof/>
        </w:rPr>
      </w:r>
      <w:r>
        <w:rPr>
          <w:noProof/>
        </w:rPr>
        <w:fldChar w:fldCharType="separate"/>
      </w:r>
      <w:r>
        <w:rPr>
          <w:noProof/>
        </w:rPr>
        <w:t>336</w:t>
      </w:r>
      <w:r>
        <w:rPr>
          <w:noProof/>
        </w:rPr>
        <w:fldChar w:fldCharType="end"/>
      </w:r>
    </w:p>
    <w:p w14:paraId="1007D614" w14:textId="0405222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10.3.14.7</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_Toc172040160 \h </w:instrText>
      </w:r>
      <w:r>
        <w:rPr>
          <w:noProof/>
        </w:rPr>
      </w:r>
      <w:r>
        <w:rPr>
          <w:noProof/>
        </w:rPr>
        <w:fldChar w:fldCharType="separate"/>
      </w:r>
      <w:r>
        <w:rPr>
          <w:noProof/>
        </w:rPr>
        <w:t>336</w:t>
      </w:r>
      <w:r>
        <w:rPr>
          <w:noProof/>
        </w:rPr>
        <w:fldChar w:fldCharType="end"/>
      </w:r>
    </w:p>
    <w:p w14:paraId="17AC8653" w14:textId="4FAA703A"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_Toc172040161 \h </w:instrText>
      </w:r>
      <w:r>
        <w:rPr>
          <w:noProof/>
        </w:rPr>
      </w:r>
      <w:r>
        <w:rPr>
          <w:noProof/>
        </w:rPr>
        <w:fldChar w:fldCharType="separate"/>
      </w:r>
      <w:r>
        <w:rPr>
          <w:noProof/>
        </w:rPr>
        <w:t>336</w:t>
      </w:r>
      <w:r>
        <w:rPr>
          <w:noProof/>
        </w:rPr>
        <w:fldChar w:fldCharType="end"/>
      </w:r>
    </w:p>
    <w:p w14:paraId="50A9D573" w14:textId="5314C02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_Toc172040162 \h </w:instrText>
      </w:r>
      <w:r>
        <w:rPr>
          <w:noProof/>
        </w:rPr>
      </w:r>
      <w:r>
        <w:rPr>
          <w:noProof/>
        </w:rPr>
        <w:fldChar w:fldCharType="separate"/>
      </w:r>
      <w:r>
        <w:rPr>
          <w:noProof/>
        </w:rPr>
        <w:t>336</w:t>
      </w:r>
      <w:r>
        <w:rPr>
          <w:noProof/>
        </w:rPr>
        <w:fldChar w:fldCharType="end"/>
      </w:r>
    </w:p>
    <w:p w14:paraId="1E6E7891" w14:textId="49CB5FE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10.3.15.2</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_Toc172040163 \h </w:instrText>
      </w:r>
      <w:r>
        <w:rPr>
          <w:noProof/>
        </w:rPr>
      </w:r>
      <w:r>
        <w:rPr>
          <w:noProof/>
        </w:rPr>
        <w:fldChar w:fldCharType="separate"/>
      </w:r>
      <w:r>
        <w:rPr>
          <w:noProof/>
        </w:rPr>
        <w:t>337</w:t>
      </w:r>
      <w:r>
        <w:rPr>
          <w:noProof/>
        </w:rPr>
        <w:fldChar w:fldCharType="end"/>
      </w:r>
    </w:p>
    <w:p w14:paraId="0F1419B6" w14:textId="239D436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10.3.15.3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_Toc172040164 \h </w:instrText>
      </w:r>
      <w:r>
        <w:rPr>
          <w:noProof/>
        </w:rPr>
      </w:r>
      <w:r>
        <w:rPr>
          <w:noProof/>
        </w:rPr>
        <w:fldChar w:fldCharType="separate"/>
      </w:r>
      <w:r>
        <w:rPr>
          <w:noProof/>
        </w:rPr>
        <w:t>337</w:t>
      </w:r>
      <w:r>
        <w:rPr>
          <w:noProof/>
        </w:rPr>
        <w:fldChar w:fldCharType="end"/>
      </w:r>
    </w:p>
    <w:p w14:paraId="112B1617" w14:textId="0F511942"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_Toc172040165 \h </w:instrText>
      </w:r>
      <w:r>
        <w:rPr>
          <w:noProof/>
        </w:rPr>
      </w:r>
      <w:r>
        <w:rPr>
          <w:noProof/>
        </w:rPr>
        <w:fldChar w:fldCharType="separate"/>
      </w:r>
      <w:r>
        <w:rPr>
          <w:noProof/>
        </w:rPr>
        <w:t>337</w:t>
      </w:r>
      <w:r>
        <w:rPr>
          <w:noProof/>
        </w:rPr>
        <w:fldChar w:fldCharType="end"/>
      </w:r>
    </w:p>
    <w:p w14:paraId="3CFB21F5" w14:textId="23FCDB7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_Toc172040166 \h </w:instrText>
      </w:r>
      <w:r>
        <w:rPr>
          <w:noProof/>
        </w:rPr>
      </w:r>
      <w:r>
        <w:rPr>
          <w:noProof/>
        </w:rPr>
        <w:fldChar w:fldCharType="separate"/>
      </w:r>
      <w:r>
        <w:rPr>
          <w:noProof/>
        </w:rPr>
        <w:t>337</w:t>
      </w:r>
      <w:r>
        <w:rPr>
          <w:noProof/>
        </w:rPr>
        <w:fldChar w:fldCharType="end"/>
      </w:r>
    </w:p>
    <w:p w14:paraId="0952974A" w14:textId="24D9AFA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10.3.16.2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_Toc172040167 \h </w:instrText>
      </w:r>
      <w:r>
        <w:rPr>
          <w:noProof/>
        </w:rPr>
      </w:r>
      <w:r>
        <w:rPr>
          <w:noProof/>
        </w:rPr>
        <w:fldChar w:fldCharType="separate"/>
      </w:r>
      <w:r>
        <w:rPr>
          <w:noProof/>
        </w:rPr>
        <w:t>338</w:t>
      </w:r>
      <w:r>
        <w:rPr>
          <w:noProof/>
        </w:rPr>
        <w:fldChar w:fldCharType="end"/>
      </w:r>
    </w:p>
    <w:p w14:paraId="408298D9" w14:textId="2B47A21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10.3.16.3</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_Toc172040168 \h </w:instrText>
      </w:r>
      <w:r>
        <w:rPr>
          <w:noProof/>
        </w:rPr>
      </w:r>
      <w:r>
        <w:rPr>
          <w:noProof/>
        </w:rPr>
        <w:fldChar w:fldCharType="separate"/>
      </w:r>
      <w:r>
        <w:rPr>
          <w:noProof/>
        </w:rPr>
        <w:t>338</w:t>
      </w:r>
      <w:r>
        <w:rPr>
          <w:noProof/>
        </w:rPr>
        <w:fldChar w:fldCharType="end"/>
      </w:r>
    </w:p>
    <w:p w14:paraId="6D2E81B0" w14:textId="062AEAF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10.3.16.4</w:t>
      </w:r>
      <w:r>
        <w:rPr>
          <w:rFonts w:asciiTheme="minorHAnsi" w:eastAsiaTheme="minorEastAsia" w:hAnsiTheme="minorHAnsi" w:cstheme="minorBidi"/>
          <w:noProof/>
          <w:kern w:val="2"/>
          <w:sz w:val="22"/>
          <w:szCs w:val="22"/>
          <w:lang w:eastAsia="en-GB"/>
          <w14:ligatures w14:val="standardContextual"/>
        </w:rPr>
        <w:tab/>
      </w:r>
      <w:r>
        <w:rPr>
          <w:noProof/>
        </w:rPr>
        <w:t>MSB of KNRP-sess ID</w:t>
      </w:r>
      <w:r>
        <w:rPr>
          <w:noProof/>
        </w:rPr>
        <w:tab/>
      </w:r>
      <w:r>
        <w:rPr>
          <w:noProof/>
        </w:rPr>
        <w:fldChar w:fldCharType="begin" w:fldLock="1"/>
      </w:r>
      <w:r>
        <w:rPr>
          <w:noProof/>
        </w:rPr>
        <w:instrText xml:space="preserve"> PAGEREF _Toc172040169 \h </w:instrText>
      </w:r>
      <w:r>
        <w:rPr>
          <w:noProof/>
        </w:rPr>
      </w:r>
      <w:r>
        <w:rPr>
          <w:noProof/>
        </w:rPr>
        <w:fldChar w:fldCharType="separate"/>
      </w:r>
      <w:r>
        <w:rPr>
          <w:noProof/>
        </w:rPr>
        <w:t>338</w:t>
      </w:r>
      <w:r>
        <w:rPr>
          <w:noProof/>
        </w:rPr>
        <w:fldChar w:fldCharType="end"/>
      </w:r>
    </w:p>
    <w:p w14:paraId="2C323A5E" w14:textId="50196DA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10.3.16.5</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_Toc172040170 \h </w:instrText>
      </w:r>
      <w:r>
        <w:rPr>
          <w:noProof/>
        </w:rPr>
      </w:r>
      <w:r>
        <w:rPr>
          <w:noProof/>
        </w:rPr>
        <w:fldChar w:fldCharType="separate"/>
      </w:r>
      <w:r>
        <w:rPr>
          <w:noProof/>
        </w:rPr>
        <w:t>338</w:t>
      </w:r>
      <w:r>
        <w:rPr>
          <w:noProof/>
        </w:rPr>
        <w:fldChar w:fldCharType="end"/>
      </w:r>
    </w:p>
    <w:p w14:paraId="1DF604B0" w14:textId="2BE60AC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10.3.16.6</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_Toc172040171 \h </w:instrText>
      </w:r>
      <w:r>
        <w:rPr>
          <w:noProof/>
        </w:rPr>
      </w:r>
      <w:r>
        <w:rPr>
          <w:noProof/>
        </w:rPr>
        <w:fldChar w:fldCharType="separate"/>
      </w:r>
      <w:r>
        <w:rPr>
          <w:noProof/>
        </w:rPr>
        <w:t>338</w:t>
      </w:r>
      <w:r>
        <w:rPr>
          <w:noProof/>
        </w:rPr>
        <w:fldChar w:fldCharType="end"/>
      </w:r>
    </w:p>
    <w:p w14:paraId="021E93EE" w14:textId="3EDC942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10.3.16.7</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_Toc172040172 \h </w:instrText>
      </w:r>
      <w:r>
        <w:rPr>
          <w:noProof/>
        </w:rPr>
      </w:r>
      <w:r>
        <w:rPr>
          <w:noProof/>
        </w:rPr>
        <w:fldChar w:fldCharType="separate"/>
      </w:r>
      <w:r>
        <w:rPr>
          <w:noProof/>
        </w:rPr>
        <w:t>338</w:t>
      </w:r>
      <w:r>
        <w:rPr>
          <w:noProof/>
        </w:rPr>
        <w:fldChar w:fldCharType="end"/>
      </w:r>
    </w:p>
    <w:p w14:paraId="6A1DC994" w14:textId="1971905E"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_Toc172040173 \h </w:instrText>
      </w:r>
      <w:r>
        <w:rPr>
          <w:noProof/>
        </w:rPr>
      </w:r>
      <w:r>
        <w:rPr>
          <w:noProof/>
        </w:rPr>
        <w:fldChar w:fldCharType="separate"/>
      </w:r>
      <w:r>
        <w:rPr>
          <w:noProof/>
        </w:rPr>
        <w:t>339</w:t>
      </w:r>
      <w:r>
        <w:rPr>
          <w:noProof/>
        </w:rPr>
        <w:fldChar w:fldCharType="end"/>
      </w:r>
    </w:p>
    <w:p w14:paraId="13CB34D9" w14:textId="375C9F4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_Toc172040174 \h </w:instrText>
      </w:r>
      <w:r>
        <w:rPr>
          <w:noProof/>
        </w:rPr>
      </w:r>
      <w:r>
        <w:rPr>
          <w:noProof/>
        </w:rPr>
        <w:fldChar w:fldCharType="separate"/>
      </w:r>
      <w:r>
        <w:rPr>
          <w:noProof/>
        </w:rPr>
        <w:t>339</w:t>
      </w:r>
      <w:r>
        <w:rPr>
          <w:noProof/>
        </w:rPr>
        <w:fldChar w:fldCharType="end"/>
      </w:r>
    </w:p>
    <w:p w14:paraId="75B71988" w14:textId="6DDDB404"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_Toc172040175 \h </w:instrText>
      </w:r>
      <w:r>
        <w:rPr>
          <w:noProof/>
        </w:rPr>
      </w:r>
      <w:r>
        <w:rPr>
          <w:noProof/>
        </w:rPr>
        <w:fldChar w:fldCharType="separate"/>
      </w:r>
      <w:r>
        <w:rPr>
          <w:noProof/>
        </w:rPr>
        <w:t>339</w:t>
      </w:r>
      <w:r>
        <w:rPr>
          <w:noProof/>
        </w:rPr>
        <w:fldChar w:fldCharType="end"/>
      </w:r>
    </w:p>
    <w:p w14:paraId="0C5B7929" w14:textId="38E547A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_Toc172040176 \h </w:instrText>
      </w:r>
      <w:r>
        <w:rPr>
          <w:noProof/>
        </w:rPr>
      </w:r>
      <w:r>
        <w:rPr>
          <w:noProof/>
        </w:rPr>
        <w:fldChar w:fldCharType="separate"/>
      </w:r>
      <w:r>
        <w:rPr>
          <w:noProof/>
        </w:rPr>
        <w:t>339</w:t>
      </w:r>
      <w:r>
        <w:rPr>
          <w:noProof/>
        </w:rPr>
        <w:fldChar w:fldCharType="end"/>
      </w:r>
    </w:p>
    <w:p w14:paraId="2C43CC06" w14:textId="6B5AB4B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_Toc172040177 \h </w:instrText>
      </w:r>
      <w:r>
        <w:rPr>
          <w:noProof/>
        </w:rPr>
      </w:r>
      <w:r>
        <w:rPr>
          <w:noProof/>
        </w:rPr>
        <w:fldChar w:fldCharType="separate"/>
      </w:r>
      <w:r>
        <w:rPr>
          <w:noProof/>
        </w:rPr>
        <w:t>340</w:t>
      </w:r>
      <w:r>
        <w:rPr>
          <w:noProof/>
        </w:rPr>
        <w:fldChar w:fldCharType="end"/>
      </w:r>
    </w:p>
    <w:p w14:paraId="3FF6C983" w14:textId="6580636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_Toc172040178 \h </w:instrText>
      </w:r>
      <w:r>
        <w:rPr>
          <w:noProof/>
        </w:rPr>
      </w:r>
      <w:r>
        <w:rPr>
          <w:noProof/>
        </w:rPr>
        <w:fldChar w:fldCharType="separate"/>
      </w:r>
      <w:r>
        <w:rPr>
          <w:noProof/>
        </w:rPr>
        <w:t>340</w:t>
      </w:r>
      <w:r>
        <w:rPr>
          <w:noProof/>
        </w:rPr>
        <w:fldChar w:fldCharType="end"/>
      </w:r>
    </w:p>
    <w:p w14:paraId="799D7D6E" w14:textId="775DE88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10.3.18.4</w:t>
      </w:r>
      <w:r>
        <w:rPr>
          <w:rFonts w:asciiTheme="minorHAnsi" w:eastAsiaTheme="minorEastAsia" w:hAnsiTheme="minorHAnsi" w:cstheme="minorBidi"/>
          <w:noProof/>
          <w:kern w:val="2"/>
          <w:sz w:val="22"/>
          <w:szCs w:val="22"/>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_Toc172040179 \h </w:instrText>
      </w:r>
      <w:r>
        <w:rPr>
          <w:noProof/>
        </w:rPr>
      </w:r>
      <w:r>
        <w:rPr>
          <w:noProof/>
        </w:rPr>
        <w:fldChar w:fldCharType="separate"/>
      </w:r>
      <w:r>
        <w:rPr>
          <w:noProof/>
        </w:rPr>
        <w:t>340</w:t>
      </w:r>
      <w:r>
        <w:rPr>
          <w:noProof/>
        </w:rPr>
        <w:fldChar w:fldCharType="end"/>
      </w:r>
    </w:p>
    <w:p w14:paraId="29E1D2CF" w14:textId="50A9B42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10.3.18.5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_Toc172040180 \h </w:instrText>
      </w:r>
      <w:r>
        <w:rPr>
          <w:noProof/>
        </w:rPr>
      </w:r>
      <w:r>
        <w:rPr>
          <w:noProof/>
        </w:rPr>
        <w:fldChar w:fldCharType="separate"/>
      </w:r>
      <w:r>
        <w:rPr>
          <w:noProof/>
        </w:rPr>
        <w:t>340</w:t>
      </w:r>
      <w:r>
        <w:rPr>
          <w:noProof/>
        </w:rPr>
        <w:fldChar w:fldCharType="end"/>
      </w:r>
    </w:p>
    <w:p w14:paraId="57610DC3" w14:textId="122047DB"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10.3.18.6</w:t>
      </w:r>
      <w:r>
        <w:rPr>
          <w:rFonts w:asciiTheme="minorHAnsi" w:eastAsiaTheme="minorEastAsia" w:hAnsiTheme="minorHAnsi" w:cstheme="minorBidi"/>
          <w:noProof/>
          <w:kern w:val="2"/>
          <w:sz w:val="22"/>
          <w:szCs w:val="22"/>
          <w:lang w:eastAsia="en-GB"/>
          <w14:ligatures w14:val="standardContextual"/>
        </w:rPr>
        <w:tab/>
      </w:r>
      <w:r>
        <w:rPr>
          <w:noProof/>
        </w:rPr>
        <w:t>List of target End UE user info</w:t>
      </w:r>
      <w:r>
        <w:rPr>
          <w:noProof/>
        </w:rPr>
        <w:tab/>
      </w:r>
      <w:r>
        <w:rPr>
          <w:noProof/>
        </w:rPr>
        <w:fldChar w:fldCharType="begin" w:fldLock="1"/>
      </w:r>
      <w:r>
        <w:rPr>
          <w:noProof/>
        </w:rPr>
        <w:instrText xml:space="preserve"> PAGEREF _Toc172040181 \h </w:instrText>
      </w:r>
      <w:r>
        <w:rPr>
          <w:noProof/>
        </w:rPr>
      </w:r>
      <w:r>
        <w:rPr>
          <w:noProof/>
        </w:rPr>
        <w:fldChar w:fldCharType="separate"/>
      </w:r>
      <w:r>
        <w:rPr>
          <w:noProof/>
        </w:rPr>
        <w:t>340</w:t>
      </w:r>
      <w:r>
        <w:rPr>
          <w:noProof/>
        </w:rPr>
        <w:fldChar w:fldCharType="end"/>
      </w:r>
    </w:p>
    <w:p w14:paraId="4159E561" w14:textId="65084B5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10.3.18.7</w:t>
      </w:r>
      <w:r>
        <w:rPr>
          <w:rFonts w:asciiTheme="minorHAnsi" w:eastAsiaTheme="minorEastAsia" w:hAnsiTheme="minorHAnsi" w:cstheme="minorBidi"/>
          <w:noProof/>
          <w:kern w:val="2"/>
          <w:sz w:val="22"/>
          <w:szCs w:val="22"/>
          <w:lang w:eastAsia="en-GB"/>
          <w14:ligatures w14:val="standardContextual"/>
        </w:rPr>
        <w:tab/>
      </w:r>
      <w:r>
        <w:rPr>
          <w:noProof/>
        </w:rPr>
        <w:t>List of target IP addresses</w:t>
      </w:r>
      <w:r>
        <w:rPr>
          <w:noProof/>
        </w:rPr>
        <w:tab/>
      </w:r>
      <w:r>
        <w:rPr>
          <w:noProof/>
        </w:rPr>
        <w:fldChar w:fldCharType="begin" w:fldLock="1"/>
      </w:r>
      <w:r>
        <w:rPr>
          <w:noProof/>
        </w:rPr>
        <w:instrText xml:space="preserve"> PAGEREF _Toc172040182 \h </w:instrText>
      </w:r>
      <w:r>
        <w:rPr>
          <w:noProof/>
        </w:rPr>
      </w:r>
      <w:r>
        <w:rPr>
          <w:noProof/>
        </w:rPr>
        <w:fldChar w:fldCharType="separate"/>
      </w:r>
      <w:r>
        <w:rPr>
          <w:noProof/>
        </w:rPr>
        <w:t>340</w:t>
      </w:r>
      <w:r>
        <w:rPr>
          <w:noProof/>
        </w:rPr>
        <w:fldChar w:fldCharType="end"/>
      </w:r>
    </w:p>
    <w:p w14:paraId="30C19786" w14:textId="5131F08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_Toc172040183 \h </w:instrText>
      </w:r>
      <w:r>
        <w:rPr>
          <w:noProof/>
        </w:rPr>
      </w:r>
      <w:r>
        <w:rPr>
          <w:noProof/>
        </w:rPr>
        <w:fldChar w:fldCharType="separate"/>
      </w:r>
      <w:r>
        <w:rPr>
          <w:noProof/>
        </w:rPr>
        <w:t>340</w:t>
      </w:r>
      <w:r>
        <w:rPr>
          <w:noProof/>
        </w:rPr>
        <w:fldChar w:fldCharType="end"/>
      </w:r>
    </w:p>
    <w:p w14:paraId="0DDECEFE" w14:textId="3FDF7E9B"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10.3.19</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_Toc172040184 \h </w:instrText>
      </w:r>
      <w:r>
        <w:rPr>
          <w:noProof/>
        </w:rPr>
      </w:r>
      <w:r>
        <w:rPr>
          <w:noProof/>
        </w:rPr>
        <w:fldChar w:fldCharType="separate"/>
      </w:r>
      <w:r>
        <w:rPr>
          <w:noProof/>
        </w:rPr>
        <w:t>340</w:t>
      </w:r>
      <w:r>
        <w:rPr>
          <w:noProof/>
        </w:rPr>
        <w:fldChar w:fldCharType="end"/>
      </w:r>
    </w:p>
    <w:p w14:paraId="37B79B8C" w14:textId="5B85092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_Toc172040185 \h </w:instrText>
      </w:r>
      <w:r>
        <w:rPr>
          <w:noProof/>
        </w:rPr>
      </w:r>
      <w:r>
        <w:rPr>
          <w:noProof/>
        </w:rPr>
        <w:fldChar w:fldCharType="separate"/>
      </w:r>
      <w:r>
        <w:rPr>
          <w:noProof/>
        </w:rPr>
        <w:t>340</w:t>
      </w:r>
      <w:r>
        <w:rPr>
          <w:noProof/>
        </w:rPr>
        <w:fldChar w:fldCharType="end"/>
      </w:r>
    </w:p>
    <w:p w14:paraId="19D72952" w14:textId="0047EBE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_Toc172040186 \h </w:instrText>
      </w:r>
      <w:r>
        <w:rPr>
          <w:noProof/>
        </w:rPr>
      </w:r>
      <w:r>
        <w:rPr>
          <w:noProof/>
        </w:rPr>
        <w:fldChar w:fldCharType="separate"/>
      </w:r>
      <w:r>
        <w:rPr>
          <w:noProof/>
        </w:rPr>
        <w:t>341</w:t>
      </w:r>
      <w:r>
        <w:rPr>
          <w:noProof/>
        </w:rPr>
        <w:fldChar w:fldCharType="end"/>
      </w:r>
    </w:p>
    <w:p w14:paraId="6E58F1FF" w14:textId="2687DEC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10.3.19.3</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_Toc172040187 \h </w:instrText>
      </w:r>
      <w:r>
        <w:rPr>
          <w:noProof/>
        </w:rPr>
      </w:r>
      <w:r>
        <w:rPr>
          <w:noProof/>
        </w:rPr>
        <w:fldChar w:fldCharType="separate"/>
      </w:r>
      <w:r>
        <w:rPr>
          <w:noProof/>
        </w:rPr>
        <w:t>341</w:t>
      </w:r>
      <w:r>
        <w:rPr>
          <w:noProof/>
        </w:rPr>
        <w:fldChar w:fldCharType="end"/>
      </w:r>
    </w:p>
    <w:p w14:paraId="6548C137" w14:textId="375C155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10.3.19.4</w:t>
      </w:r>
      <w:r>
        <w:rPr>
          <w:rFonts w:asciiTheme="minorHAnsi" w:eastAsiaTheme="minorEastAsia" w:hAnsiTheme="minorHAnsi" w:cstheme="minorBidi"/>
          <w:noProof/>
          <w:kern w:val="2"/>
          <w:sz w:val="22"/>
          <w:szCs w:val="22"/>
          <w:lang w:eastAsia="en-GB"/>
          <w14:ligatures w14:val="standardContextual"/>
        </w:rPr>
        <w:tab/>
      </w:r>
      <w:r>
        <w:rPr>
          <w:noProof/>
        </w:rPr>
        <w:t>Source user info</w:t>
      </w:r>
      <w:r>
        <w:rPr>
          <w:noProof/>
        </w:rPr>
        <w:tab/>
      </w:r>
      <w:r>
        <w:rPr>
          <w:noProof/>
        </w:rPr>
        <w:fldChar w:fldCharType="begin" w:fldLock="1"/>
      </w:r>
      <w:r>
        <w:rPr>
          <w:noProof/>
        </w:rPr>
        <w:instrText xml:space="preserve"> PAGEREF _Toc172040188 \h </w:instrText>
      </w:r>
      <w:r>
        <w:rPr>
          <w:noProof/>
        </w:rPr>
      </w:r>
      <w:r>
        <w:rPr>
          <w:noProof/>
        </w:rPr>
        <w:fldChar w:fldCharType="separate"/>
      </w:r>
      <w:r>
        <w:rPr>
          <w:noProof/>
        </w:rPr>
        <w:t>341</w:t>
      </w:r>
      <w:r>
        <w:rPr>
          <w:noProof/>
        </w:rPr>
        <w:fldChar w:fldCharType="end"/>
      </w:r>
    </w:p>
    <w:p w14:paraId="3329454E" w14:textId="29C488B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10.3.19.5</w:t>
      </w:r>
      <w:r>
        <w:rPr>
          <w:rFonts w:asciiTheme="minorHAnsi" w:eastAsiaTheme="minorEastAsia" w:hAnsiTheme="minorHAnsi" w:cstheme="minorBidi"/>
          <w:noProof/>
          <w:kern w:val="2"/>
          <w:sz w:val="22"/>
          <w:szCs w:val="22"/>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_Toc172040189 \h </w:instrText>
      </w:r>
      <w:r>
        <w:rPr>
          <w:noProof/>
        </w:rPr>
      </w:r>
      <w:r>
        <w:rPr>
          <w:noProof/>
        </w:rPr>
        <w:fldChar w:fldCharType="separate"/>
      </w:r>
      <w:r>
        <w:rPr>
          <w:noProof/>
        </w:rPr>
        <w:t>341</w:t>
      </w:r>
      <w:r>
        <w:rPr>
          <w:noProof/>
        </w:rPr>
        <w:fldChar w:fldCharType="end"/>
      </w:r>
    </w:p>
    <w:p w14:paraId="51549182" w14:textId="04E2D644"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10.3.20</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_Toc172040190 \h </w:instrText>
      </w:r>
      <w:r>
        <w:rPr>
          <w:noProof/>
        </w:rPr>
      </w:r>
      <w:r>
        <w:rPr>
          <w:noProof/>
        </w:rPr>
        <w:fldChar w:fldCharType="separate"/>
      </w:r>
      <w:r>
        <w:rPr>
          <w:noProof/>
        </w:rPr>
        <w:t>341</w:t>
      </w:r>
      <w:r>
        <w:rPr>
          <w:noProof/>
        </w:rPr>
        <w:fldChar w:fldCharType="end"/>
      </w:r>
    </w:p>
    <w:p w14:paraId="345F0FB4" w14:textId="62FA88B1"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_Toc172040191 \h </w:instrText>
      </w:r>
      <w:r>
        <w:rPr>
          <w:noProof/>
        </w:rPr>
      </w:r>
      <w:r>
        <w:rPr>
          <w:noProof/>
        </w:rPr>
        <w:fldChar w:fldCharType="separate"/>
      </w:r>
      <w:r>
        <w:rPr>
          <w:noProof/>
        </w:rPr>
        <w:t>341</w:t>
      </w:r>
      <w:r>
        <w:rPr>
          <w:noProof/>
        </w:rPr>
        <w:fldChar w:fldCharType="end"/>
      </w:r>
    </w:p>
    <w:p w14:paraId="3DEA4050" w14:textId="6CCD5EA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_Toc172040192 \h </w:instrText>
      </w:r>
      <w:r>
        <w:rPr>
          <w:noProof/>
        </w:rPr>
      </w:r>
      <w:r>
        <w:rPr>
          <w:noProof/>
        </w:rPr>
        <w:fldChar w:fldCharType="separate"/>
      </w:r>
      <w:r>
        <w:rPr>
          <w:noProof/>
        </w:rPr>
        <w:t>342</w:t>
      </w:r>
      <w:r>
        <w:rPr>
          <w:noProof/>
        </w:rPr>
        <w:fldChar w:fldCharType="end"/>
      </w:r>
    </w:p>
    <w:p w14:paraId="5EB20152" w14:textId="5FAFB6D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10.3.20.3</w:t>
      </w:r>
      <w:r>
        <w:rPr>
          <w:rFonts w:asciiTheme="minorHAnsi" w:eastAsiaTheme="minorEastAsia" w:hAnsiTheme="minorHAnsi" w:cstheme="minorBidi"/>
          <w:noProof/>
          <w:kern w:val="2"/>
          <w:sz w:val="22"/>
          <w:szCs w:val="22"/>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_Toc172040193 \h </w:instrText>
      </w:r>
      <w:r>
        <w:rPr>
          <w:noProof/>
        </w:rPr>
      </w:r>
      <w:r>
        <w:rPr>
          <w:noProof/>
        </w:rPr>
        <w:fldChar w:fldCharType="separate"/>
      </w:r>
      <w:r>
        <w:rPr>
          <w:noProof/>
        </w:rPr>
        <w:t>342</w:t>
      </w:r>
      <w:r>
        <w:rPr>
          <w:noProof/>
        </w:rPr>
        <w:fldChar w:fldCharType="end"/>
      </w:r>
    </w:p>
    <w:p w14:paraId="6DE992D5" w14:textId="3732D3F0"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rFonts w:eastAsia="Arial" w:cs="Arial"/>
          <w:noProof/>
        </w:rPr>
        <w:t>10.3.20.4</w:t>
      </w:r>
      <w:r>
        <w:rPr>
          <w:rFonts w:asciiTheme="minorHAnsi" w:eastAsiaTheme="minorEastAsia" w:hAnsiTheme="minorHAnsi" w:cstheme="minorBidi"/>
          <w:noProof/>
          <w:kern w:val="2"/>
          <w:sz w:val="22"/>
          <w:szCs w:val="22"/>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_Toc172040194 \h </w:instrText>
      </w:r>
      <w:r>
        <w:rPr>
          <w:noProof/>
        </w:rPr>
      </w:r>
      <w:r>
        <w:rPr>
          <w:noProof/>
        </w:rPr>
        <w:fldChar w:fldCharType="separate"/>
      </w:r>
      <w:r>
        <w:rPr>
          <w:noProof/>
        </w:rPr>
        <w:t>342</w:t>
      </w:r>
      <w:r>
        <w:rPr>
          <w:noProof/>
        </w:rPr>
        <w:fldChar w:fldCharType="end"/>
      </w:r>
    </w:p>
    <w:p w14:paraId="34B2F2BC" w14:textId="478969BE"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10.3.21</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_Toc172040195 \h </w:instrText>
      </w:r>
      <w:r>
        <w:rPr>
          <w:noProof/>
        </w:rPr>
      </w:r>
      <w:r>
        <w:rPr>
          <w:noProof/>
        </w:rPr>
        <w:fldChar w:fldCharType="separate"/>
      </w:r>
      <w:r>
        <w:rPr>
          <w:noProof/>
        </w:rPr>
        <w:t>342</w:t>
      </w:r>
      <w:r>
        <w:rPr>
          <w:noProof/>
        </w:rPr>
        <w:fldChar w:fldCharType="end"/>
      </w:r>
    </w:p>
    <w:p w14:paraId="5016EBCA" w14:textId="3B3CC34E"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_Toc172040196 \h </w:instrText>
      </w:r>
      <w:r>
        <w:rPr>
          <w:noProof/>
        </w:rPr>
      </w:r>
      <w:r>
        <w:rPr>
          <w:noProof/>
        </w:rPr>
        <w:fldChar w:fldCharType="separate"/>
      </w:r>
      <w:r>
        <w:rPr>
          <w:noProof/>
        </w:rPr>
        <w:t>342</w:t>
      </w:r>
      <w:r>
        <w:rPr>
          <w:noProof/>
        </w:rPr>
        <w:fldChar w:fldCharType="end"/>
      </w:r>
    </w:p>
    <w:p w14:paraId="1A6087E4" w14:textId="636C911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_Toc172040197 \h </w:instrText>
      </w:r>
      <w:r>
        <w:rPr>
          <w:noProof/>
        </w:rPr>
      </w:r>
      <w:r>
        <w:rPr>
          <w:noProof/>
        </w:rPr>
        <w:fldChar w:fldCharType="separate"/>
      </w:r>
      <w:r>
        <w:rPr>
          <w:noProof/>
        </w:rPr>
        <w:t>343</w:t>
      </w:r>
      <w:r>
        <w:rPr>
          <w:noProof/>
        </w:rPr>
        <w:fldChar w:fldCharType="end"/>
      </w:r>
    </w:p>
    <w:p w14:paraId="0449F1B3" w14:textId="26454CD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_Toc172040198 \h </w:instrText>
      </w:r>
      <w:r>
        <w:rPr>
          <w:noProof/>
        </w:rPr>
      </w:r>
      <w:r>
        <w:rPr>
          <w:noProof/>
        </w:rPr>
        <w:fldChar w:fldCharType="separate"/>
      </w:r>
      <w:r>
        <w:rPr>
          <w:noProof/>
        </w:rPr>
        <w:t>343</w:t>
      </w:r>
      <w:r>
        <w:rPr>
          <w:noProof/>
        </w:rPr>
        <w:fldChar w:fldCharType="end"/>
      </w:r>
    </w:p>
    <w:p w14:paraId="23CA1886" w14:textId="25EDA89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10.3.22.2</w:t>
      </w:r>
      <w:r>
        <w:rPr>
          <w:rFonts w:asciiTheme="minorHAnsi" w:eastAsiaTheme="minorEastAsia" w:hAnsiTheme="minorHAnsi" w:cstheme="minorBidi"/>
          <w:noProof/>
          <w:kern w:val="2"/>
          <w:sz w:val="22"/>
          <w:szCs w:val="22"/>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_Toc172040199 \h </w:instrText>
      </w:r>
      <w:r>
        <w:rPr>
          <w:noProof/>
        </w:rPr>
      </w:r>
      <w:r>
        <w:rPr>
          <w:noProof/>
        </w:rPr>
        <w:fldChar w:fldCharType="separate"/>
      </w:r>
      <w:r>
        <w:rPr>
          <w:noProof/>
        </w:rPr>
        <w:t>343</w:t>
      </w:r>
      <w:r>
        <w:rPr>
          <w:noProof/>
        </w:rPr>
        <w:fldChar w:fldCharType="end"/>
      </w:r>
    </w:p>
    <w:p w14:paraId="1B1BA4DF" w14:textId="05CB7088"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10.3.22.3</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_Toc172040200 \h </w:instrText>
      </w:r>
      <w:r>
        <w:rPr>
          <w:noProof/>
        </w:rPr>
      </w:r>
      <w:r>
        <w:rPr>
          <w:noProof/>
        </w:rPr>
        <w:fldChar w:fldCharType="separate"/>
      </w:r>
      <w:r>
        <w:rPr>
          <w:noProof/>
        </w:rPr>
        <w:t>343</w:t>
      </w:r>
      <w:r>
        <w:rPr>
          <w:noProof/>
        </w:rPr>
        <w:fldChar w:fldCharType="end"/>
      </w:r>
    </w:p>
    <w:p w14:paraId="0E90D0D6" w14:textId="746E022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10.3.22.4</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_Toc172040201 \h </w:instrText>
      </w:r>
      <w:r>
        <w:rPr>
          <w:noProof/>
        </w:rPr>
      </w:r>
      <w:r>
        <w:rPr>
          <w:noProof/>
        </w:rPr>
        <w:fldChar w:fldCharType="separate"/>
      </w:r>
      <w:r>
        <w:rPr>
          <w:noProof/>
        </w:rPr>
        <w:t>343</w:t>
      </w:r>
      <w:r>
        <w:rPr>
          <w:noProof/>
        </w:rPr>
        <w:fldChar w:fldCharType="end"/>
      </w:r>
    </w:p>
    <w:p w14:paraId="64A862B4" w14:textId="63E32CAB"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_Toc172040202 \h </w:instrText>
      </w:r>
      <w:r>
        <w:rPr>
          <w:noProof/>
        </w:rPr>
      </w:r>
      <w:r>
        <w:rPr>
          <w:noProof/>
        </w:rPr>
        <w:fldChar w:fldCharType="separate"/>
      </w:r>
      <w:r>
        <w:rPr>
          <w:noProof/>
        </w:rPr>
        <w:t>344</w:t>
      </w:r>
      <w:r>
        <w:rPr>
          <w:noProof/>
        </w:rPr>
        <w:fldChar w:fldCharType="end"/>
      </w:r>
    </w:p>
    <w:p w14:paraId="2ADF7FBD" w14:textId="0D6EC907"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_Toc172040203 \h </w:instrText>
      </w:r>
      <w:r>
        <w:rPr>
          <w:noProof/>
        </w:rPr>
      </w:r>
      <w:r>
        <w:rPr>
          <w:noProof/>
        </w:rPr>
        <w:fldChar w:fldCharType="separate"/>
      </w:r>
      <w:r>
        <w:rPr>
          <w:noProof/>
        </w:rPr>
        <w:t>344</w:t>
      </w:r>
      <w:r>
        <w:rPr>
          <w:noProof/>
        </w:rPr>
        <w:fldChar w:fldCharType="end"/>
      </w:r>
    </w:p>
    <w:p w14:paraId="5B344229" w14:textId="4DAED1D2"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_Toc172040204 \h </w:instrText>
      </w:r>
      <w:r>
        <w:rPr>
          <w:noProof/>
        </w:rPr>
      </w:r>
      <w:r>
        <w:rPr>
          <w:noProof/>
        </w:rPr>
        <w:fldChar w:fldCharType="separate"/>
      </w:r>
      <w:r>
        <w:rPr>
          <w:noProof/>
        </w:rPr>
        <w:t>344</w:t>
      </w:r>
      <w:r>
        <w:rPr>
          <w:noProof/>
        </w:rPr>
        <w:fldChar w:fldCharType="end"/>
      </w:r>
    </w:p>
    <w:p w14:paraId="7EDB0A30" w14:textId="3803D457"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_Toc172040205 \h </w:instrText>
      </w:r>
      <w:r>
        <w:rPr>
          <w:noProof/>
        </w:rPr>
      </w:r>
      <w:r>
        <w:rPr>
          <w:noProof/>
        </w:rPr>
        <w:fldChar w:fldCharType="separate"/>
      </w:r>
      <w:r>
        <w:rPr>
          <w:noProof/>
        </w:rPr>
        <w:t>344</w:t>
      </w:r>
      <w:r>
        <w:rPr>
          <w:noProof/>
        </w:rPr>
        <w:fldChar w:fldCharType="end"/>
      </w:r>
    </w:p>
    <w:p w14:paraId="3422D7D6" w14:textId="5CB7820F"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_Toc172040206 \h </w:instrText>
      </w:r>
      <w:r>
        <w:rPr>
          <w:noProof/>
        </w:rPr>
      </w:r>
      <w:r>
        <w:rPr>
          <w:noProof/>
        </w:rPr>
        <w:fldChar w:fldCharType="separate"/>
      </w:r>
      <w:r>
        <w:rPr>
          <w:noProof/>
        </w:rPr>
        <w:t>344</w:t>
      </w:r>
      <w:r>
        <w:rPr>
          <w:noProof/>
        </w:rPr>
        <w:fldChar w:fldCharType="end"/>
      </w:r>
    </w:p>
    <w:p w14:paraId="37BF0515" w14:textId="37FF2C5F"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_Toc172040207 \h </w:instrText>
      </w:r>
      <w:r>
        <w:rPr>
          <w:noProof/>
        </w:rPr>
      </w:r>
      <w:r>
        <w:rPr>
          <w:noProof/>
        </w:rPr>
        <w:fldChar w:fldCharType="separate"/>
      </w:r>
      <w:r>
        <w:rPr>
          <w:noProof/>
        </w:rPr>
        <w:t>345</w:t>
      </w:r>
      <w:r>
        <w:rPr>
          <w:noProof/>
        </w:rPr>
        <w:fldChar w:fldCharType="end"/>
      </w:r>
    </w:p>
    <w:p w14:paraId="3632D663" w14:textId="119D503C"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_Toc172040208 \h </w:instrText>
      </w:r>
      <w:r>
        <w:rPr>
          <w:noProof/>
        </w:rPr>
      </w:r>
      <w:r>
        <w:rPr>
          <w:noProof/>
        </w:rPr>
        <w:fldChar w:fldCharType="separate"/>
      </w:r>
      <w:r>
        <w:rPr>
          <w:noProof/>
        </w:rPr>
        <w:t>345</w:t>
      </w:r>
      <w:r>
        <w:rPr>
          <w:noProof/>
        </w:rPr>
        <w:fldChar w:fldCharType="end"/>
      </w:r>
    </w:p>
    <w:p w14:paraId="5757730C" w14:textId="249DA13B"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_Toc172040209 \h </w:instrText>
      </w:r>
      <w:r>
        <w:rPr>
          <w:noProof/>
        </w:rPr>
      </w:r>
      <w:r>
        <w:rPr>
          <w:noProof/>
        </w:rPr>
        <w:fldChar w:fldCharType="separate"/>
      </w:r>
      <w:r>
        <w:rPr>
          <w:noProof/>
        </w:rPr>
        <w:t>345</w:t>
      </w:r>
      <w:r>
        <w:rPr>
          <w:noProof/>
        </w:rPr>
        <w:fldChar w:fldCharType="end"/>
      </w:r>
    </w:p>
    <w:p w14:paraId="50E58074" w14:textId="10BFEABA"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rPr>
        <w:t>10.3.26.1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_Toc172040210 \h </w:instrText>
      </w:r>
      <w:r>
        <w:rPr>
          <w:noProof/>
        </w:rPr>
      </w:r>
      <w:r>
        <w:rPr>
          <w:noProof/>
        </w:rPr>
        <w:fldChar w:fldCharType="separate"/>
      </w:r>
      <w:r>
        <w:rPr>
          <w:noProof/>
        </w:rPr>
        <w:t>345</w:t>
      </w:r>
      <w:r>
        <w:rPr>
          <w:noProof/>
        </w:rPr>
        <w:fldChar w:fldCharType="end"/>
      </w:r>
    </w:p>
    <w:p w14:paraId="0F7DCDF7" w14:textId="74E200C6"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10.3.26.2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_Toc172040211 \h </w:instrText>
      </w:r>
      <w:r>
        <w:rPr>
          <w:noProof/>
        </w:rPr>
      </w:r>
      <w:r>
        <w:rPr>
          <w:noProof/>
        </w:rPr>
        <w:fldChar w:fldCharType="separate"/>
      </w:r>
      <w:r>
        <w:rPr>
          <w:noProof/>
        </w:rPr>
        <w:t>345</w:t>
      </w:r>
      <w:r>
        <w:rPr>
          <w:noProof/>
        </w:rPr>
        <w:fldChar w:fldCharType="end"/>
      </w:r>
    </w:p>
    <w:p w14:paraId="68533ED1" w14:textId="3D002FCF"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10.3.27</w:t>
      </w:r>
      <w:r>
        <w:rPr>
          <w:rFonts w:asciiTheme="minorHAnsi" w:eastAsiaTheme="minorEastAsia" w:hAnsiTheme="minorHAnsi" w:cstheme="minorBidi"/>
          <w:noProof/>
          <w:kern w:val="2"/>
          <w:sz w:val="22"/>
          <w:szCs w:val="22"/>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_Toc172040212 \h </w:instrText>
      </w:r>
      <w:r>
        <w:rPr>
          <w:noProof/>
        </w:rPr>
      </w:r>
      <w:r>
        <w:rPr>
          <w:noProof/>
        </w:rPr>
        <w:fldChar w:fldCharType="separate"/>
      </w:r>
      <w:r>
        <w:rPr>
          <w:noProof/>
        </w:rPr>
        <w:t>346</w:t>
      </w:r>
      <w:r>
        <w:rPr>
          <w:noProof/>
        </w:rPr>
        <w:fldChar w:fldCharType="end"/>
      </w:r>
    </w:p>
    <w:p w14:paraId="5C9DB9B5" w14:textId="65860B59"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_Toc172040213 \h </w:instrText>
      </w:r>
      <w:r>
        <w:rPr>
          <w:noProof/>
        </w:rPr>
      </w:r>
      <w:r>
        <w:rPr>
          <w:noProof/>
        </w:rPr>
        <w:fldChar w:fldCharType="separate"/>
      </w:r>
      <w:r>
        <w:rPr>
          <w:noProof/>
        </w:rPr>
        <w:t>346</w:t>
      </w:r>
      <w:r>
        <w:rPr>
          <w:noProof/>
        </w:rPr>
        <w:fldChar w:fldCharType="end"/>
      </w:r>
    </w:p>
    <w:p w14:paraId="29EA302B" w14:textId="1C2F1A83"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_Toc172040214 \h </w:instrText>
      </w:r>
      <w:r>
        <w:rPr>
          <w:noProof/>
        </w:rPr>
      </w:r>
      <w:r>
        <w:rPr>
          <w:noProof/>
        </w:rPr>
        <w:fldChar w:fldCharType="separate"/>
      </w:r>
      <w:r>
        <w:rPr>
          <w:noProof/>
        </w:rPr>
        <w:t>346</w:t>
      </w:r>
      <w:r>
        <w:rPr>
          <w:noProof/>
        </w:rPr>
        <w:fldChar w:fldCharType="end"/>
      </w:r>
    </w:p>
    <w:p w14:paraId="1846AC2D" w14:textId="2A95E191"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C373F6">
        <w:rPr>
          <w:rFonts w:eastAsia="Arial" w:cs="Arial"/>
          <w:noProof/>
        </w:rPr>
        <w:t>10.3.28</w:t>
      </w:r>
      <w:r>
        <w:rPr>
          <w:rFonts w:asciiTheme="minorHAnsi" w:eastAsiaTheme="minorEastAsia" w:hAnsiTheme="minorHAnsi" w:cstheme="minorBidi"/>
          <w:noProof/>
          <w:kern w:val="2"/>
          <w:sz w:val="22"/>
          <w:szCs w:val="22"/>
          <w:lang w:eastAsia="en-GB"/>
          <w14:ligatures w14:val="standardContextual"/>
        </w:rPr>
        <w:tab/>
      </w:r>
      <w:r w:rsidRPr="00C373F6">
        <w:rPr>
          <w:rFonts w:eastAsia="Arial" w:cs="Arial"/>
          <w:noProof/>
        </w:rPr>
        <w:t>ProSe UE to UE relay update request</w:t>
      </w:r>
      <w:r>
        <w:rPr>
          <w:noProof/>
        </w:rPr>
        <w:tab/>
      </w:r>
      <w:r>
        <w:rPr>
          <w:noProof/>
        </w:rPr>
        <w:fldChar w:fldCharType="begin" w:fldLock="1"/>
      </w:r>
      <w:r>
        <w:rPr>
          <w:noProof/>
        </w:rPr>
        <w:instrText xml:space="preserve"> PAGEREF _Toc172040215 \h </w:instrText>
      </w:r>
      <w:r>
        <w:rPr>
          <w:noProof/>
        </w:rPr>
      </w:r>
      <w:r>
        <w:rPr>
          <w:noProof/>
        </w:rPr>
        <w:fldChar w:fldCharType="separate"/>
      </w:r>
      <w:r>
        <w:rPr>
          <w:noProof/>
        </w:rPr>
        <w:t>346</w:t>
      </w:r>
      <w:r>
        <w:rPr>
          <w:noProof/>
        </w:rPr>
        <w:fldChar w:fldCharType="end"/>
      </w:r>
    </w:p>
    <w:p w14:paraId="6A4809EB" w14:textId="15704D2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rFonts w:eastAsia="Arial" w:cs="Arial"/>
          <w:noProof/>
        </w:rPr>
        <w:t>10.3.28.1</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Arial" w:cs="Arial"/>
          <w:noProof/>
        </w:rPr>
        <w:t>Message definition</w:t>
      </w:r>
      <w:r w:rsidRPr="00144F20">
        <w:rPr>
          <w:noProof/>
        </w:rPr>
        <w:tab/>
      </w:r>
      <w:r w:rsidRPr="00144F20">
        <w:rPr>
          <w:noProof/>
        </w:rPr>
        <w:fldChar w:fldCharType="begin" w:fldLock="1"/>
      </w:r>
      <w:r w:rsidRPr="00144F20">
        <w:rPr>
          <w:noProof/>
        </w:rPr>
        <w:instrText xml:space="preserve"> PAGEREF _Toc172040216 \h </w:instrText>
      </w:r>
      <w:r w:rsidRPr="00144F20">
        <w:rPr>
          <w:noProof/>
        </w:rPr>
      </w:r>
      <w:r w:rsidRPr="00144F20">
        <w:rPr>
          <w:noProof/>
        </w:rPr>
        <w:fldChar w:fldCharType="separate"/>
      </w:r>
      <w:r w:rsidRPr="00144F20">
        <w:rPr>
          <w:noProof/>
        </w:rPr>
        <w:t>346</w:t>
      </w:r>
      <w:r w:rsidRPr="00144F20">
        <w:rPr>
          <w:noProof/>
        </w:rPr>
        <w:fldChar w:fldCharType="end"/>
      </w:r>
    </w:p>
    <w:p w14:paraId="68B178D3" w14:textId="51ACB0E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 xml:space="preserve">10.3.28.2 </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Old source end UE IP address</w:t>
      </w:r>
      <w:r w:rsidRPr="00144F20">
        <w:rPr>
          <w:noProof/>
        </w:rPr>
        <w:tab/>
      </w:r>
      <w:r w:rsidRPr="00144F20">
        <w:rPr>
          <w:noProof/>
        </w:rPr>
        <w:fldChar w:fldCharType="begin" w:fldLock="1"/>
      </w:r>
      <w:r w:rsidRPr="00144F20">
        <w:rPr>
          <w:noProof/>
        </w:rPr>
        <w:instrText xml:space="preserve"> PAGEREF _Toc172040217 \h </w:instrText>
      </w:r>
      <w:r w:rsidRPr="00144F20">
        <w:rPr>
          <w:noProof/>
        </w:rPr>
      </w:r>
      <w:r w:rsidRPr="00144F20">
        <w:rPr>
          <w:noProof/>
        </w:rPr>
        <w:fldChar w:fldCharType="separate"/>
      </w:r>
      <w:r w:rsidRPr="00144F20">
        <w:rPr>
          <w:noProof/>
        </w:rPr>
        <w:t>347</w:t>
      </w:r>
      <w:r w:rsidRPr="00144F20">
        <w:rPr>
          <w:noProof/>
        </w:rPr>
        <w:fldChar w:fldCharType="end"/>
      </w:r>
    </w:p>
    <w:p w14:paraId="7B752B8A" w14:textId="186833B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 xml:space="preserve">10.3.28.3 </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 New source end UE IP address</w:t>
      </w:r>
      <w:r w:rsidRPr="00144F20">
        <w:rPr>
          <w:noProof/>
        </w:rPr>
        <w:tab/>
      </w:r>
      <w:r w:rsidRPr="00144F20">
        <w:rPr>
          <w:noProof/>
        </w:rPr>
        <w:fldChar w:fldCharType="begin" w:fldLock="1"/>
      </w:r>
      <w:r w:rsidRPr="00144F20">
        <w:rPr>
          <w:noProof/>
        </w:rPr>
        <w:instrText xml:space="preserve"> PAGEREF _Toc172040218 \h </w:instrText>
      </w:r>
      <w:r w:rsidRPr="00144F20">
        <w:rPr>
          <w:noProof/>
        </w:rPr>
      </w:r>
      <w:r w:rsidRPr="00144F20">
        <w:rPr>
          <w:noProof/>
        </w:rPr>
        <w:fldChar w:fldCharType="separate"/>
      </w:r>
      <w:r w:rsidRPr="00144F20">
        <w:rPr>
          <w:noProof/>
        </w:rPr>
        <w:t>347</w:t>
      </w:r>
      <w:r w:rsidRPr="00144F20">
        <w:rPr>
          <w:noProof/>
        </w:rPr>
        <w:fldChar w:fldCharType="end"/>
      </w:r>
    </w:p>
    <w:p w14:paraId="591434C2" w14:textId="39E706B4"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10.3.28.4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 Old source end UE user info</w:t>
      </w:r>
      <w:r w:rsidRPr="00144F20">
        <w:rPr>
          <w:noProof/>
        </w:rPr>
        <w:tab/>
      </w:r>
      <w:r w:rsidRPr="00144F20">
        <w:rPr>
          <w:noProof/>
        </w:rPr>
        <w:fldChar w:fldCharType="begin" w:fldLock="1"/>
      </w:r>
      <w:r w:rsidRPr="00144F20">
        <w:rPr>
          <w:noProof/>
        </w:rPr>
        <w:instrText xml:space="preserve"> PAGEREF _Toc172040219 \h </w:instrText>
      </w:r>
      <w:r w:rsidRPr="00144F20">
        <w:rPr>
          <w:noProof/>
        </w:rPr>
      </w:r>
      <w:r w:rsidRPr="00144F20">
        <w:rPr>
          <w:noProof/>
        </w:rPr>
        <w:fldChar w:fldCharType="separate"/>
      </w:r>
      <w:r w:rsidRPr="00144F20">
        <w:rPr>
          <w:noProof/>
        </w:rPr>
        <w:t>347</w:t>
      </w:r>
      <w:r w:rsidRPr="00144F20">
        <w:rPr>
          <w:noProof/>
        </w:rPr>
        <w:fldChar w:fldCharType="end"/>
      </w:r>
    </w:p>
    <w:p w14:paraId="7738D868" w14:textId="2C7AA970" w:rsidR="00144F20" w:rsidRPr="00144F20" w:rsidRDefault="00144F20">
      <w:pPr>
        <w:pStyle w:val="TOC4"/>
        <w:rPr>
          <w:rFonts w:asciiTheme="minorHAnsi" w:eastAsiaTheme="minorEastAsia" w:hAnsiTheme="minorHAnsi" w:cstheme="minorBidi"/>
          <w:noProof/>
          <w:color w:val="FF0000"/>
          <w:kern w:val="2"/>
          <w:sz w:val="22"/>
          <w:szCs w:val="22"/>
          <w:lang w:eastAsia="en-GB"/>
          <w14:ligatures w14:val="standardContextual"/>
        </w:rPr>
      </w:pPr>
      <w:r w:rsidRPr="00144F20">
        <w:rPr>
          <w:noProof/>
        </w:rPr>
        <w:t>10.3.28.5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 New source end UE user info</w:t>
      </w:r>
      <w:r w:rsidRPr="00144F20">
        <w:rPr>
          <w:noProof/>
        </w:rPr>
        <w:tab/>
      </w:r>
      <w:r w:rsidRPr="00144F20">
        <w:rPr>
          <w:noProof/>
        </w:rPr>
        <w:fldChar w:fldCharType="begin" w:fldLock="1"/>
      </w:r>
      <w:r w:rsidRPr="00144F20">
        <w:rPr>
          <w:noProof/>
        </w:rPr>
        <w:instrText xml:space="preserve"> PAGEREF _Toc172040220 \h </w:instrText>
      </w:r>
      <w:r w:rsidRPr="00144F20">
        <w:rPr>
          <w:noProof/>
        </w:rPr>
      </w:r>
      <w:r w:rsidRPr="00144F20">
        <w:rPr>
          <w:noProof/>
        </w:rPr>
        <w:fldChar w:fldCharType="separate"/>
      </w:r>
      <w:r w:rsidRPr="00144F20">
        <w:rPr>
          <w:noProof/>
        </w:rPr>
        <w:t>347</w:t>
      </w:r>
      <w:r w:rsidRPr="00144F20">
        <w:rPr>
          <w:noProof/>
        </w:rPr>
        <w:fldChar w:fldCharType="end"/>
      </w:r>
    </w:p>
    <w:p w14:paraId="5AD2F721" w14:textId="4AE7FA94"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rFonts w:eastAsia="Arial" w:cs="Arial"/>
          <w:noProof/>
        </w:rPr>
        <w:lastRenderedPageBreak/>
        <w:t>10.3.28.6</w:t>
      </w:r>
      <w:r>
        <w:rPr>
          <w:rFonts w:asciiTheme="minorHAnsi" w:eastAsiaTheme="minorEastAsia" w:hAnsiTheme="minorHAnsi" w:cstheme="minorBidi"/>
          <w:noProof/>
          <w:kern w:val="2"/>
          <w:sz w:val="22"/>
          <w:szCs w:val="22"/>
          <w:lang w:eastAsia="en-GB"/>
          <w14:ligatures w14:val="standardContextual"/>
        </w:rPr>
        <w:tab/>
      </w:r>
      <w:r w:rsidRPr="00C373F6">
        <w:rPr>
          <w:rFonts w:eastAsia="Arial" w:cs="Arial"/>
          <w:noProof/>
        </w:rPr>
        <w:t>Old Source end UE user info</w:t>
      </w:r>
      <w:r>
        <w:rPr>
          <w:noProof/>
        </w:rPr>
        <w:tab/>
      </w:r>
      <w:r>
        <w:rPr>
          <w:noProof/>
        </w:rPr>
        <w:fldChar w:fldCharType="begin" w:fldLock="1"/>
      </w:r>
      <w:r>
        <w:rPr>
          <w:noProof/>
        </w:rPr>
        <w:instrText xml:space="preserve"> PAGEREF _Toc172040221 \h </w:instrText>
      </w:r>
      <w:r>
        <w:rPr>
          <w:noProof/>
        </w:rPr>
      </w:r>
      <w:r>
        <w:rPr>
          <w:noProof/>
        </w:rPr>
        <w:fldChar w:fldCharType="separate"/>
      </w:r>
      <w:r>
        <w:rPr>
          <w:noProof/>
        </w:rPr>
        <w:t>347</w:t>
      </w:r>
      <w:r>
        <w:rPr>
          <w:noProof/>
        </w:rPr>
        <w:fldChar w:fldCharType="end"/>
      </w:r>
    </w:p>
    <w:p w14:paraId="6A5F95D0" w14:textId="48A66B7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rFonts w:eastAsia="Arial" w:cs="Arial"/>
          <w:noProof/>
        </w:rPr>
        <w:t>10.3.28.7</w:t>
      </w:r>
      <w:r>
        <w:rPr>
          <w:rFonts w:asciiTheme="minorHAnsi" w:eastAsiaTheme="minorEastAsia" w:hAnsiTheme="minorHAnsi" w:cstheme="minorBidi"/>
          <w:noProof/>
          <w:kern w:val="2"/>
          <w:sz w:val="22"/>
          <w:szCs w:val="22"/>
          <w:lang w:eastAsia="en-GB"/>
          <w14:ligatures w14:val="standardContextual"/>
        </w:rPr>
        <w:tab/>
      </w:r>
      <w:r w:rsidRPr="00C373F6">
        <w:rPr>
          <w:rFonts w:eastAsia="Arial" w:cs="Arial"/>
          <w:noProof/>
        </w:rPr>
        <w:t>New Source end UE user info</w:t>
      </w:r>
      <w:r>
        <w:rPr>
          <w:noProof/>
        </w:rPr>
        <w:tab/>
      </w:r>
      <w:r>
        <w:rPr>
          <w:noProof/>
        </w:rPr>
        <w:fldChar w:fldCharType="begin" w:fldLock="1"/>
      </w:r>
      <w:r>
        <w:rPr>
          <w:noProof/>
        </w:rPr>
        <w:instrText xml:space="preserve"> PAGEREF _Toc172040222 \h </w:instrText>
      </w:r>
      <w:r>
        <w:rPr>
          <w:noProof/>
        </w:rPr>
      </w:r>
      <w:r>
        <w:rPr>
          <w:noProof/>
        </w:rPr>
        <w:fldChar w:fldCharType="separate"/>
      </w:r>
      <w:r>
        <w:rPr>
          <w:noProof/>
        </w:rPr>
        <w:t>347</w:t>
      </w:r>
      <w:r>
        <w:rPr>
          <w:noProof/>
        </w:rPr>
        <w:fldChar w:fldCharType="end"/>
      </w:r>
    </w:p>
    <w:p w14:paraId="70032AD2" w14:textId="0D920E4D" w:rsid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C373F6">
        <w:rPr>
          <w:rFonts w:eastAsia="Arial" w:cs="Arial"/>
          <w:noProof/>
        </w:rPr>
        <w:t>10.3.29</w:t>
      </w:r>
      <w:r>
        <w:rPr>
          <w:rFonts w:asciiTheme="minorHAnsi" w:eastAsiaTheme="minorEastAsia" w:hAnsiTheme="minorHAnsi" w:cstheme="minorBidi"/>
          <w:noProof/>
          <w:kern w:val="2"/>
          <w:sz w:val="22"/>
          <w:szCs w:val="22"/>
          <w:lang w:eastAsia="en-GB"/>
          <w14:ligatures w14:val="standardContextual"/>
        </w:rPr>
        <w:tab/>
      </w:r>
      <w:r w:rsidRPr="00C373F6">
        <w:rPr>
          <w:rFonts w:eastAsia="Arial" w:cs="Arial"/>
          <w:noProof/>
        </w:rPr>
        <w:t>ProSe UE to UE relay update accept</w:t>
      </w:r>
      <w:r>
        <w:rPr>
          <w:noProof/>
        </w:rPr>
        <w:tab/>
      </w:r>
      <w:r>
        <w:rPr>
          <w:noProof/>
        </w:rPr>
        <w:fldChar w:fldCharType="begin" w:fldLock="1"/>
      </w:r>
      <w:r>
        <w:rPr>
          <w:noProof/>
        </w:rPr>
        <w:instrText xml:space="preserve"> PAGEREF _Toc172040223 \h </w:instrText>
      </w:r>
      <w:r>
        <w:rPr>
          <w:noProof/>
        </w:rPr>
      </w:r>
      <w:r>
        <w:rPr>
          <w:noProof/>
        </w:rPr>
        <w:fldChar w:fldCharType="separate"/>
      </w:r>
      <w:r>
        <w:rPr>
          <w:noProof/>
        </w:rPr>
        <w:t>347</w:t>
      </w:r>
      <w:r>
        <w:rPr>
          <w:noProof/>
        </w:rPr>
        <w:fldChar w:fldCharType="end"/>
      </w:r>
    </w:p>
    <w:p w14:paraId="448EA776" w14:textId="1F1404C5" w:rsid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C373F6">
        <w:rPr>
          <w:rFonts w:eastAsia="Arial" w:cs="Arial"/>
          <w:noProof/>
        </w:rPr>
        <w:t>10.3.29.1</w:t>
      </w:r>
      <w:r>
        <w:rPr>
          <w:rFonts w:asciiTheme="minorHAnsi" w:eastAsiaTheme="minorEastAsia" w:hAnsiTheme="minorHAnsi" w:cstheme="minorBidi"/>
          <w:noProof/>
          <w:kern w:val="2"/>
          <w:sz w:val="22"/>
          <w:szCs w:val="22"/>
          <w:lang w:eastAsia="en-GB"/>
          <w14:ligatures w14:val="standardContextual"/>
        </w:rPr>
        <w:tab/>
      </w:r>
      <w:r w:rsidRPr="00C373F6">
        <w:rPr>
          <w:rFonts w:eastAsia="Arial" w:cs="Arial"/>
          <w:noProof/>
        </w:rPr>
        <w:t>Message definition</w:t>
      </w:r>
      <w:r>
        <w:rPr>
          <w:noProof/>
        </w:rPr>
        <w:tab/>
      </w:r>
      <w:r>
        <w:rPr>
          <w:noProof/>
        </w:rPr>
        <w:fldChar w:fldCharType="begin" w:fldLock="1"/>
      </w:r>
      <w:r>
        <w:rPr>
          <w:noProof/>
        </w:rPr>
        <w:instrText xml:space="preserve"> PAGEREF _Toc172040224 \h </w:instrText>
      </w:r>
      <w:r>
        <w:rPr>
          <w:noProof/>
        </w:rPr>
      </w:r>
      <w:r>
        <w:rPr>
          <w:noProof/>
        </w:rPr>
        <w:fldChar w:fldCharType="separate"/>
      </w:r>
      <w:r>
        <w:rPr>
          <w:noProof/>
        </w:rPr>
        <w:t>347</w:t>
      </w:r>
      <w:r>
        <w:rPr>
          <w:noProof/>
        </w:rPr>
        <w:fldChar w:fldCharType="end"/>
      </w:r>
    </w:p>
    <w:p w14:paraId="2FBB265F" w14:textId="55EC4853"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10.3.29.2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Old source end UE IP address</w:t>
      </w:r>
      <w:r w:rsidRPr="00144F20">
        <w:rPr>
          <w:noProof/>
        </w:rPr>
        <w:tab/>
      </w:r>
      <w:r w:rsidRPr="00144F20">
        <w:rPr>
          <w:noProof/>
        </w:rPr>
        <w:fldChar w:fldCharType="begin" w:fldLock="1"/>
      </w:r>
      <w:r w:rsidRPr="00144F20">
        <w:rPr>
          <w:noProof/>
        </w:rPr>
        <w:instrText xml:space="preserve"> PAGEREF _Toc172040225 \h </w:instrText>
      </w:r>
      <w:r w:rsidRPr="00144F20">
        <w:rPr>
          <w:noProof/>
        </w:rPr>
      </w:r>
      <w:r w:rsidRPr="00144F20">
        <w:rPr>
          <w:noProof/>
        </w:rPr>
        <w:fldChar w:fldCharType="separate"/>
      </w:r>
      <w:r w:rsidRPr="00144F20">
        <w:rPr>
          <w:noProof/>
        </w:rPr>
        <w:t>348</w:t>
      </w:r>
      <w:r w:rsidRPr="00144F20">
        <w:rPr>
          <w:noProof/>
        </w:rPr>
        <w:fldChar w:fldCharType="end"/>
      </w:r>
    </w:p>
    <w:p w14:paraId="39BBCF72" w14:textId="37933055"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10.3.29.3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 New source end UE IP address</w:t>
      </w:r>
      <w:r w:rsidRPr="00144F20">
        <w:rPr>
          <w:noProof/>
        </w:rPr>
        <w:tab/>
      </w:r>
      <w:r w:rsidRPr="00144F20">
        <w:rPr>
          <w:noProof/>
        </w:rPr>
        <w:fldChar w:fldCharType="begin" w:fldLock="1"/>
      </w:r>
      <w:r w:rsidRPr="00144F20">
        <w:rPr>
          <w:noProof/>
        </w:rPr>
        <w:instrText xml:space="preserve"> PAGEREF _Toc172040226 \h </w:instrText>
      </w:r>
      <w:r w:rsidRPr="00144F20">
        <w:rPr>
          <w:noProof/>
        </w:rPr>
      </w:r>
      <w:r w:rsidRPr="00144F20">
        <w:rPr>
          <w:noProof/>
        </w:rPr>
        <w:fldChar w:fldCharType="separate"/>
      </w:r>
      <w:r w:rsidRPr="00144F20">
        <w:rPr>
          <w:noProof/>
        </w:rPr>
        <w:t>348</w:t>
      </w:r>
      <w:r w:rsidRPr="00144F20">
        <w:rPr>
          <w:noProof/>
        </w:rPr>
        <w:fldChar w:fldCharType="end"/>
      </w:r>
    </w:p>
    <w:p w14:paraId="75122672" w14:textId="072E475D"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10.3.29.4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 Old source end UE user info</w:t>
      </w:r>
      <w:r w:rsidRPr="00144F20">
        <w:rPr>
          <w:noProof/>
        </w:rPr>
        <w:tab/>
      </w:r>
      <w:r w:rsidRPr="00144F20">
        <w:rPr>
          <w:noProof/>
        </w:rPr>
        <w:fldChar w:fldCharType="begin" w:fldLock="1"/>
      </w:r>
      <w:r w:rsidRPr="00144F20">
        <w:rPr>
          <w:noProof/>
        </w:rPr>
        <w:instrText xml:space="preserve"> PAGEREF _Toc172040227 \h </w:instrText>
      </w:r>
      <w:r w:rsidRPr="00144F20">
        <w:rPr>
          <w:noProof/>
        </w:rPr>
      </w:r>
      <w:r w:rsidRPr="00144F20">
        <w:rPr>
          <w:noProof/>
        </w:rPr>
        <w:fldChar w:fldCharType="separate"/>
      </w:r>
      <w:r w:rsidRPr="00144F20">
        <w:rPr>
          <w:noProof/>
        </w:rPr>
        <w:t>348</w:t>
      </w:r>
      <w:r w:rsidRPr="00144F20">
        <w:rPr>
          <w:noProof/>
        </w:rPr>
        <w:fldChar w:fldCharType="end"/>
      </w:r>
    </w:p>
    <w:p w14:paraId="5459E20B" w14:textId="59F7A59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10.3.29.5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 New source end UE user info</w:t>
      </w:r>
      <w:r w:rsidRPr="00144F20">
        <w:rPr>
          <w:noProof/>
        </w:rPr>
        <w:tab/>
      </w:r>
      <w:r w:rsidRPr="00144F20">
        <w:rPr>
          <w:noProof/>
        </w:rPr>
        <w:fldChar w:fldCharType="begin" w:fldLock="1"/>
      </w:r>
      <w:r w:rsidRPr="00144F20">
        <w:rPr>
          <w:noProof/>
        </w:rPr>
        <w:instrText xml:space="preserve"> PAGEREF _Toc172040228 \h </w:instrText>
      </w:r>
      <w:r w:rsidRPr="00144F20">
        <w:rPr>
          <w:noProof/>
        </w:rPr>
      </w:r>
      <w:r w:rsidRPr="00144F20">
        <w:rPr>
          <w:noProof/>
        </w:rPr>
        <w:fldChar w:fldCharType="separate"/>
      </w:r>
      <w:r w:rsidRPr="00144F20">
        <w:rPr>
          <w:noProof/>
        </w:rPr>
        <w:t>348</w:t>
      </w:r>
      <w:r w:rsidRPr="00144F20">
        <w:rPr>
          <w:noProof/>
        </w:rPr>
        <w:fldChar w:fldCharType="end"/>
      </w:r>
    </w:p>
    <w:p w14:paraId="174198F0" w14:textId="00D3B424"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rFonts w:eastAsia="Arial" w:cs="Arial"/>
          <w:noProof/>
        </w:rPr>
        <w:t>10.3.29.6</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Arial" w:cs="Arial"/>
          <w:noProof/>
        </w:rPr>
        <w:t>Old Source end UE user info</w:t>
      </w:r>
      <w:r w:rsidRPr="00144F20">
        <w:rPr>
          <w:noProof/>
        </w:rPr>
        <w:tab/>
      </w:r>
      <w:r w:rsidRPr="00144F20">
        <w:rPr>
          <w:noProof/>
        </w:rPr>
        <w:fldChar w:fldCharType="begin" w:fldLock="1"/>
      </w:r>
      <w:r w:rsidRPr="00144F20">
        <w:rPr>
          <w:noProof/>
        </w:rPr>
        <w:instrText xml:space="preserve"> PAGEREF _Toc172040229 \h </w:instrText>
      </w:r>
      <w:r w:rsidRPr="00144F20">
        <w:rPr>
          <w:noProof/>
        </w:rPr>
      </w:r>
      <w:r w:rsidRPr="00144F20">
        <w:rPr>
          <w:noProof/>
        </w:rPr>
        <w:fldChar w:fldCharType="separate"/>
      </w:r>
      <w:r w:rsidRPr="00144F20">
        <w:rPr>
          <w:noProof/>
        </w:rPr>
        <w:t>348</w:t>
      </w:r>
      <w:r w:rsidRPr="00144F20">
        <w:rPr>
          <w:noProof/>
        </w:rPr>
        <w:fldChar w:fldCharType="end"/>
      </w:r>
    </w:p>
    <w:p w14:paraId="4A94F9F7" w14:textId="1A743D4A"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rFonts w:eastAsia="Arial" w:cs="Arial"/>
          <w:noProof/>
        </w:rPr>
        <w:t>10.3.29.7</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Arial" w:cs="Arial"/>
          <w:noProof/>
        </w:rPr>
        <w:t>New Source end UE user info</w:t>
      </w:r>
      <w:r w:rsidRPr="00144F20">
        <w:rPr>
          <w:noProof/>
        </w:rPr>
        <w:tab/>
      </w:r>
      <w:r w:rsidRPr="00144F20">
        <w:rPr>
          <w:noProof/>
        </w:rPr>
        <w:fldChar w:fldCharType="begin" w:fldLock="1"/>
      </w:r>
      <w:r w:rsidRPr="00144F20">
        <w:rPr>
          <w:noProof/>
        </w:rPr>
        <w:instrText xml:space="preserve"> PAGEREF _Toc172040230 \h </w:instrText>
      </w:r>
      <w:r w:rsidRPr="00144F20">
        <w:rPr>
          <w:noProof/>
        </w:rPr>
      </w:r>
      <w:r w:rsidRPr="00144F20">
        <w:rPr>
          <w:noProof/>
        </w:rPr>
        <w:fldChar w:fldCharType="separate"/>
      </w:r>
      <w:r w:rsidRPr="00144F20">
        <w:rPr>
          <w:noProof/>
        </w:rPr>
        <w:t>348</w:t>
      </w:r>
      <w:r w:rsidRPr="00144F20">
        <w:rPr>
          <w:noProof/>
        </w:rPr>
        <w:fldChar w:fldCharType="end"/>
      </w:r>
    </w:p>
    <w:p w14:paraId="50465D35" w14:textId="26523E1F"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10.3.30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ProSe path switching request</w:t>
      </w:r>
      <w:r w:rsidRPr="00144F20">
        <w:rPr>
          <w:noProof/>
        </w:rPr>
        <w:tab/>
      </w:r>
      <w:r w:rsidRPr="00144F20">
        <w:rPr>
          <w:noProof/>
        </w:rPr>
        <w:fldChar w:fldCharType="begin" w:fldLock="1"/>
      </w:r>
      <w:r w:rsidRPr="00144F20">
        <w:rPr>
          <w:noProof/>
        </w:rPr>
        <w:instrText xml:space="preserve"> PAGEREF _Toc172040231 \h </w:instrText>
      </w:r>
      <w:r w:rsidRPr="00144F20">
        <w:rPr>
          <w:noProof/>
        </w:rPr>
      </w:r>
      <w:r w:rsidRPr="00144F20">
        <w:rPr>
          <w:noProof/>
        </w:rPr>
        <w:fldChar w:fldCharType="separate"/>
      </w:r>
      <w:r w:rsidRPr="00144F20">
        <w:rPr>
          <w:noProof/>
        </w:rPr>
        <w:t>348</w:t>
      </w:r>
      <w:r w:rsidRPr="00144F20">
        <w:rPr>
          <w:noProof/>
        </w:rPr>
        <w:fldChar w:fldCharType="end"/>
      </w:r>
    </w:p>
    <w:p w14:paraId="3672AA59" w14:textId="05B774A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lang w:eastAsia="zh-CN"/>
        </w:rPr>
        <w:t>10.3.30.1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Message definition</w:t>
      </w:r>
      <w:r w:rsidRPr="00144F20">
        <w:rPr>
          <w:noProof/>
        </w:rPr>
        <w:tab/>
      </w:r>
      <w:r w:rsidRPr="00144F20">
        <w:rPr>
          <w:noProof/>
        </w:rPr>
        <w:fldChar w:fldCharType="begin" w:fldLock="1"/>
      </w:r>
      <w:r w:rsidRPr="00144F20">
        <w:rPr>
          <w:noProof/>
        </w:rPr>
        <w:instrText xml:space="preserve"> PAGEREF _Toc172040232 \h </w:instrText>
      </w:r>
      <w:r w:rsidRPr="00144F20">
        <w:rPr>
          <w:noProof/>
        </w:rPr>
      </w:r>
      <w:r w:rsidRPr="00144F20">
        <w:rPr>
          <w:noProof/>
        </w:rPr>
        <w:fldChar w:fldCharType="separate"/>
      </w:r>
      <w:r w:rsidRPr="00144F20">
        <w:rPr>
          <w:noProof/>
        </w:rPr>
        <w:t>348</w:t>
      </w:r>
      <w:r w:rsidRPr="00144F20">
        <w:rPr>
          <w:noProof/>
        </w:rPr>
        <w:fldChar w:fldCharType="end"/>
      </w:r>
    </w:p>
    <w:p w14:paraId="67FDE7FB" w14:textId="2C06F1F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lang w:eastAsia="zh-CN"/>
        </w:rPr>
        <w:t>10.3.30.2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Uu QoS flow descriptions</w:t>
      </w:r>
      <w:r w:rsidRPr="00144F20">
        <w:rPr>
          <w:noProof/>
        </w:rPr>
        <w:tab/>
      </w:r>
      <w:r w:rsidRPr="00144F20">
        <w:rPr>
          <w:noProof/>
        </w:rPr>
        <w:fldChar w:fldCharType="begin" w:fldLock="1"/>
      </w:r>
      <w:r w:rsidRPr="00144F20">
        <w:rPr>
          <w:noProof/>
        </w:rPr>
        <w:instrText xml:space="preserve"> PAGEREF _Toc172040233 \h </w:instrText>
      </w:r>
      <w:r w:rsidRPr="00144F20">
        <w:rPr>
          <w:noProof/>
        </w:rPr>
      </w:r>
      <w:r w:rsidRPr="00144F20">
        <w:rPr>
          <w:noProof/>
        </w:rPr>
        <w:fldChar w:fldCharType="separate"/>
      </w:r>
      <w:r w:rsidRPr="00144F20">
        <w:rPr>
          <w:noProof/>
        </w:rPr>
        <w:t>349</w:t>
      </w:r>
      <w:r w:rsidRPr="00144F20">
        <w:rPr>
          <w:noProof/>
        </w:rPr>
        <w:fldChar w:fldCharType="end"/>
      </w:r>
    </w:p>
    <w:p w14:paraId="12B9653F" w14:textId="37D2A2FC"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10.3.31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ProSe path switching accept</w:t>
      </w:r>
      <w:r w:rsidRPr="00144F20">
        <w:rPr>
          <w:noProof/>
        </w:rPr>
        <w:tab/>
      </w:r>
      <w:r w:rsidRPr="00144F20">
        <w:rPr>
          <w:noProof/>
        </w:rPr>
        <w:fldChar w:fldCharType="begin" w:fldLock="1"/>
      </w:r>
      <w:r w:rsidRPr="00144F20">
        <w:rPr>
          <w:noProof/>
        </w:rPr>
        <w:instrText xml:space="preserve"> PAGEREF _Toc172040234 \h </w:instrText>
      </w:r>
      <w:r w:rsidRPr="00144F20">
        <w:rPr>
          <w:noProof/>
        </w:rPr>
      </w:r>
      <w:r w:rsidRPr="00144F20">
        <w:rPr>
          <w:noProof/>
        </w:rPr>
        <w:fldChar w:fldCharType="separate"/>
      </w:r>
      <w:r w:rsidRPr="00144F20">
        <w:rPr>
          <w:noProof/>
        </w:rPr>
        <w:t>349</w:t>
      </w:r>
      <w:r w:rsidRPr="00144F20">
        <w:rPr>
          <w:noProof/>
        </w:rPr>
        <w:fldChar w:fldCharType="end"/>
      </w:r>
    </w:p>
    <w:p w14:paraId="6D6DEC4A" w14:textId="14E3F0F9"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lang w:eastAsia="zh-CN"/>
        </w:rPr>
        <w:t>10.3.31.1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Message definition</w:t>
      </w:r>
      <w:r w:rsidRPr="00144F20">
        <w:rPr>
          <w:noProof/>
        </w:rPr>
        <w:tab/>
      </w:r>
      <w:r w:rsidRPr="00144F20">
        <w:rPr>
          <w:noProof/>
        </w:rPr>
        <w:fldChar w:fldCharType="begin" w:fldLock="1"/>
      </w:r>
      <w:r w:rsidRPr="00144F20">
        <w:rPr>
          <w:noProof/>
        </w:rPr>
        <w:instrText xml:space="preserve"> PAGEREF _Toc172040235 \h </w:instrText>
      </w:r>
      <w:r w:rsidRPr="00144F20">
        <w:rPr>
          <w:noProof/>
        </w:rPr>
      </w:r>
      <w:r w:rsidRPr="00144F20">
        <w:rPr>
          <w:noProof/>
        </w:rPr>
        <w:fldChar w:fldCharType="separate"/>
      </w:r>
      <w:r w:rsidRPr="00144F20">
        <w:rPr>
          <w:noProof/>
        </w:rPr>
        <w:t>349</w:t>
      </w:r>
      <w:r w:rsidRPr="00144F20">
        <w:rPr>
          <w:noProof/>
        </w:rPr>
        <w:fldChar w:fldCharType="end"/>
      </w:r>
    </w:p>
    <w:p w14:paraId="2D0EBAE2" w14:textId="5E0AD359"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10.3.32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ProSe path switching reject</w:t>
      </w:r>
      <w:r w:rsidRPr="00144F20">
        <w:rPr>
          <w:noProof/>
        </w:rPr>
        <w:tab/>
      </w:r>
      <w:r w:rsidRPr="00144F20">
        <w:rPr>
          <w:noProof/>
        </w:rPr>
        <w:fldChar w:fldCharType="begin" w:fldLock="1"/>
      </w:r>
      <w:r w:rsidRPr="00144F20">
        <w:rPr>
          <w:noProof/>
        </w:rPr>
        <w:instrText xml:space="preserve"> PAGEREF _Toc172040236 \h </w:instrText>
      </w:r>
      <w:r w:rsidRPr="00144F20">
        <w:rPr>
          <w:noProof/>
        </w:rPr>
      </w:r>
      <w:r w:rsidRPr="00144F20">
        <w:rPr>
          <w:noProof/>
        </w:rPr>
        <w:fldChar w:fldCharType="separate"/>
      </w:r>
      <w:r w:rsidRPr="00144F20">
        <w:rPr>
          <w:noProof/>
        </w:rPr>
        <w:t>349</w:t>
      </w:r>
      <w:r w:rsidRPr="00144F20">
        <w:rPr>
          <w:noProof/>
        </w:rPr>
        <w:fldChar w:fldCharType="end"/>
      </w:r>
    </w:p>
    <w:p w14:paraId="29244E70" w14:textId="0EB5AD8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lang w:eastAsia="zh-CN"/>
        </w:rPr>
        <w:t>10.3.32.1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Message definition</w:t>
      </w:r>
      <w:r w:rsidRPr="00144F20">
        <w:rPr>
          <w:noProof/>
        </w:rPr>
        <w:tab/>
      </w:r>
      <w:r w:rsidRPr="00144F20">
        <w:rPr>
          <w:noProof/>
        </w:rPr>
        <w:fldChar w:fldCharType="begin" w:fldLock="1"/>
      </w:r>
      <w:r w:rsidRPr="00144F20">
        <w:rPr>
          <w:noProof/>
        </w:rPr>
        <w:instrText xml:space="preserve"> PAGEREF _Toc172040237 \h </w:instrText>
      </w:r>
      <w:r w:rsidRPr="00144F20">
        <w:rPr>
          <w:noProof/>
        </w:rPr>
      </w:r>
      <w:r w:rsidRPr="00144F20">
        <w:rPr>
          <w:noProof/>
        </w:rPr>
        <w:fldChar w:fldCharType="separate"/>
      </w:r>
      <w:r w:rsidRPr="00144F20">
        <w:rPr>
          <w:noProof/>
        </w:rPr>
        <w:t>349</w:t>
      </w:r>
      <w:r w:rsidRPr="00144F20">
        <w:rPr>
          <w:noProof/>
        </w:rPr>
        <w:fldChar w:fldCharType="end"/>
      </w:r>
    </w:p>
    <w:p w14:paraId="70E1EC76" w14:textId="78C737D2"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rFonts w:eastAsia="Arial" w:cs="Arial"/>
          <w:noProof/>
        </w:rPr>
        <w:t>10.3.33</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Arial" w:cs="Arial"/>
          <w:noProof/>
        </w:rPr>
        <w:t>ProSe UE to UE relay update reject</w:t>
      </w:r>
      <w:r w:rsidRPr="00144F20">
        <w:rPr>
          <w:noProof/>
        </w:rPr>
        <w:tab/>
      </w:r>
      <w:r w:rsidRPr="00144F20">
        <w:rPr>
          <w:noProof/>
        </w:rPr>
        <w:fldChar w:fldCharType="begin" w:fldLock="1"/>
      </w:r>
      <w:r w:rsidRPr="00144F20">
        <w:rPr>
          <w:noProof/>
        </w:rPr>
        <w:instrText xml:space="preserve"> PAGEREF _Toc172040238 \h </w:instrText>
      </w:r>
      <w:r w:rsidRPr="00144F20">
        <w:rPr>
          <w:noProof/>
        </w:rPr>
      </w:r>
      <w:r w:rsidRPr="00144F20">
        <w:rPr>
          <w:noProof/>
        </w:rPr>
        <w:fldChar w:fldCharType="separate"/>
      </w:r>
      <w:r w:rsidRPr="00144F20">
        <w:rPr>
          <w:noProof/>
        </w:rPr>
        <w:t>350</w:t>
      </w:r>
      <w:r w:rsidRPr="00144F20">
        <w:rPr>
          <w:noProof/>
        </w:rPr>
        <w:fldChar w:fldCharType="end"/>
      </w:r>
    </w:p>
    <w:p w14:paraId="2639598A" w14:textId="6A093FA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rFonts w:eastAsia="Arial" w:cs="Arial"/>
          <w:noProof/>
        </w:rPr>
        <w:t>10.3.33.1</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Arial" w:cs="Arial"/>
          <w:noProof/>
        </w:rPr>
        <w:t>Message definition</w:t>
      </w:r>
      <w:r w:rsidRPr="00144F20">
        <w:rPr>
          <w:noProof/>
        </w:rPr>
        <w:tab/>
      </w:r>
      <w:r w:rsidRPr="00144F20">
        <w:rPr>
          <w:noProof/>
        </w:rPr>
        <w:fldChar w:fldCharType="begin" w:fldLock="1"/>
      </w:r>
      <w:r w:rsidRPr="00144F20">
        <w:rPr>
          <w:noProof/>
        </w:rPr>
        <w:instrText xml:space="preserve"> PAGEREF _Toc172040239 \h </w:instrText>
      </w:r>
      <w:r w:rsidRPr="00144F20">
        <w:rPr>
          <w:noProof/>
        </w:rPr>
      </w:r>
      <w:r w:rsidRPr="00144F20">
        <w:rPr>
          <w:noProof/>
        </w:rPr>
        <w:fldChar w:fldCharType="separate"/>
      </w:r>
      <w:r w:rsidRPr="00144F20">
        <w:rPr>
          <w:noProof/>
        </w:rPr>
        <w:t>350</w:t>
      </w:r>
      <w:r w:rsidRPr="00144F20">
        <w:rPr>
          <w:noProof/>
        </w:rPr>
        <w:fldChar w:fldCharType="end"/>
      </w:r>
    </w:p>
    <w:p w14:paraId="012CC18D" w14:textId="4BF2F5E5"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10.3.34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direct link identity request</w:t>
      </w:r>
      <w:r w:rsidRPr="00144F20">
        <w:rPr>
          <w:noProof/>
        </w:rPr>
        <w:tab/>
      </w:r>
      <w:r w:rsidRPr="00144F20">
        <w:rPr>
          <w:noProof/>
        </w:rPr>
        <w:fldChar w:fldCharType="begin" w:fldLock="1"/>
      </w:r>
      <w:r w:rsidRPr="00144F20">
        <w:rPr>
          <w:noProof/>
        </w:rPr>
        <w:instrText xml:space="preserve"> PAGEREF _Toc172040240 \h </w:instrText>
      </w:r>
      <w:r w:rsidRPr="00144F20">
        <w:rPr>
          <w:noProof/>
        </w:rPr>
      </w:r>
      <w:r w:rsidRPr="00144F20">
        <w:rPr>
          <w:noProof/>
        </w:rPr>
        <w:fldChar w:fldCharType="separate"/>
      </w:r>
      <w:r w:rsidRPr="00144F20">
        <w:rPr>
          <w:noProof/>
        </w:rPr>
        <w:t>350</w:t>
      </w:r>
      <w:r w:rsidRPr="00144F20">
        <w:rPr>
          <w:noProof/>
        </w:rPr>
        <w:fldChar w:fldCharType="end"/>
      </w:r>
    </w:p>
    <w:p w14:paraId="2D09FD77" w14:textId="5847D9C4"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10.3.34.1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Message definition</w:t>
      </w:r>
      <w:r w:rsidRPr="00144F20">
        <w:rPr>
          <w:noProof/>
        </w:rPr>
        <w:tab/>
      </w:r>
      <w:r w:rsidRPr="00144F20">
        <w:rPr>
          <w:noProof/>
        </w:rPr>
        <w:fldChar w:fldCharType="begin" w:fldLock="1"/>
      </w:r>
      <w:r w:rsidRPr="00144F20">
        <w:rPr>
          <w:noProof/>
        </w:rPr>
        <w:instrText xml:space="preserve"> PAGEREF _Toc172040241 \h </w:instrText>
      </w:r>
      <w:r w:rsidRPr="00144F20">
        <w:rPr>
          <w:noProof/>
        </w:rPr>
      </w:r>
      <w:r w:rsidRPr="00144F20">
        <w:rPr>
          <w:noProof/>
        </w:rPr>
        <w:fldChar w:fldCharType="separate"/>
      </w:r>
      <w:r w:rsidRPr="00144F20">
        <w:rPr>
          <w:noProof/>
        </w:rPr>
        <w:t>350</w:t>
      </w:r>
      <w:r w:rsidRPr="00144F20">
        <w:rPr>
          <w:noProof/>
        </w:rPr>
        <w:fldChar w:fldCharType="end"/>
      </w:r>
    </w:p>
    <w:p w14:paraId="734D7D65" w14:textId="523CB282"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10.3.35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direct link identity response</w:t>
      </w:r>
      <w:r w:rsidRPr="00144F20">
        <w:rPr>
          <w:noProof/>
        </w:rPr>
        <w:tab/>
      </w:r>
      <w:r w:rsidRPr="00144F20">
        <w:rPr>
          <w:noProof/>
        </w:rPr>
        <w:fldChar w:fldCharType="begin" w:fldLock="1"/>
      </w:r>
      <w:r w:rsidRPr="00144F20">
        <w:rPr>
          <w:noProof/>
        </w:rPr>
        <w:instrText xml:space="preserve"> PAGEREF _Toc172040242 \h </w:instrText>
      </w:r>
      <w:r w:rsidRPr="00144F20">
        <w:rPr>
          <w:noProof/>
        </w:rPr>
      </w:r>
      <w:r w:rsidRPr="00144F20">
        <w:rPr>
          <w:noProof/>
        </w:rPr>
        <w:fldChar w:fldCharType="separate"/>
      </w:r>
      <w:r w:rsidRPr="00144F20">
        <w:rPr>
          <w:noProof/>
        </w:rPr>
        <w:t>351</w:t>
      </w:r>
      <w:r w:rsidRPr="00144F20">
        <w:rPr>
          <w:noProof/>
        </w:rPr>
        <w:fldChar w:fldCharType="end"/>
      </w:r>
    </w:p>
    <w:p w14:paraId="7ED075C0" w14:textId="53DCD56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10.3.35.1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Message definition</w:t>
      </w:r>
      <w:r w:rsidRPr="00144F20">
        <w:rPr>
          <w:noProof/>
        </w:rPr>
        <w:tab/>
      </w:r>
      <w:r w:rsidRPr="00144F20">
        <w:rPr>
          <w:noProof/>
        </w:rPr>
        <w:fldChar w:fldCharType="begin" w:fldLock="1"/>
      </w:r>
      <w:r w:rsidRPr="00144F20">
        <w:rPr>
          <w:noProof/>
        </w:rPr>
        <w:instrText xml:space="preserve"> PAGEREF _Toc172040243 \h </w:instrText>
      </w:r>
      <w:r w:rsidRPr="00144F20">
        <w:rPr>
          <w:noProof/>
        </w:rPr>
      </w:r>
      <w:r w:rsidRPr="00144F20">
        <w:rPr>
          <w:noProof/>
        </w:rPr>
        <w:fldChar w:fldCharType="separate"/>
      </w:r>
      <w:r w:rsidRPr="00144F20">
        <w:rPr>
          <w:noProof/>
        </w:rPr>
        <w:t>351</w:t>
      </w:r>
      <w:r w:rsidRPr="00144F20">
        <w:rPr>
          <w:noProof/>
        </w:rPr>
        <w:fldChar w:fldCharType="end"/>
      </w:r>
    </w:p>
    <w:p w14:paraId="1E42381E" w14:textId="08E102B1"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10.3.36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direct link security establishment accept</w:t>
      </w:r>
      <w:r w:rsidRPr="00144F20">
        <w:rPr>
          <w:noProof/>
        </w:rPr>
        <w:tab/>
      </w:r>
      <w:r w:rsidRPr="00144F20">
        <w:rPr>
          <w:noProof/>
        </w:rPr>
        <w:fldChar w:fldCharType="begin" w:fldLock="1"/>
      </w:r>
      <w:r w:rsidRPr="00144F20">
        <w:rPr>
          <w:noProof/>
        </w:rPr>
        <w:instrText xml:space="preserve"> PAGEREF _Toc172040244 \h </w:instrText>
      </w:r>
      <w:r w:rsidRPr="00144F20">
        <w:rPr>
          <w:noProof/>
        </w:rPr>
      </w:r>
      <w:r w:rsidRPr="00144F20">
        <w:rPr>
          <w:noProof/>
        </w:rPr>
        <w:fldChar w:fldCharType="separate"/>
      </w:r>
      <w:r w:rsidRPr="00144F20">
        <w:rPr>
          <w:noProof/>
        </w:rPr>
        <w:t>351</w:t>
      </w:r>
      <w:r w:rsidRPr="00144F20">
        <w:rPr>
          <w:noProof/>
        </w:rPr>
        <w:fldChar w:fldCharType="end"/>
      </w:r>
    </w:p>
    <w:p w14:paraId="6D6FA9FE" w14:textId="4AFA01F9"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10.3.36.1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Message definition</w:t>
      </w:r>
      <w:r w:rsidRPr="00144F20">
        <w:rPr>
          <w:noProof/>
        </w:rPr>
        <w:tab/>
      </w:r>
      <w:r w:rsidRPr="00144F20">
        <w:rPr>
          <w:noProof/>
        </w:rPr>
        <w:fldChar w:fldCharType="begin" w:fldLock="1"/>
      </w:r>
      <w:r w:rsidRPr="00144F20">
        <w:rPr>
          <w:noProof/>
        </w:rPr>
        <w:instrText xml:space="preserve"> PAGEREF _Toc172040245 \h </w:instrText>
      </w:r>
      <w:r w:rsidRPr="00144F20">
        <w:rPr>
          <w:noProof/>
        </w:rPr>
      </w:r>
      <w:r w:rsidRPr="00144F20">
        <w:rPr>
          <w:noProof/>
        </w:rPr>
        <w:fldChar w:fldCharType="separate"/>
      </w:r>
      <w:r w:rsidRPr="00144F20">
        <w:rPr>
          <w:noProof/>
        </w:rPr>
        <w:t>351</w:t>
      </w:r>
      <w:r w:rsidRPr="00144F20">
        <w:rPr>
          <w:noProof/>
        </w:rPr>
        <w:fldChar w:fldCharType="end"/>
      </w:r>
    </w:p>
    <w:p w14:paraId="6FD95FF8" w14:textId="60D5E4CA"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w:t>
      </w:r>
      <w:r w:rsidRPr="00144F20">
        <w:rPr>
          <w:rFonts w:eastAsiaTheme="minorEastAsia"/>
          <w:noProof/>
          <w:lang w:eastAsia="zh-CN"/>
        </w:rPr>
        <w:t>36</w:t>
      </w:r>
      <w:r w:rsidRPr="00144F20">
        <w:rPr>
          <w:noProof/>
        </w:rPr>
        <w:t>.2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IP address configuration</w:t>
      </w:r>
      <w:r w:rsidRPr="00144F20">
        <w:rPr>
          <w:noProof/>
        </w:rPr>
        <w:tab/>
      </w:r>
      <w:r w:rsidRPr="00144F20">
        <w:rPr>
          <w:noProof/>
        </w:rPr>
        <w:fldChar w:fldCharType="begin" w:fldLock="1"/>
      </w:r>
      <w:r w:rsidRPr="00144F20">
        <w:rPr>
          <w:noProof/>
        </w:rPr>
        <w:instrText xml:space="preserve"> PAGEREF _Toc172040246 \h </w:instrText>
      </w:r>
      <w:r w:rsidRPr="00144F20">
        <w:rPr>
          <w:noProof/>
        </w:rPr>
      </w:r>
      <w:r w:rsidRPr="00144F20">
        <w:rPr>
          <w:noProof/>
        </w:rPr>
        <w:fldChar w:fldCharType="separate"/>
      </w:r>
      <w:r w:rsidRPr="00144F20">
        <w:rPr>
          <w:noProof/>
        </w:rPr>
        <w:t>351</w:t>
      </w:r>
      <w:r w:rsidRPr="00144F20">
        <w:rPr>
          <w:noProof/>
        </w:rPr>
        <w:fldChar w:fldCharType="end"/>
      </w:r>
    </w:p>
    <w:p w14:paraId="0143A01D" w14:textId="3575C24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w:t>
      </w:r>
      <w:r w:rsidRPr="00144F20">
        <w:rPr>
          <w:rFonts w:eastAsiaTheme="minorEastAsia"/>
          <w:noProof/>
          <w:lang w:eastAsia="zh-CN"/>
        </w:rPr>
        <w:t>36</w:t>
      </w:r>
      <w:r w:rsidRPr="00144F20">
        <w:rPr>
          <w:noProof/>
        </w:rPr>
        <w:t>.3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Target link local IPv6 address</w:t>
      </w:r>
      <w:r w:rsidRPr="00144F20">
        <w:rPr>
          <w:noProof/>
        </w:rPr>
        <w:tab/>
      </w:r>
      <w:r w:rsidRPr="00144F20">
        <w:rPr>
          <w:noProof/>
        </w:rPr>
        <w:fldChar w:fldCharType="begin" w:fldLock="1"/>
      </w:r>
      <w:r w:rsidRPr="00144F20">
        <w:rPr>
          <w:noProof/>
        </w:rPr>
        <w:instrText xml:space="preserve"> PAGEREF _Toc172040247 \h </w:instrText>
      </w:r>
      <w:r w:rsidRPr="00144F20">
        <w:rPr>
          <w:noProof/>
        </w:rPr>
      </w:r>
      <w:r w:rsidRPr="00144F20">
        <w:rPr>
          <w:noProof/>
        </w:rPr>
        <w:fldChar w:fldCharType="separate"/>
      </w:r>
      <w:r w:rsidRPr="00144F20">
        <w:rPr>
          <w:noProof/>
        </w:rPr>
        <w:t>352</w:t>
      </w:r>
      <w:r w:rsidRPr="00144F20">
        <w:rPr>
          <w:noProof/>
        </w:rPr>
        <w:fldChar w:fldCharType="end"/>
      </w:r>
    </w:p>
    <w:p w14:paraId="1A62251F" w14:textId="31798706"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w:t>
      </w:r>
      <w:r w:rsidRPr="00144F20">
        <w:rPr>
          <w:rFonts w:eastAsiaTheme="minorEastAsia"/>
          <w:noProof/>
          <w:lang w:eastAsia="zh-CN"/>
        </w:rPr>
        <w:t>36</w:t>
      </w:r>
      <w:r w:rsidRPr="00144F20">
        <w:rPr>
          <w:noProof/>
        </w:rPr>
        <w:t>.4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QoS flow descriptions</w:t>
      </w:r>
      <w:r w:rsidRPr="00144F20">
        <w:rPr>
          <w:noProof/>
        </w:rPr>
        <w:tab/>
      </w:r>
      <w:r w:rsidRPr="00144F20">
        <w:rPr>
          <w:noProof/>
        </w:rPr>
        <w:fldChar w:fldCharType="begin" w:fldLock="1"/>
      </w:r>
      <w:r w:rsidRPr="00144F20">
        <w:rPr>
          <w:noProof/>
        </w:rPr>
        <w:instrText xml:space="preserve"> PAGEREF _Toc172040248 \h </w:instrText>
      </w:r>
      <w:r w:rsidRPr="00144F20">
        <w:rPr>
          <w:noProof/>
        </w:rPr>
      </w:r>
      <w:r w:rsidRPr="00144F20">
        <w:rPr>
          <w:noProof/>
        </w:rPr>
        <w:fldChar w:fldCharType="separate"/>
      </w:r>
      <w:r w:rsidRPr="00144F20">
        <w:rPr>
          <w:noProof/>
        </w:rPr>
        <w:t>352</w:t>
      </w:r>
      <w:r w:rsidRPr="00144F20">
        <w:rPr>
          <w:noProof/>
        </w:rPr>
        <w:fldChar w:fldCharType="end"/>
      </w:r>
    </w:p>
    <w:p w14:paraId="4236CCA9" w14:textId="120E1DDC"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w:t>
      </w:r>
      <w:r w:rsidRPr="00144F20">
        <w:rPr>
          <w:rFonts w:eastAsiaTheme="minorEastAsia"/>
          <w:noProof/>
          <w:lang w:eastAsia="zh-CN"/>
        </w:rPr>
        <w:t>36</w:t>
      </w:r>
      <w:r w:rsidRPr="00144F20">
        <w:rPr>
          <w:noProof/>
        </w:rPr>
        <w:t>.5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QoS rules</w:t>
      </w:r>
      <w:r w:rsidRPr="00144F20">
        <w:rPr>
          <w:noProof/>
        </w:rPr>
        <w:tab/>
      </w:r>
      <w:r w:rsidRPr="00144F20">
        <w:rPr>
          <w:noProof/>
        </w:rPr>
        <w:fldChar w:fldCharType="begin" w:fldLock="1"/>
      </w:r>
      <w:r w:rsidRPr="00144F20">
        <w:rPr>
          <w:noProof/>
        </w:rPr>
        <w:instrText xml:space="preserve"> PAGEREF _Toc172040249 \h </w:instrText>
      </w:r>
      <w:r w:rsidRPr="00144F20">
        <w:rPr>
          <w:noProof/>
        </w:rPr>
      </w:r>
      <w:r w:rsidRPr="00144F20">
        <w:rPr>
          <w:noProof/>
        </w:rPr>
        <w:fldChar w:fldCharType="separate"/>
      </w:r>
      <w:r w:rsidRPr="00144F20">
        <w:rPr>
          <w:noProof/>
        </w:rPr>
        <w:t>352</w:t>
      </w:r>
      <w:r w:rsidRPr="00144F20">
        <w:rPr>
          <w:noProof/>
        </w:rPr>
        <w:fldChar w:fldCharType="end"/>
      </w:r>
    </w:p>
    <w:p w14:paraId="4B564FCA" w14:textId="61BDCF3A"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10.3.36.6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Source </w:t>
      </w:r>
      <w:r w:rsidRPr="00144F20">
        <w:rPr>
          <w:noProof/>
          <w:lang w:eastAsia="zh-CN"/>
        </w:rPr>
        <w:t xml:space="preserve">5G ProSe layer-3 end UE </w:t>
      </w:r>
      <w:r w:rsidRPr="00144F20">
        <w:rPr>
          <w:noProof/>
          <w:lang w:eastAsia="ja-JP"/>
        </w:rPr>
        <w:t>MAC address</w:t>
      </w:r>
      <w:r w:rsidRPr="00144F20">
        <w:rPr>
          <w:noProof/>
        </w:rPr>
        <w:tab/>
      </w:r>
      <w:r w:rsidRPr="00144F20">
        <w:rPr>
          <w:noProof/>
        </w:rPr>
        <w:fldChar w:fldCharType="begin" w:fldLock="1"/>
      </w:r>
      <w:r w:rsidRPr="00144F20">
        <w:rPr>
          <w:noProof/>
        </w:rPr>
        <w:instrText xml:space="preserve"> PAGEREF _Toc172040250 \h </w:instrText>
      </w:r>
      <w:r w:rsidRPr="00144F20">
        <w:rPr>
          <w:noProof/>
        </w:rPr>
      </w:r>
      <w:r w:rsidRPr="00144F20">
        <w:rPr>
          <w:noProof/>
        </w:rPr>
        <w:fldChar w:fldCharType="separate"/>
      </w:r>
      <w:r w:rsidRPr="00144F20">
        <w:rPr>
          <w:noProof/>
        </w:rPr>
        <w:t>352</w:t>
      </w:r>
      <w:r w:rsidRPr="00144F20">
        <w:rPr>
          <w:noProof/>
        </w:rPr>
        <w:fldChar w:fldCharType="end"/>
      </w:r>
    </w:p>
    <w:p w14:paraId="493FD931" w14:textId="49E175E3"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rFonts w:eastAsia="SimSun"/>
          <w:noProof/>
        </w:rPr>
        <w:t>10.3.37</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SimSun"/>
          <w:noProof/>
        </w:rPr>
        <w:t xml:space="preserve">ProSe direct link </w:t>
      </w:r>
      <w:r w:rsidRPr="00144F20">
        <w:rPr>
          <w:rFonts w:eastAsia="SimSun"/>
          <w:noProof/>
          <w:lang w:val="en-US" w:eastAsia="zh-CN"/>
        </w:rPr>
        <w:t>security</w:t>
      </w:r>
      <w:r w:rsidRPr="00144F20">
        <w:rPr>
          <w:rFonts w:eastAsia="SimSun"/>
          <w:noProof/>
        </w:rPr>
        <w:t xml:space="preserve"> establishment request</w:t>
      </w:r>
      <w:r w:rsidRPr="00144F20">
        <w:rPr>
          <w:noProof/>
        </w:rPr>
        <w:tab/>
      </w:r>
      <w:r w:rsidRPr="00144F20">
        <w:rPr>
          <w:noProof/>
        </w:rPr>
        <w:fldChar w:fldCharType="begin" w:fldLock="1"/>
      </w:r>
      <w:r w:rsidRPr="00144F20">
        <w:rPr>
          <w:noProof/>
        </w:rPr>
        <w:instrText xml:space="preserve"> PAGEREF _Toc172040251 \h </w:instrText>
      </w:r>
      <w:r w:rsidRPr="00144F20">
        <w:rPr>
          <w:noProof/>
        </w:rPr>
      </w:r>
      <w:r w:rsidRPr="00144F20">
        <w:rPr>
          <w:noProof/>
        </w:rPr>
        <w:fldChar w:fldCharType="separate"/>
      </w:r>
      <w:r w:rsidRPr="00144F20">
        <w:rPr>
          <w:noProof/>
        </w:rPr>
        <w:t>352</w:t>
      </w:r>
      <w:r w:rsidRPr="00144F20">
        <w:rPr>
          <w:noProof/>
        </w:rPr>
        <w:fldChar w:fldCharType="end"/>
      </w:r>
    </w:p>
    <w:p w14:paraId="317BFA5A" w14:textId="27529C49"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rFonts w:eastAsia="SimSun"/>
          <w:noProof/>
        </w:rPr>
        <w:t>10.3.37.1</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SimSun"/>
          <w:noProof/>
        </w:rPr>
        <w:t>Message definition</w:t>
      </w:r>
      <w:r w:rsidRPr="00144F20">
        <w:rPr>
          <w:noProof/>
        </w:rPr>
        <w:tab/>
      </w:r>
      <w:r w:rsidRPr="00144F20">
        <w:rPr>
          <w:noProof/>
        </w:rPr>
        <w:fldChar w:fldCharType="begin" w:fldLock="1"/>
      </w:r>
      <w:r w:rsidRPr="00144F20">
        <w:rPr>
          <w:noProof/>
        </w:rPr>
        <w:instrText xml:space="preserve"> PAGEREF _Toc172040252 \h </w:instrText>
      </w:r>
      <w:r w:rsidRPr="00144F20">
        <w:rPr>
          <w:noProof/>
        </w:rPr>
      </w:r>
      <w:r w:rsidRPr="00144F20">
        <w:rPr>
          <w:noProof/>
        </w:rPr>
        <w:fldChar w:fldCharType="separate"/>
      </w:r>
      <w:r w:rsidRPr="00144F20">
        <w:rPr>
          <w:noProof/>
        </w:rPr>
        <w:t>352</w:t>
      </w:r>
      <w:r w:rsidRPr="00144F20">
        <w:rPr>
          <w:noProof/>
        </w:rPr>
        <w:fldChar w:fldCharType="end"/>
      </w:r>
    </w:p>
    <w:p w14:paraId="7C402875" w14:textId="49BF2BD5"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rFonts w:eastAsia="SimSun"/>
          <w:noProof/>
        </w:rPr>
        <w:t>10.3.37.</w:t>
      </w:r>
      <w:r w:rsidRPr="00144F20">
        <w:rPr>
          <w:rFonts w:eastAsia="SimSun"/>
          <w:noProof/>
          <w:lang w:eastAsia="zh-CN"/>
        </w:rPr>
        <w:t>2</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SimSun"/>
          <w:noProof/>
        </w:rPr>
        <w:t>MSB of K</w:t>
      </w:r>
      <w:r w:rsidRPr="00144F20">
        <w:rPr>
          <w:rFonts w:eastAsia="SimSun"/>
          <w:noProof/>
          <w:vertAlign w:val="subscript"/>
        </w:rPr>
        <w:t>NRP-sess</w:t>
      </w:r>
      <w:r w:rsidRPr="00144F20">
        <w:rPr>
          <w:rFonts w:eastAsia="SimSun"/>
          <w:noProof/>
        </w:rPr>
        <w:t xml:space="preserve"> ID</w:t>
      </w:r>
      <w:r w:rsidRPr="00144F20">
        <w:rPr>
          <w:noProof/>
        </w:rPr>
        <w:tab/>
      </w:r>
      <w:r w:rsidRPr="00144F20">
        <w:rPr>
          <w:noProof/>
        </w:rPr>
        <w:fldChar w:fldCharType="begin" w:fldLock="1"/>
      </w:r>
      <w:r w:rsidRPr="00144F20">
        <w:rPr>
          <w:noProof/>
        </w:rPr>
        <w:instrText xml:space="preserve"> PAGEREF _Toc172040253 \h </w:instrText>
      </w:r>
      <w:r w:rsidRPr="00144F20">
        <w:rPr>
          <w:noProof/>
        </w:rPr>
      </w:r>
      <w:r w:rsidRPr="00144F20">
        <w:rPr>
          <w:noProof/>
        </w:rPr>
        <w:fldChar w:fldCharType="separate"/>
      </w:r>
      <w:r w:rsidRPr="00144F20">
        <w:rPr>
          <w:noProof/>
        </w:rPr>
        <w:t>353</w:t>
      </w:r>
      <w:r w:rsidRPr="00144F20">
        <w:rPr>
          <w:noProof/>
        </w:rPr>
        <w:fldChar w:fldCharType="end"/>
      </w:r>
    </w:p>
    <w:p w14:paraId="445D0192" w14:textId="5B17A77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rFonts w:eastAsia="SimSun"/>
          <w:noProof/>
        </w:rPr>
        <w:t>10.3.37.</w:t>
      </w:r>
      <w:r w:rsidRPr="00144F20">
        <w:rPr>
          <w:rFonts w:eastAsia="SimSun"/>
          <w:noProof/>
          <w:lang w:eastAsia="zh-CN"/>
        </w:rPr>
        <w:t>3</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SimSun"/>
          <w:noProof/>
        </w:rPr>
        <w:t>UE identity</w:t>
      </w:r>
      <w:r w:rsidRPr="00144F20">
        <w:rPr>
          <w:noProof/>
        </w:rPr>
        <w:tab/>
      </w:r>
      <w:r w:rsidRPr="00144F20">
        <w:rPr>
          <w:noProof/>
        </w:rPr>
        <w:fldChar w:fldCharType="begin" w:fldLock="1"/>
      </w:r>
      <w:r w:rsidRPr="00144F20">
        <w:rPr>
          <w:noProof/>
        </w:rPr>
        <w:instrText xml:space="preserve"> PAGEREF _Toc172040254 \h </w:instrText>
      </w:r>
      <w:r w:rsidRPr="00144F20">
        <w:rPr>
          <w:noProof/>
        </w:rPr>
      </w:r>
      <w:r w:rsidRPr="00144F20">
        <w:rPr>
          <w:noProof/>
        </w:rPr>
        <w:fldChar w:fldCharType="separate"/>
      </w:r>
      <w:r w:rsidRPr="00144F20">
        <w:rPr>
          <w:noProof/>
        </w:rPr>
        <w:t>353</w:t>
      </w:r>
      <w:r w:rsidRPr="00144F20">
        <w:rPr>
          <w:noProof/>
        </w:rPr>
        <w:fldChar w:fldCharType="end"/>
      </w:r>
    </w:p>
    <w:p w14:paraId="3F121BA0" w14:textId="3EB8971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rFonts w:eastAsia="SimSun"/>
          <w:noProof/>
        </w:rPr>
        <w:t>10.3.37.</w:t>
      </w:r>
      <w:r w:rsidRPr="00144F20">
        <w:rPr>
          <w:rFonts w:eastAsia="SimSun"/>
          <w:noProof/>
          <w:lang w:eastAsia="zh-CN"/>
        </w:rPr>
        <w:t>4</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SimSun"/>
          <w:noProof/>
        </w:rPr>
        <w:t>User security key ID</w:t>
      </w:r>
      <w:r w:rsidRPr="00144F20">
        <w:rPr>
          <w:noProof/>
        </w:rPr>
        <w:tab/>
      </w:r>
      <w:r w:rsidRPr="00144F20">
        <w:rPr>
          <w:noProof/>
        </w:rPr>
        <w:fldChar w:fldCharType="begin" w:fldLock="1"/>
      </w:r>
      <w:r w:rsidRPr="00144F20">
        <w:rPr>
          <w:noProof/>
        </w:rPr>
        <w:instrText xml:space="preserve"> PAGEREF _Toc172040255 \h </w:instrText>
      </w:r>
      <w:r w:rsidRPr="00144F20">
        <w:rPr>
          <w:noProof/>
        </w:rPr>
      </w:r>
      <w:r w:rsidRPr="00144F20">
        <w:rPr>
          <w:noProof/>
        </w:rPr>
        <w:fldChar w:fldCharType="separate"/>
      </w:r>
      <w:r w:rsidRPr="00144F20">
        <w:rPr>
          <w:noProof/>
        </w:rPr>
        <w:t>353</w:t>
      </w:r>
      <w:r w:rsidRPr="00144F20">
        <w:rPr>
          <w:noProof/>
        </w:rPr>
        <w:fldChar w:fldCharType="end"/>
      </w:r>
    </w:p>
    <w:p w14:paraId="34BA9DF2" w14:textId="783C807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rFonts w:eastAsia="SimSun"/>
          <w:noProof/>
        </w:rPr>
        <w:t>10.3.37.</w:t>
      </w:r>
      <w:r w:rsidRPr="00144F20">
        <w:rPr>
          <w:rFonts w:eastAsia="SimSun"/>
          <w:noProof/>
          <w:lang w:eastAsia="zh-CN"/>
        </w:rPr>
        <w:t>5</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SimSun"/>
          <w:noProof/>
        </w:rPr>
        <w:t>HPLMN ID</w:t>
      </w:r>
      <w:r w:rsidRPr="00144F20">
        <w:rPr>
          <w:noProof/>
        </w:rPr>
        <w:tab/>
      </w:r>
      <w:r w:rsidRPr="00144F20">
        <w:rPr>
          <w:noProof/>
        </w:rPr>
        <w:fldChar w:fldCharType="begin" w:fldLock="1"/>
      </w:r>
      <w:r w:rsidRPr="00144F20">
        <w:rPr>
          <w:noProof/>
        </w:rPr>
        <w:instrText xml:space="preserve"> PAGEREF _Toc172040256 \h </w:instrText>
      </w:r>
      <w:r w:rsidRPr="00144F20">
        <w:rPr>
          <w:noProof/>
        </w:rPr>
      </w:r>
      <w:r w:rsidRPr="00144F20">
        <w:rPr>
          <w:noProof/>
        </w:rPr>
        <w:fldChar w:fldCharType="separate"/>
      </w:r>
      <w:r w:rsidRPr="00144F20">
        <w:rPr>
          <w:noProof/>
        </w:rPr>
        <w:t>353</w:t>
      </w:r>
      <w:r w:rsidRPr="00144F20">
        <w:rPr>
          <w:noProof/>
        </w:rPr>
        <w:fldChar w:fldCharType="end"/>
      </w:r>
    </w:p>
    <w:p w14:paraId="764A1810" w14:textId="6C0B1792"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rFonts w:eastAsia="SimSun"/>
          <w:noProof/>
        </w:rPr>
        <w:t>10.3.37.</w:t>
      </w:r>
      <w:r w:rsidRPr="00144F20">
        <w:rPr>
          <w:rFonts w:eastAsia="SimSun"/>
          <w:noProof/>
          <w:lang w:eastAsia="zh-CN"/>
        </w:rPr>
        <w:t>6</w:t>
      </w:r>
      <w:r w:rsidRPr="00144F20">
        <w:rPr>
          <w:rFonts w:asciiTheme="minorHAnsi" w:eastAsiaTheme="minorEastAsia" w:hAnsiTheme="minorHAnsi" w:cstheme="minorBidi"/>
          <w:noProof/>
          <w:kern w:val="2"/>
          <w:sz w:val="22"/>
          <w:szCs w:val="22"/>
          <w:lang w:eastAsia="en-GB"/>
          <w14:ligatures w14:val="standardContextual"/>
        </w:rPr>
        <w:tab/>
      </w:r>
      <w:r w:rsidRPr="00144F20">
        <w:rPr>
          <w:rFonts w:eastAsia="SimSun"/>
          <w:noProof/>
        </w:rPr>
        <w:t>MIC</w:t>
      </w:r>
      <w:r w:rsidRPr="00144F20">
        <w:rPr>
          <w:noProof/>
        </w:rPr>
        <w:tab/>
      </w:r>
      <w:r w:rsidRPr="00144F20">
        <w:rPr>
          <w:noProof/>
        </w:rPr>
        <w:fldChar w:fldCharType="begin" w:fldLock="1"/>
      </w:r>
      <w:r w:rsidRPr="00144F20">
        <w:rPr>
          <w:noProof/>
        </w:rPr>
        <w:instrText xml:space="preserve"> PAGEREF _Toc172040257 \h </w:instrText>
      </w:r>
      <w:r w:rsidRPr="00144F20">
        <w:rPr>
          <w:noProof/>
        </w:rPr>
      </w:r>
      <w:r w:rsidRPr="00144F20">
        <w:rPr>
          <w:noProof/>
        </w:rPr>
        <w:fldChar w:fldCharType="separate"/>
      </w:r>
      <w:r w:rsidRPr="00144F20">
        <w:rPr>
          <w:noProof/>
        </w:rPr>
        <w:t>353</w:t>
      </w:r>
      <w:r w:rsidRPr="00144F20">
        <w:rPr>
          <w:noProof/>
        </w:rPr>
        <w:fldChar w:fldCharType="end"/>
      </w:r>
    </w:p>
    <w:p w14:paraId="138A2523" w14:textId="0EFE24C2"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10.3.38.1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Message definition</w:t>
      </w:r>
      <w:r w:rsidRPr="00144F20">
        <w:rPr>
          <w:noProof/>
        </w:rPr>
        <w:tab/>
      </w:r>
      <w:r w:rsidRPr="00144F20">
        <w:rPr>
          <w:noProof/>
        </w:rPr>
        <w:fldChar w:fldCharType="begin" w:fldLock="1"/>
      </w:r>
      <w:r w:rsidRPr="00144F20">
        <w:rPr>
          <w:noProof/>
        </w:rPr>
        <w:instrText xml:space="preserve"> PAGEREF _Toc172040258 \h </w:instrText>
      </w:r>
      <w:r w:rsidRPr="00144F20">
        <w:rPr>
          <w:noProof/>
        </w:rPr>
      </w:r>
      <w:r w:rsidRPr="00144F20">
        <w:rPr>
          <w:noProof/>
        </w:rPr>
        <w:fldChar w:fldCharType="separate"/>
      </w:r>
      <w:r w:rsidRPr="00144F20">
        <w:rPr>
          <w:noProof/>
        </w:rPr>
        <w:t>353</w:t>
      </w:r>
      <w:r w:rsidRPr="00144F20">
        <w:rPr>
          <w:noProof/>
        </w:rPr>
        <w:fldChar w:fldCharType="end"/>
      </w:r>
    </w:p>
    <w:p w14:paraId="35BF64FD" w14:textId="7AB09868"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10.3.39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direct discovery set transfer ind</w:t>
      </w:r>
      <w:r w:rsidRPr="00144F20">
        <w:rPr>
          <w:noProof/>
        </w:rPr>
        <w:tab/>
      </w:r>
      <w:r w:rsidRPr="00144F20">
        <w:rPr>
          <w:noProof/>
        </w:rPr>
        <w:fldChar w:fldCharType="begin" w:fldLock="1"/>
      </w:r>
      <w:r w:rsidRPr="00144F20">
        <w:rPr>
          <w:noProof/>
        </w:rPr>
        <w:instrText xml:space="preserve"> PAGEREF _Toc172040259 \h </w:instrText>
      </w:r>
      <w:r w:rsidRPr="00144F20">
        <w:rPr>
          <w:noProof/>
        </w:rPr>
      </w:r>
      <w:r w:rsidRPr="00144F20">
        <w:rPr>
          <w:noProof/>
        </w:rPr>
        <w:fldChar w:fldCharType="separate"/>
      </w:r>
      <w:r w:rsidRPr="00144F20">
        <w:rPr>
          <w:noProof/>
        </w:rPr>
        <w:t>353</w:t>
      </w:r>
      <w:r w:rsidRPr="00144F20">
        <w:rPr>
          <w:noProof/>
        </w:rPr>
        <w:fldChar w:fldCharType="end"/>
      </w:r>
    </w:p>
    <w:p w14:paraId="0A921D5F" w14:textId="45390519"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10.3.39.1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Message definition</w:t>
      </w:r>
      <w:r w:rsidRPr="00144F20">
        <w:rPr>
          <w:noProof/>
        </w:rPr>
        <w:tab/>
      </w:r>
      <w:r w:rsidRPr="00144F20">
        <w:rPr>
          <w:noProof/>
        </w:rPr>
        <w:fldChar w:fldCharType="begin" w:fldLock="1"/>
      </w:r>
      <w:r w:rsidRPr="00144F20">
        <w:rPr>
          <w:noProof/>
        </w:rPr>
        <w:instrText xml:space="preserve"> PAGEREF _Toc172040260 \h </w:instrText>
      </w:r>
      <w:r w:rsidRPr="00144F20">
        <w:rPr>
          <w:noProof/>
        </w:rPr>
      </w:r>
      <w:r w:rsidRPr="00144F20">
        <w:rPr>
          <w:noProof/>
        </w:rPr>
        <w:fldChar w:fldCharType="separate"/>
      </w:r>
      <w:r w:rsidRPr="00144F20">
        <w:rPr>
          <w:noProof/>
        </w:rPr>
        <w:t>353</w:t>
      </w:r>
      <w:r w:rsidRPr="00144F20">
        <w:rPr>
          <w:noProof/>
        </w:rPr>
        <w:fldChar w:fldCharType="end"/>
      </w:r>
    </w:p>
    <w:p w14:paraId="227D88B9" w14:textId="17B5BDA5"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10.3.40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direct discovery set transfer ack</w:t>
      </w:r>
      <w:r w:rsidRPr="00144F20">
        <w:rPr>
          <w:noProof/>
        </w:rPr>
        <w:tab/>
      </w:r>
      <w:r w:rsidRPr="00144F20">
        <w:rPr>
          <w:noProof/>
        </w:rPr>
        <w:fldChar w:fldCharType="begin" w:fldLock="1"/>
      </w:r>
      <w:r w:rsidRPr="00144F20">
        <w:rPr>
          <w:noProof/>
        </w:rPr>
        <w:instrText xml:space="preserve"> PAGEREF _Toc172040261 \h </w:instrText>
      </w:r>
      <w:r w:rsidRPr="00144F20">
        <w:rPr>
          <w:noProof/>
        </w:rPr>
      </w:r>
      <w:r w:rsidRPr="00144F20">
        <w:rPr>
          <w:noProof/>
        </w:rPr>
        <w:fldChar w:fldCharType="separate"/>
      </w:r>
      <w:r w:rsidRPr="00144F20">
        <w:rPr>
          <w:noProof/>
        </w:rPr>
        <w:t>354</w:t>
      </w:r>
      <w:r w:rsidRPr="00144F20">
        <w:rPr>
          <w:noProof/>
        </w:rPr>
        <w:fldChar w:fldCharType="end"/>
      </w:r>
    </w:p>
    <w:p w14:paraId="44F2F86C" w14:textId="1DA7FD2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10.3.40.1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Message definition</w:t>
      </w:r>
      <w:r w:rsidRPr="00144F20">
        <w:rPr>
          <w:noProof/>
        </w:rPr>
        <w:tab/>
      </w:r>
      <w:r w:rsidRPr="00144F20">
        <w:rPr>
          <w:noProof/>
        </w:rPr>
        <w:fldChar w:fldCharType="begin" w:fldLock="1"/>
      </w:r>
      <w:r w:rsidRPr="00144F20">
        <w:rPr>
          <w:noProof/>
        </w:rPr>
        <w:instrText xml:space="preserve"> PAGEREF _Toc172040262 \h </w:instrText>
      </w:r>
      <w:r w:rsidRPr="00144F20">
        <w:rPr>
          <w:noProof/>
        </w:rPr>
      </w:r>
      <w:r w:rsidRPr="00144F20">
        <w:rPr>
          <w:noProof/>
        </w:rPr>
        <w:fldChar w:fldCharType="separate"/>
      </w:r>
      <w:r w:rsidRPr="00144F20">
        <w:rPr>
          <w:noProof/>
        </w:rPr>
        <w:t>354</w:t>
      </w:r>
      <w:r w:rsidRPr="00144F20">
        <w:rPr>
          <w:noProof/>
        </w:rPr>
        <w:fldChar w:fldCharType="end"/>
      </w:r>
    </w:p>
    <w:p w14:paraId="3831318F" w14:textId="26721305"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lang w:eastAsia="zh-CN"/>
        </w:rPr>
        <w:t>10</w:t>
      </w:r>
      <w:r w:rsidRPr="00144F20">
        <w:rPr>
          <w:noProof/>
        </w:rPr>
        <w:t>.</w:t>
      </w:r>
      <w:r w:rsidRPr="00144F20">
        <w:rPr>
          <w:noProof/>
          <w:lang w:eastAsia="zh-CN"/>
        </w:rPr>
        <w:t>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Provisioning of 5G ProSe configuration information signalling messages</w:t>
      </w:r>
      <w:r w:rsidRPr="00144F20">
        <w:rPr>
          <w:noProof/>
        </w:rPr>
        <w:tab/>
      </w:r>
      <w:r w:rsidRPr="00144F20">
        <w:rPr>
          <w:noProof/>
        </w:rPr>
        <w:fldChar w:fldCharType="begin" w:fldLock="1"/>
      </w:r>
      <w:r w:rsidRPr="00144F20">
        <w:rPr>
          <w:noProof/>
        </w:rPr>
        <w:instrText xml:space="preserve"> PAGEREF _Toc172040263 \h </w:instrText>
      </w:r>
      <w:r w:rsidRPr="00144F20">
        <w:rPr>
          <w:noProof/>
        </w:rPr>
      </w:r>
      <w:r w:rsidRPr="00144F20">
        <w:rPr>
          <w:noProof/>
        </w:rPr>
        <w:fldChar w:fldCharType="separate"/>
      </w:r>
      <w:r w:rsidRPr="00144F20">
        <w:rPr>
          <w:noProof/>
        </w:rPr>
        <w:t>354</w:t>
      </w:r>
      <w:r w:rsidRPr="00144F20">
        <w:rPr>
          <w:noProof/>
        </w:rPr>
        <w:fldChar w:fldCharType="end"/>
      </w:r>
    </w:p>
    <w:p w14:paraId="52470B1F" w14:textId="467D42CB"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10</w:t>
      </w:r>
      <w:r w:rsidRPr="00144F20">
        <w:rPr>
          <w:noProof/>
        </w:rPr>
        <w:t>.</w:t>
      </w:r>
      <w:r w:rsidRPr="00144F20">
        <w:rPr>
          <w:noProof/>
          <w:lang w:eastAsia="zh-CN"/>
        </w:rPr>
        <w:t>4</w:t>
      </w:r>
      <w:r w:rsidRPr="00144F20">
        <w:rPr>
          <w:noProof/>
        </w:rPr>
        <w:t>.1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UE policy provisioning request</w:t>
      </w:r>
      <w:r w:rsidRPr="00144F20">
        <w:rPr>
          <w:noProof/>
        </w:rPr>
        <w:tab/>
      </w:r>
      <w:r w:rsidRPr="00144F20">
        <w:rPr>
          <w:noProof/>
        </w:rPr>
        <w:fldChar w:fldCharType="begin" w:fldLock="1"/>
      </w:r>
      <w:r w:rsidRPr="00144F20">
        <w:rPr>
          <w:noProof/>
        </w:rPr>
        <w:instrText xml:space="preserve"> PAGEREF _Toc172040264 \h </w:instrText>
      </w:r>
      <w:r w:rsidRPr="00144F20">
        <w:rPr>
          <w:noProof/>
        </w:rPr>
      </w:r>
      <w:r w:rsidRPr="00144F20">
        <w:rPr>
          <w:noProof/>
        </w:rPr>
        <w:fldChar w:fldCharType="separate"/>
      </w:r>
      <w:r w:rsidRPr="00144F20">
        <w:rPr>
          <w:noProof/>
        </w:rPr>
        <w:t>354</w:t>
      </w:r>
      <w:r w:rsidRPr="00144F20">
        <w:rPr>
          <w:noProof/>
        </w:rPr>
        <w:fldChar w:fldCharType="end"/>
      </w:r>
    </w:p>
    <w:p w14:paraId="0A828BBE" w14:textId="3400CA9C"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10</w:t>
      </w:r>
      <w:r w:rsidRPr="00144F20">
        <w:rPr>
          <w:noProof/>
        </w:rPr>
        <w:t>.</w:t>
      </w:r>
      <w:r w:rsidRPr="00144F20">
        <w:rPr>
          <w:noProof/>
          <w:lang w:eastAsia="zh-CN"/>
        </w:rPr>
        <w:t>4</w:t>
      </w:r>
      <w:r w:rsidRPr="00144F20">
        <w:rPr>
          <w:noProof/>
        </w:rPr>
        <w:t>.2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UE policy provisioning reject</w:t>
      </w:r>
      <w:r w:rsidRPr="00144F20">
        <w:rPr>
          <w:noProof/>
        </w:rPr>
        <w:tab/>
      </w:r>
      <w:r w:rsidRPr="00144F20">
        <w:rPr>
          <w:noProof/>
        </w:rPr>
        <w:fldChar w:fldCharType="begin" w:fldLock="1"/>
      </w:r>
      <w:r w:rsidRPr="00144F20">
        <w:rPr>
          <w:noProof/>
        </w:rPr>
        <w:instrText xml:space="preserve"> PAGEREF _Toc172040265 \h </w:instrText>
      </w:r>
      <w:r w:rsidRPr="00144F20">
        <w:rPr>
          <w:noProof/>
        </w:rPr>
      </w:r>
      <w:r w:rsidRPr="00144F20">
        <w:rPr>
          <w:noProof/>
        </w:rPr>
        <w:fldChar w:fldCharType="separate"/>
      </w:r>
      <w:r w:rsidRPr="00144F20">
        <w:rPr>
          <w:noProof/>
        </w:rPr>
        <w:t>354</w:t>
      </w:r>
      <w:r w:rsidRPr="00144F20">
        <w:rPr>
          <w:noProof/>
        </w:rPr>
        <w:fldChar w:fldCharType="end"/>
      </w:r>
    </w:p>
    <w:p w14:paraId="4D37A594" w14:textId="2563AB63"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10.5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5G ProSe discovery and security messages over PC3a</w:t>
      </w:r>
      <w:r w:rsidRPr="00144F20">
        <w:rPr>
          <w:noProof/>
        </w:rPr>
        <w:tab/>
      </w:r>
      <w:r w:rsidRPr="00144F20">
        <w:rPr>
          <w:noProof/>
        </w:rPr>
        <w:fldChar w:fldCharType="begin" w:fldLock="1"/>
      </w:r>
      <w:r w:rsidRPr="00144F20">
        <w:rPr>
          <w:noProof/>
        </w:rPr>
        <w:instrText xml:space="preserve"> PAGEREF _Toc172040266 \h </w:instrText>
      </w:r>
      <w:r w:rsidRPr="00144F20">
        <w:rPr>
          <w:noProof/>
        </w:rPr>
      </w:r>
      <w:r w:rsidRPr="00144F20">
        <w:rPr>
          <w:noProof/>
        </w:rPr>
        <w:fldChar w:fldCharType="separate"/>
      </w:r>
      <w:r w:rsidRPr="00144F20">
        <w:rPr>
          <w:noProof/>
        </w:rPr>
        <w:t>355</w:t>
      </w:r>
      <w:r w:rsidRPr="00144F20">
        <w:rPr>
          <w:noProof/>
        </w:rPr>
        <w:fldChar w:fldCharType="end"/>
      </w:r>
    </w:p>
    <w:p w14:paraId="6AD80963" w14:textId="06FCE6E3"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10.5.1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General</w:t>
      </w:r>
      <w:r w:rsidRPr="00144F20">
        <w:rPr>
          <w:noProof/>
        </w:rPr>
        <w:tab/>
      </w:r>
      <w:r w:rsidRPr="00144F20">
        <w:rPr>
          <w:noProof/>
        </w:rPr>
        <w:fldChar w:fldCharType="begin" w:fldLock="1"/>
      </w:r>
      <w:r w:rsidRPr="00144F20">
        <w:rPr>
          <w:noProof/>
        </w:rPr>
        <w:instrText xml:space="preserve"> PAGEREF _Toc172040267 \h </w:instrText>
      </w:r>
      <w:r w:rsidRPr="00144F20">
        <w:rPr>
          <w:noProof/>
        </w:rPr>
      </w:r>
      <w:r w:rsidRPr="00144F20">
        <w:rPr>
          <w:noProof/>
        </w:rPr>
        <w:fldChar w:fldCharType="separate"/>
      </w:r>
      <w:r w:rsidRPr="00144F20">
        <w:rPr>
          <w:noProof/>
        </w:rPr>
        <w:t>355</w:t>
      </w:r>
      <w:r w:rsidRPr="00144F20">
        <w:rPr>
          <w:noProof/>
        </w:rPr>
        <w:fldChar w:fldCharType="end"/>
      </w:r>
    </w:p>
    <w:p w14:paraId="7CED0702" w14:textId="0CE13B57"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10.5.2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application/vnd.3gpp-prose-pc3a+xml</w:t>
      </w:r>
      <w:r w:rsidRPr="00144F20">
        <w:rPr>
          <w:noProof/>
        </w:rPr>
        <w:tab/>
      </w:r>
      <w:r w:rsidRPr="00144F20">
        <w:rPr>
          <w:noProof/>
        </w:rPr>
        <w:fldChar w:fldCharType="begin" w:fldLock="1"/>
      </w:r>
      <w:r w:rsidRPr="00144F20">
        <w:rPr>
          <w:noProof/>
        </w:rPr>
        <w:instrText xml:space="preserve"> PAGEREF _Toc172040268 \h </w:instrText>
      </w:r>
      <w:r w:rsidRPr="00144F20">
        <w:rPr>
          <w:noProof/>
        </w:rPr>
      </w:r>
      <w:r w:rsidRPr="00144F20">
        <w:rPr>
          <w:noProof/>
        </w:rPr>
        <w:fldChar w:fldCharType="separate"/>
      </w:r>
      <w:r w:rsidRPr="00144F20">
        <w:rPr>
          <w:noProof/>
        </w:rPr>
        <w:t>355</w:t>
      </w:r>
      <w:r w:rsidRPr="00144F20">
        <w:rPr>
          <w:noProof/>
        </w:rPr>
        <w:fldChar w:fldCharType="end"/>
      </w:r>
    </w:p>
    <w:p w14:paraId="2C32D53C" w14:textId="62FEF97C"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10.5.3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XML schema</w:t>
      </w:r>
      <w:r w:rsidRPr="00144F20">
        <w:rPr>
          <w:noProof/>
        </w:rPr>
        <w:tab/>
      </w:r>
      <w:r w:rsidRPr="00144F20">
        <w:rPr>
          <w:noProof/>
        </w:rPr>
        <w:fldChar w:fldCharType="begin" w:fldLock="1"/>
      </w:r>
      <w:r w:rsidRPr="00144F20">
        <w:rPr>
          <w:noProof/>
        </w:rPr>
        <w:instrText xml:space="preserve"> PAGEREF _Toc172040269 \h </w:instrText>
      </w:r>
      <w:r w:rsidRPr="00144F20">
        <w:rPr>
          <w:noProof/>
        </w:rPr>
      </w:r>
      <w:r w:rsidRPr="00144F20">
        <w:rPr>
          <w:noProof/>
        </w:rPr>
        <w:fldChar w:fldCharType="separate"/>
      </w:r>
      <w:r w:rsidRPr="00144F20">
        <w:rPr>
          <w:noProof/>
        </w:rPr>
        <w:t>355</w:t>
      </w:r>
      <w:r w:rsidRPr="00144F20">
        <w:rPr>
          <w:noProof/>
        </w:rPr>
        <w:fldChar w:fldCharType="end"/>
      </w:r>
    </w:p>
    <w:p w14:paraId="352B1BDD" w14:textId="607247B2"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10.5.4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w:t>
      </w:r>
      <w:r w:rsidRPr="00144F20">
        <w:rPr>
          <w:noProof/>
        </w:rPr>
        <w:tab/>
      </w:r>
      <w:r w:rsidRPr="00144F20">
        <w:rPr>
          <w:noProof/>
        </w:rPr>
        <w:fldChar w:fldCharType="begin" w:fldLock="1"/>
      </w:r>
      <w:r w:rsidRPr="00144F20">
        <w:rPr>
          <w:noProof/>
        </w:rPr>
        <w:instrText xml:space="preserve"> PAGEREF _Toc172040270 \h </w:instrText>
      </w:r>
      <w:r w:rsidRPr="00144F20">
        <w:rPr>
          <w:noProof/>
        </w:rPr>
      </w:r>
      <w:r w:rsidRPr="00144F20">
        <w:rPr>
          <w:noProof/>
        </w:rPr>
        <w:fldChar w:fldCharType="separate"/>
      </w:r>
      <w:r w:rsidRPr="00144F20">
        <w:rPr>
          <w:noProof/>
        </w:rPr>
        <w:t>367</w:t>
      </w:r>
      <w:r w:rsidRPr="00144F20">
        <w:rPr>
          <w:noProof/>
        </w:rPr>
        <w:fldChar w:fldCharType="end"/>
      </w:r>
    </w:p>
    <w:p w14:paraId="51D8C88C" w14:textId="08FA6405"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10.5.4.1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General</w:t>
      </w:r>
      <w:r w:rsidRPr="00144F20">
        <w:rPr>
          <w:noProof/>
        </w:rPr>
        <w:tab/>
      </w:r>
      <w:r w:rsidRPr="00144F20">
        <w:rPr>
          <w:noProof/>
        </w:rPr>
        <w:fldChar w:fldCharType="begin" w:fldLock="1"/>
      </w:r>
      <w:r w:rsidRPr="00144F20">
        <w:rPr>
          <w:noProof/>
        </w:rPr>
        <w:instrText xml:space="preserve"> PAGEREF _Toc172040271 \h </w:instrText>
      </w:r>
      <w:r w:rsidRPr="00144F20">
        <w:rPr>
          <w:noProof/>
        </w:rPr>
      </w:r>
      <w:r w:rsidRPr="00144F20">
        <w:rPr>
          <w:noProof/>
        </w:rPr>
        <w:fldChar w:fldCharType="separate"/>
      </w:r>
      <w:r w:rsidRPr="00144F20">
        <w:rPr>
          <w:noProof/>
        </w:rPr>
        <w:t>367</w:t>
      </w:r>
      <w:r w:rsidRPr="00144F20">
        <w:rPr>
          <w:noProof/>
        </w:rPr>
        <w:fldChar w:fldCharType="end"/>
      </w:r>
    </w:p>
    <w:p w14:paraId="049285D8" w14:textId="6FF865D0"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10.5.4.2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&lt;DISCOVERY_REQUEST&gt;</w:t>
      </w:r>
      <w:r w:rsidRPr="00144F20">
        <w:rPr>
          <w:noProof/>
        </w:rPr>
        <w:tab/>
      </w:r>
      <w:r w:rsidRPr="00144F20">
        <w:rPr>
          <w:noProof/>
        </w:rPr>
        <w:fldChar w:fldCharType="begin" w:fldLock="1"/>
      </w:r>
      <w:r w:rsidRPr="00144F20">
        <w:rPr>
          <w:noProof/>
        </w:rPr>
        <w:instrText xml:space="preserve"> PAGEREF _Toc172040272 \h </w:instrText>
      </w:r>
      <w:r w:rsidRPr="00144F20">
        <w:rPr>
          <w:noProof/>
        </w:rPr>
      </w:r>
      <w:r w:rsidRPr="00144F20">
        <w:rPr>
          <w:noProof/>
        </w:rPr>
        <w:fldChar w:fldCharType="separate"/>
      </w:r>
      <w:r w:rsidRPr="00144F20">
        <w:rPr>
          <w:noProof/>
        </w:rPr>
        <w:t>367</w:t>
      </w:r>
      <w:r w:rsidRPr="00144F20">
        <w:rPr>
          <w:noProof/>
        </w:rPr>
        <w:fldChar w:fldCharType="end"/>
      </w:r>
    </w:p>
    <w:p w14:paraId="042560ED" w14:textId="2D9053C9"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10.5.4.3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&lt;DISCOVERY_RESPONSE&gt;</w:t>
      </w:r>
      <w:r w:rsidRPr="00144F20">
        <w:rPr>
          <w:noProof/>
        </w:rPr>
        <w:tab/>
      </w:r>
      <w:r w:rsidRPr="00144F20">
        <w:rPr>
          <w:noProof/>
        </w:rPr>
        <w:fldChar w:fldCharType="begin" w:fldLock="1"/>
      </w:r>
      <w:r w:rsidRPr="00144F20">
        <w:rPr>
          <w:noProof/>
        </w:rPr>
        <w:instrText xml:space="preserve"> PAGEREF _Toc172040273 \h </w:instrText>
      </w:r>
      <w:r w:rsidRPr="00144F20">
        <w:rPr>
          <w:noProof/>
        </w:rPr>
      </w:r>
      <w:r w:rsidRPr="00144F20">
        <w:rPr>
          <w:noProof/>
        </w:rPr>
        <w:fldChar w:fldCharType="separate"/>
      </w:r>
      <w:r w:rsidRPr="00144F20">
        <w:rPr>
          <w:noProof/>
        </w:rPr>
        <w:t>368</w:t>
      </w:r>
      <w:r w:rsidRPr="00144F20">
        <w:rPr>
          <w:noProof/>
        </w:rPr>
        <w:fldChar w:fldCharType="end"/>
      </w:r>
    </w:p>
    <w:p w14:paraId="29041314" w14:textId="2DAF0159"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10.5.4.4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&lt;MATCH_REPORT&gt;</w:t>
      </w:r>
      <w:r w:rsidRPr="00144F20">
        <w:rPr>
          <w:noProof/>
        </w:rPr>
        <w:tab/>
      </w:r>
      <w:r w:rsidRPr="00144F20">
        <w:rPr>
          <w:noProof/>
        </w:rPr>
        <w:fldChar w:fldCharType="begin" w:fldLock="1"/>
      </w:r>
      <w:r w:rsidRPr="00144F20">
        <w:rPr>
          <w:noProof/>
        </w:rPr>
        <w:instrText xml:space="preserve"> PAGEREF _Toc172040274 \h </w:instrText>
      </w:r>
      <w:r w:rsidRPr="00144F20">
        <w:rPr>
          <w:noProof/>
        </w:rPr>
      </w:r>
      <w:r w:rsidRPr="00144F20">
        <w:rPr>
          <w:noProof/>
        </w:rPr>
        <w:fldChar w:fldCharType="separate"/>
      </w:r>
      <w:r w:rsidRPr="00144F20">
        <w:rPr>
          <w:noProof/>
        </w:rPr>
        <w:t>371</w:t>
      </w:r>
      <w:r w:rsidRPr="00144F20">
        <w:rPr>
          <w:noProof/>
        </w:rPr>
        <w:fldChar w:fldCharType="end"/>
      </w:r>
    </w:p>
    <w:p w14:paraId="1C5CBBD6" w14:textId="63BE331C"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10.5.4.5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&lt;MATCH_REPORT_ACK&gt;</w:t>
      </w:r>
      <w:r w:rsidRPr="00144F20">
        <w:rPr>
          <w:noProof/>
        </w:rPr>
        <w:tab/>
      </w:r>
      <w:r w:rsidRPr="00144F20">
        <w:rPr>
          <w:noProof/>
        </w:rPr>
        <w:fldChar w:fldCharType="begin" w:fldLock="1"/>
      </w:r>
      <w:r w:rsidRPr="00144F20">
        <w:rPr>
          <w:noProof/>
        </w:rPr>
        <w:instrText xml:space="preserve"> PAGEREF _Toc172040275 \h </w:instrText>
      </w:r>
      <w:r w:rsidRPr="00144F20">
        <w:rPr>
          <w:noProof/>
        </w:rPr>
      </w:r>
      <w:r w:rsidRPr="00144F20">
        <w:rPr>
          <w:noProof/>
        </w:rPr>
        <w:fldChar w:fldCharType="separate"/>
      </w:r>
      <w:r w:rsidRPr="00144F20">
        <w:rPr>
          <w:noProof/>
        </w:rPr>
        <w:t>372</w:t>
      </w:r>
      <w:r w:rsidRPr="00144F20">
        <w:rPr>
          <w:noProof/>
        </w:rPr>
        <w:fldChar w:fldCharType="end"/>
      </w:r>
    </w:p>
    <w:p w14:paraId="2C9EC4DB" w14:textId="3659D1B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10.5.4.6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 DISCOVERY_</w:t>
      </w:r>
      <w:r w:rsidRPr="00144F20">
        <w:rPr>
          <w:noProof/>
          <w:lang w:eastAsia="zh-CN"/>
        </w:rPr>
        <w:t>UPDATE_</w:t>
      </w:r>
      <w:r w:rsidRPr="00144F20">
        <w:rPr>
          <w:noProof/>
        </w:rPr>
        <w:t>REQUEST&gt;</w:t>
      </w:r>
      <w:r w:rsidRPr="00144F20">
        <w:rPr>
          <w:noProof/>
        </w:rPr>
        <w:tab/>
      </w:r>
      <w:r w:rsidRPr="00144F20">
        <w:rPr>
          <w:noProof/>
        </w:rPr>
        <w:fldChar w:fldCharType="begin" w:fldLock="1"/>
      </w:r>
      <w:r w:rsidRPr="00144F20">
        <w:rPr>
          <w:noProof/>
        </w:rPr>
        <w:instrText xml:space="preserve"> PAGEREF _Toc172040276 \h </w:instrText>
      </w:r>
      <w:r w:rsidRPr="00144F20">
        <w:rPr>
          <w:noProof/>
        </w:rPr>
      </w:r>
      <w:r w:rsidRPr="00144F20">
        <w:rPr>
          <w:noProof/>
        </w:rPr>
        <w:fldChar w:fldCharType="separate"/>
      </w:r>
      <w:r w:rsidRPr="00144F20">
        <w:rPr>
          <w:noProof/>
        </w:rPr>
        <w:t>373</w:t>
      </w:r>
      <w:r w:rsidRPr="00144F20">
        <w:rPr>
          <w:noProof/>
        </w:rPr>
        <w:fldChar w:fldCharType="end"/>
      </w:r>
    </w:p>
    <w:p w14:paraId="61F2BD4E" w14:textId="32FF478C"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10.5.4.7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 DISCOVERY_</w:t>
      </w:r>
      <w:r w:rsidRPr="00144F20">
        <w:rPr>
          <w:noProof/>
          <w:lang w:eastAsia="zh-CN"/>
        </w:rPr>
        <w:t>UPDATE_</w:t>
      </w:r>
      <w:r w:rsidRPr="00144F20">
        <w:rPr>
          <w:noProof/>
        </w:rPr>
        <w:t>RESPONSE&gt;</w:t>
      </w:r>
      <w:r w:rsidRPr="00144F20">
        <w:rPr>
          <w:noProof/>
        </w:rPr>
        <w:tab/>
      </w:r>
      <w:r w:rsidRPr="00144F20">
        <w:rPr>
          <w:noProof/>
        </w:rPr>
        <w:fldChar w:fldCharType="begin" w:fldLock="1"/>
      </w:r>
      <w:r w:rsidRPr="00144F20">
        <w:rPr>
          <w:noProof/>
        </w:rPr>
        <w:instrText xml:space="preserve"> PAGEREF _Toc172040277 \h </w:instrText>
      </w:r>
      <w:r w:rsidRPr="00144F20">
        <w:rPr>
          <w:noProof/>
        </w:rPr>
      </w:r>
      <w:r w:rsidRPr="00144F20">
        <w:rPr>
          <w:noProof/>
        </w:rPr>
        <w:fldChar w:fldCharType="separate"/>
      </w:r>
      <w:r w:rsidRPr="00144F20">
        <w:rPr>
          <w:noProof/>
        </w:rPr>
        <w:t>373</w:t>
      </w:r>
      <w:r w:rsidRPr="00144F20">
        <w:rPr>
          <w:noProof/>
        </w:rPr>
        <w:fldChar w:fldCharType="end"/>
      </w:r>
    </w:p>
    <w:p w14:paraId="38553892" w14:textId="538504D9"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10.5.4.8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&lt;ANNOUNCING_ALERT_REQUEST&gt;</w:t>
      </w:r>
      <w:r w:rsidRPr="00144F20">
        <w:rPr>
          <w:noProof/>
        </w:rPr>
        <w:tab/>
      </w:r>
      <w:r w:rsidRPr="00144F20">
        <w:rPr>
          <w:noProof/>
        </w:rPr>
        <w:fldChar w:fldCharType="begin" w:fldLock="1"/>
      </w:r>
      <w:r w:rsidRPr="00144F20">
        <w:rPr>
          <w:noProof/>
        </w:rPr>
        <w:instrText xml:space="preserve"> PAGEREF _Toc172040278 \h </w:instrText>
      </w:r>
      <w:r w:rsidRPr="00144F20">
        <w:rPr>
          <w:noProof/>
        </w:rPr>
      </w:r>
      <w:r w:rsidRPr="00144F20">
        <w:rPr>
          <w:noProof/>
        </w:rPr>
        <w:fldChar w:fldCharType="separate"/>
      </w:r>
      <w:r w:rsidRPr="00144F20">
        <w:rPr>
          <w:noProof/>
        </w:rPr>
        <w:t>374</w:t>
      </w:r>
      <w:r w:rsidRPr="00144F20">
        <w:rPr>
          <w:noProof/>
        </w:rPr>
        <w:fldChar w:fldCharType="end"/>
      </w:r>
    </w:p>
    <w:p w14:paraId="38680DB5" w14:textId="202471F3"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10.5.4.</w:t>
      </w:r>
      <w:r w:rsidRPr="00144F20">
        <w:rPr>
          <w:noProof/>
          <w:lang w:eastAsia="zh-CN"/>
        </w:rPr>
        <w:t>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 ANNOUNCING_ALERT_RESPONSE &gt;</w:t>
      </w:r>
      <w:r w:rsidRPr="00144F20">
        <w:rPr>
          <w:noProof/>
        </w:rPr>
        <w:tab/>
      </w:r>
      <w:r w:rsidRPr="00144F20">
        <w:rPr>
          <w:noProof/>
        </w:rPr>
        <w:fldChar w:fldCharType="begin" w:fldLock="1"/>
      </w:r>
      <w:r w:rsidRPr="00144F20">
        <w:rPr>
          <w:noProof/>
        </w:rPr>
        <w:instrText xml:space="preserve"> PAGEREF _Toc172040279 \h </w:instrText>
      </w:r>
      <w:r w:rsidRPr="00144F20">
        <w:rPr>
          <w:noProof/>
        </w:rPr>
      </w:r>
      <w:r w:rsidRPr="00144F20">
        <w:rPr>
          <w:noProof/>
        </w:rPr>
        <w:fldChar w:fldCharType="separate"/>
      </w:r>
      <w:r w:rsidRPr="00144F20">
        <w:rPr>
          <w:noProof/>
        </w:rPr>
        <w:t>374</w:t>
      </w:r>
      <w:r w:rsidRPr="00144F20">
        <w:rPr>
          <w:noProof/>
        </w:rPr>
        <w:fldChar w:fldCharType="end"/>
      </w:r>
    </w:p>
    <w:p w14:paraId="0AE2BC56" w14:textId="7E5DF86B"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lang w:eastAsia="x-none"/>
        </w:rPr>
        <w:t>10.5.4.10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x-none"/>
        </w:rPr>
        <w:t>Semantics of &lt;PROSE_5GPKMF_ADDRESS_REQUEST&gt;</w:t>
      </w:r>
      <w:r w:rsidRPr="00144F20">
        <w:rPr>
          <w:noProof/>
        </w:rPr>
        <w:tab/>
      </w:r>
      <w:r w:rsidRPr="00144F20">
        <w:rPr>
          <w:noProof/>
        </w:rPr>
        <w:fldChar w:fldCharType="begin" w:fldLock="1"/>
      </w:r>
      <w:r w:rsidRPr="00144F20">
        <w:rPr>
          <w:noProof/>
        </w:rPr>
        <w:instrText xml:space="preserve"> PAGEREF _Toc172040280 \h </w:instrText>
      </w:r>
      <w:r w:rsidRPr="00144F20">
        <w:rPr>
          <w:noProof/>
        </w:rPr>
      </w:r>
      <w:r w:rsidRPr="00144F20">
        <w:rPr>
          <w:noProof/>
        </w:rPr>
        <w:fldChar w:fldCharType="separate"/>
      </w:r>
      <w:r w:rsidRPr="00144F20">
        <w:rPr>
          <w:noProof/>
        </w:rPr>
        <w:t>375</w:t>
      </w:r>
      <w:r w:rsidRPr="00144F20">
        <w:rPr>
          <w:noProof/>
        </w:rPr>
        <w:fldChar w:fldCharType="end"/>
      </w:r>
    </w:p>
    <w:p w14:paraId="375FF214" w14:textId="4A0EE7D1"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10.5.4.11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&lt;PROSE_5GPKMF_ADDRESS_RESPONSE&gt;</w:t>
      </w:r>
      <w:r w:rsidRPr="00144F20">
        <w:rPr>
          <w:noProof/>
        </w:rPr>
        <w:tab/>
      </w:r>
      <w:r w:rsidRPr="00144F20">
        <w:rPr>
          <w:noProof/>
        </w:rPr>
        <w:fldChar w:fldCharType="begin" w:fldLock="1"/>
      </w:r>
      <w:r w:rsidRPr="00144F20">
        <w:rPr>
          <w:noProof/>
        </w:rPr>
        <w:instrText xml:space="preserve"> PAGEREF _Toc172040281 \h </w:instrText>
      </w:r>
      <w:r w:rsidRPr="00144F20">
        <w:rPr>
          <w:noProof/>
        </w:rPr>
      </w:r>
      <w:r w:rsidRPr="00144F20">
        <w:rPr>
          <w:noProof/>
        </w:rPr>
        <w:fldChar w:fldCharType="separate"/>
      </w:r>
      <w:r w:rsidRPr="00144F20">
        <w:rPr>
          <w:noProof/>
        </w:rPr>
        <w:t>375</w:t>
      </w:r>
      <w:r w:rsidRPr="00144F20">
        <w:rPr>
          <w:noProof/>
        </w:rPr>
        <w:fldChar w:fldCharType="end"/>
      </w:r>
    </w:p>
    <w:p w14:paraId="76D6C400" w14:textId="17710F50"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10.5.4.12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&lt;PROSE_SECURITY_MATERIAL_REQUEST&gt;</w:t>
      </w:r>
      <w:r w:rsidRPr="00144F20">
        <w:rPr>
          <w:noProof/>
        </w:rPr>
        <w:tab/>
      </w:r>
      <w:r w:rsidRPr="00144F20">
        <w:rPr>
          <w:noProof/>
        </w:rPr>
        <w:fldChar w:fldCharType="begin" w:fldLock="1"/>
      </w:r>
      <w:r w:rsidRPr="00144F20">
        <w:rPr>
          <w:noProof/>
        </w:rPr>
        <w:instrText xml:space="preserve"> PAGEREF _Toc172040282 \h </w:instrText>
      </w:r>
      <w:r w:rsidRPr="00144F20">
        <w:rPr>
          <w:noProof/>
        </w:rPr>
      </w:r>
      <w:r w:rsidRPr="00144F20">
        <w:rPr>
          <w:noProof/>
        </w:rPr>
        <w:fldChar w:fldCharType="separate"/>
      </w:r>
      <w:r w:rsidRPr="00144F20">
        <w:rPr>
          <w:noProof/>
        </w:rPr>
        <w:t>375</w:t>
      </w:r>
      <w:r w:rsidRPr="00144F20">
        <w:rPr>
          <w:noProof/>
        </w:rPr>
        <w:fldChar w:fldCharType="end"/>
      </w:r>
    </w:p>
    <w:p w14:paraId="282A32EE" w14:textId="68C1A9EC"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lastRenderedPageBreak/>
        <w:t>10.5.4.13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&lt;PROSE_SECURITY_MATERIAL_RESPONSE&gt;</w:t>
      </w:r>
      <w:r w:rsidRPr="00144F20">
        <w:rPr>
          <w:noProof/>
        </w:rPr>
        <w:tab/>
      </w:r>
      <w:r w:rsidRPr="00144F20">
        <w:rPr>
          <w:noProof/>
        </w:rPr>
        <w:fldChar w:fldCharType="begin" w:fldLock="1"/>
      </w:r>
      <w:r w:rsidRPr="00144F20">
        <w:rPr>
          <w:noProof/>
        </w:rPr>
        <w:instrText xml:space="preserve"> PAGEREF _Toc172040283 \h </w:instrText>
      </w:r>
      <w:r w:rsidRPr="00144F20">
        <w:rPr>
          <w:noProof/>
        </w:rPr>
      </w:r>
      <w:r w:rsidRPr="00144F20">
        <w:rPr>
          <w:noProof/>
        </w:rPr>
        <w:fldChar w:fldCharType="separate"/>
      </w:r>
      <w:r w:rsidRPr="00144F20">
        <w:rPr>
          <w:noProof/>
        </w:rPr>
        <w:t>375</w:t>
      </w:r>
      <w:r w:rsidRPr="00144F20">
        <w:rPr>
          <w:noProof/>
        </w:rPr>
        <w:fldChar w:fldCharType="end"/>
      </w:r>
    </w:p>
    <w:p w14:paraId="75F0A2E8" w14:textId="7281F8B3"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10.6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5G ProSe security messages over PC8</w:t>
      </w:r>
      <w:r w:rsidRPr="00144F20">
        <w:rPr>
          <w:noProof/>
        </w:rPr>
        <w:tab/>
      </w:r>
      <w:r w:rsidRPr="00144F20">
        <w:rPr>
          <w:noProof/>
        </w:rPr>
        <w:fldChar w:fldCharType="begin" w:fldLock="1"/>
      </w:r>
      <w:r w:rsidRPr="00144F20">
        <w:rPr>
          <w:noProof/>
        </w:rPr>
        <w:instrText xml:space="preserve"> PAGEREF _Toc172040284 \h </w:instrText>
      </w:r>
      <w:r w:rsidRPr="00144F20">
        <w:rPr>
          <w:noProof/>
        </w:rPr>
      </w:r>
      <w:r w:rsidRPr="00144F20">
        <w:rPr>
          <w:noProof/>
        </w:rPr>
        <w:fldChar w:fldCharType="separate"/>
      </w:r>
      <w:r w:rsidRPr="00144F20">
        <w:rPr>
          <w:noProof/>
        </w:rPr>
        <w:t>376</w:t>
      </w:r>
      <w:r w:rsidRPr="00144F20">
        <w:rPr>
          <w:noProof/>
        </w:rPr>
        <w:fldChar w:fldCharType="end"/>
      </w:r>
    </w:p>
    <w:p w14:paraId="2BA6A54E" w14:textId="50A646D2"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10.6.1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General</w:t>
      </w:r>
      <w:r w:rsidRPr="00144F20">
        <w:rPr>
          <w:noProof/>
        </w:rPr>
        <w:tab/>
      </w:r>
      <w:r w:rsidRPr="00144F20">
        <w:rPr>
          <w:noProof/>
        </w:rPr>
        <w:fldChar w:fldCharType="begin" w:fldLock="1"/>
      </w:r>
      <w:r w:rsidRPr="00144F20">
        <w:rPr>
          <w:noProof/>
        </w:rPr>
        <w:instrText xml:space="preserve"> PAGEREF _Toc172040285 \h </w:instrText>
      </w:r>
      <w:r w:rsidRPr="00144F20">
        <w:rPr>
          <w:noProof/>
        </w:rPr>
      </w:r>
      <w:r w:rsidRPr="00144F20">
        <w:rPr>
          <w:noProof/>
        </w:rPr>
        <w:fldChar w:fldCharType="separate"/>
      </w:r>
      <w:r w:rsidRPr="00144F20">
        <w:rPr>
          <w:noProof/>
        </w:rPr>
        <w:t>376</w:t>
      </w:r>
      <w:r w:rsidRPr="00144F20">
        <w:rPr>
          <w:noProof/>
        </w:rPr>
        <w:fldChar w:fldCharType="end"/>
      </w:r>
    </w:p>
    <w:p w14:paraId="3320611A" w14:textId="5C89B703"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10.6.2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application/vnd.3gpp-prose-pc8+xml</w:t>
      </w:r>
      <w:r w:rsidRPr="00144F20">
        <w:rPr>
          <w:noProof/>
        </w:rPr>
        <w:tab/>
      </w:r>
      <w:r w:rsidRPr="00144F20">
        <w:rPr>
          <w:noProof/>
        </w:rPr>
        <w:fldChar w:fldCharType="begin" w:fldLock="1"/>
      </w:r>
      <w:r w:rsidRPr="00144F20">
        <w:rPr>
          <w:noProof/>
        </w:rPr>
        <w:instrText xml:space="preserve"> PAGEREF _Toc172040286 \h </w:instrText>
      </w:r>
      <w:r w:rsidRPr="00144F20">
        <w:rPr>
          <w:noProof/>
        </w:rPr>
      </w:r>
      <w:r w:rsidRPr="00144F20">
        <w:rPr>
          <w:noProof/>
        </w:rPr>
        <w:fldChar w:fldCharType="separate"/>
      </w:r>
      <w:r w:rsidRPr="00144F20">
        <w:rPr>
          <w:noProof/>
        </w:rPr>
        <w:t>376</w:t>
      </w:r>
      <w:r w:rsidRPr="00144F20">
        <w:rPr>
          <w:noProof/>
        </w:rPr>
        <w:fldChar w:fldCharType="end"/>
      </w:r>
    </w:p>
    <w:p w14:paraId="7C39EC06" w14:textId="63E96FE0"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10.6.3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XML schema</w:t>
      </w:r>
      <w:r w:rsidRPr="00144F20">
        <w:rPr>
          <w:noProof/>
        </w:rPr>
        <w:tab/>
      </w:r>
      <w:r w:rsidRPr="00144F20">
        <w:rPr>
          <w:noProof/>
        </w:rPr>
        <w:fldChar w:fldCharType="begin" w:fldLock="1"/>
      </w:r>
      <w:r w:rsidRPr="00144F20">
        <w:rPr>
          <w:noProof/>
        </w:rPr>
        <w:instrText xml:space="preserve"> PAGEREF _Toc172040287 \h </w:instrText>
      </w:r>
      <w:r w:rsidRPr="00144F20">
        <w:rPr>
          <w:noProof/>
        </w:rPr>
      </w:r>
      <w:r w:rsidRPr="00144F20">
        <w:rPr>
          <w:noProof/>
        </w:rPr>
        <w:fldChar w:fldCharType="separate"/>
      </w:r>
      <w:r w:rsidRPr="00144F20">
        <w:rPr>
          <w:noProof/>
        </w:rPr>
        <w:t>376</w:t>
      </w:r>
      <w:r w:rsidRPr="00144F20">
        <w:rPr>
          <w:noProof/>
        </w:rPr>
        <w:fldChar w:fldCharType="end"/>
      </w:r>
    </w:p>
    <w:p w14:paraId="55208A41" w14:textId="0F86D3A5"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10.6.4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w:t>
      </w:r>
      <w:r w:rsidRPr="00144F20">
        <w:rPr>
          <w:noProof/>
        </w:rPr>
        <w:tab/>
      </w:r>
      <w:r w:rsidRPr="00144F20">
        <w:rPr>
          <w:noProof/>
        </w:rPr>
        <w:fldChar w:fldCharType="begin" w:fldLock="1"/>
      </w:r>
      <w:r w:rsidRPr="00144F20">
        <w:rPr>
          <w:noProof/>
        </w:rPr>
        <w:instrText xml:space="preserve"> PAGEREF _Toc172040288 \h </w:instrText>
      </w:r>
      <w:r w:rsidRPr="00144F20">
        <w:rPr>
          <w:noProof/>
        </w:rPr>
      </w:r>
      <w:r w:rsidRPr="00144F20">
        <w:rPr>
          <w:noProof/>
        </w:rPr>
        <w:fldChar w:fldCharType="separate"/>
      </w:r>
      <w:r w:rsidRPr="00144F20">
        <w:rPr>
          <w:noProof/>
        </w:rPr>
        <w:t>381</w:t>
      </w:r>
      <w:r w:rsidRPr="00144F20">
        <w:rPr>
          <w:noProof/>
        </w:rPr>
        <w:fldChar w:fldCharType="end"/>
      </w:r>
    </w:p>
    <w:p w14:paraId="5C64C4FD" w14:textId="484F1F83"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10.6.4.1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General</w:t>
      </w:r>
      <w:r w:rsidRPr="00144F20">
        <w:rPr>
          <w:noProof/>
        </w:rPr>
        <w:tab/>
      </w:r>
      <w:r w:rsidRPr="00144F20">
        <w:rPr>
          <w:noProof/>
        </w:rPr>
        <w:fldChar w:fldCharType="begin" w:fldLock="1"/>
      </w:r>
      <w:r w:rsidRPr="00144F20">
        <w:rPr>
          <w:noProof/>
        </w:rPr>
        <w:instrText xml:space="preserve"> PAGEREF _Toc172040289 \h </w:instrText>
      </w:r>
      <w:r w:rsidRPr="00144F20">
        <w:rPr>
          <w:noProof/>
        </w:rPr>
      </w:r>
      <w:r w:rsidRPr="00144F20">
        <w:rPr>
          <w:noProof/>
        </w:rPr>
        <w:fldChar w:fldCharType="separate"/>
      </w:r>
      <w:r w:rsidRPr="00144F20">
        <w:rPr>
          <w:noProof/>
        </w:rPr>
        <w:t>381</w:t>
      </w:r>
      <w:r w:rsidRPr="00144F20">
        <w:rPr>
          <w:noProof/>
        </w:rPr>
        <w:fldChar w:fldCharType="end"/>
      </w:r>
    </w:p>
    <w:p w14:paraId="20E614E6" w14:textId="03ABE453"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10.6.4.2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&lt;PROSE_SECURITY_PARAM_REQUEST&gt; element</w:t>
      </w:r>
      <w:r w:rsidRPr="00144F20">
        <w:rPr>
          <w:noProof/>
        </w:rPr>
        <w:tab/>
      </w:r>
      <w:r w:rsidRPr="00144F20">
        <w:rPr>
          <w:noProof/>
        </w:rPr>
        <w:fldChar w:fldCharType="begin" w:fldLock="1"/>
      </w:r>
      <w:r w:rsidRPr="00144F20">
        <w:rPr>
          <w:noProof/>
        </w:rPr>
        <w:instrText xml:space="preserve"> PAGEREF _Toc172040290 \h </w:instrText>
      </w:r>
      <w:r w:rsidRPr="00144F20">
        <w:rPr>
          <w:noProof/>
        </w:rPr>
      </w:r>
      <w:r w:rsidRPr="00144F20">
        <w:rPr>
          <w:noProof/>
        </w:rPr>
        <w:fldChar w:fldCharType="separate"/>
      </w:r>
      <w:r w:rsidRPr="00144F20">
        <w:rPr>
          <w:noProof/>
        </w:rPr>
        <w:t>381</w:t>
      </w:r>
      <w:r w:rsidRPr="00144F20">
        <w:rPr>
          <w:noProof/>
        </w:rPr>
        <w:fldChar w:fldCharType="end"/>
      </w:r>
    </w:p>
    <w:p w14:paraId="35BC801D" w14:textId="55BACBA1"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10.6.4.3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&lt;PROSE_SECURITY_PARAM_RESPONSE&gt; element</w:t>
      </w:r>
      <w:r w:rsidRPr="00144F20">
        <w:rPr>
          <w:noProof/>
        </w:rPr>
        <w:tab/>
      </w:r>
      <w:r w:rsidRPr="00144F20">
        <w:rPr>
          <w:noProof/>
        </w:rPr>
        <w:fldChar w:fldCharType="begin" w:fldLock="1"/>
      </w:r>
      <w:r w:rsidRPr="00144F20">
        <w:rPr>
          <w:noProof/>
        </w:rPr>
        <w:instrText xml:space="preserve"> PAGEREF _Toc172040291 \h </w:instrText>
      </w:r>
      <w:r w:rsidRPr="00144F20">
        <w:rPr>
          <w:noProof/>
        </w:rPr>
      </w:r>
      <w:r w:rsidRPr="00144F20">
        <w:rPr>
          <w:noProof/>
        </w:rPr>
        <w:fldChar w:fldCharType="separate"/>
      </w:r>
      <w:r w:rsidRPr="00144F20">
        <w:rPr>
          <w:noProof/>
        </w:rPr>
        <w:t>383</w:t>
      </w:r>
      <w:r w:rsidRPr="00144F20">
        <w:rPr>
          <w:noProof/>
        </w:rPr>
        <w:fldChar w:fldCharType="end"/>
      </w:r>
    </w:p>
    <w:p w14:paraId="1B8BBA18" w14:textId="4739BC95"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10.6.4.4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&lt;PROSE_PRUK_REQUEST&gt; element</w:t>
      </w:r>
      <w:r w:rsidRPr="00144F20">
        <w:rPr>
          <w:noProof/>
        </w:rPr>
        <w:tab/>
      </w:r>
      <w:r w:rsidRPr="00144F20">
        <w:rPr>
          <w:noProof/>
        </w:rPr>
        <w:fldChar w:fldCharType="begin" w:fldLock="1"/>
      </w:r>
      <w:r w:rsidRPr="00144F20">
        <w:rPr>
          <w:noProof/>
        </w:rPr>
        <w:instrText xml:space="preserve"> PAGEREF _Toc172040292 \h </w:instrText>
      </w:r>
      <w:r w:rsidRPr="00144F20">
        <w:rPr>
          <w:noProof/>
        </w:rPr>
      </w:r>
      <w:r w:rsidRPr="00144F20">
        <w:rPr>
          <w:noProof/>
        </w:rPr>
        <w:fldChar w:fldCharType="separate"/>
      </w:r>
      <w:r w:rsidRPr="00144F20">
        <w:rPr>
          <w:noProof/>
        </w:rPr>
        <w:t>385</w:t>
      </w:r>
      <w:r w:rsidRPr="00144F20">
        <w:rPr>
          <w:noProof/>
        </w:rPr>
        <w:fldChar w:fldCharType="end"/>
      </w:r>
    </w:p>
    <w:p w14:paraId="5A6EF13A" w14:textId="63E47EBA"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10.6.4.5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&lt;PROSE_PRUK_RESPONSE&gt; element</w:t>
      </w:r>
      <w:r w:rsidRPr="00144F20">
        <w:rPr>
          <w:noProof/>
        </w:rPr>
        <w:tab/>
      </w:r>
      <w:r w:rsidRPr="00144F20">
        <w:rPr>
          <w:noProof/>
        </w:rPr>
        <w:fldChar w:fldCharType="begin" w:fldLock="1"/>
      </w:r>
      <w:r w:rsidRPr="00144F20">
        <w:rPr>
          <w:noProof/>
        </w:rPr>
        <w:instrText xml:space="preserve"> PAGEREF _Toc172040293 \h </w:instrText>
      </w:r>
      <w:r w:rsidRPr="00144F20">
        <w:rPr>
          <w:noProof/>
        </w:rPr>
      </w:r>
      <w:r w:rsidRPr="00144F20">
        <w:rPr>
          <w:noProof/>
        </w:rPr>
        <w:fldChar w:fldCharType="separate"/>
      </w:r>
      <w:r w:rsidRPr="00144F20">
        <w:rPr>
          <w:noProof/>
        </w:rPr>
        <w:t>386</w:t>
      </w:r>
      <w:r w:rsidRPr="00144F20">
        <w:rPr>
          <w:noProof/>
        </w:rPr>
        <w:fldChar w:fldCharType="end"/>
      </w:r>
    </w:p>
    <w:p w14:paraId="6D2914FC" w14:textId="0AD8D0C5"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10.6.4.6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&lt;PROSE_KEY_REQUEST&gt; element</w:t>
      </w:r>
      <w:r w:rsidRPr="00144F20">
        <w:rPr>
          <w:noProof/>
        </w:rPr>
        <w:tab/>
      </w:r>
      <w:r w:rsidRPr="00144F20">
        <w:rPr>
          <w:noProof/>
        </w:rPr>
        <w:fldChar w:fldCharType="begin" w:fldLock="1"/>
      </w:r>
      <w:r w:rsidRPr="00144F20">
        <w:rPr>
          <w:noProof/>
        </w:rPr>
        <w:instrText xml:space="preserve"> PAGEREF _Toc172040294 \h </w:instrText>
      </w:r>
      <w:r w:rsidRPr="00144F20">
        <w:rPr>
          <w:noProof/>
        </w:rPr>
      </w:r>
      <w:r w:rsidRPr="00144F20">
        <w:rPr>
          <w:noProof/>
        </w:rPr>
        <w:fldChar w:fldCharType="separate"/>
      </w:r>
      <w:r w:rsidRPr="00144F20">
        <w:rPr>
          <w:noProof/>
        </w:rPr>
        <w:t>386</w:t>
      </w:r>
      <w:r w:rsidRPr="00144F20">
        <w:rPr>
          <w:noProof/>
        </w:rPr>
        <w:fldChar w:fldCharType="end"/>
      </w:r>
    </w:p>
    <w:p w14:paraId="5C16FC5C" w14:textId="54819BA5"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10.6.4.7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 of &lt;PROSE_KEY_RESPONSE&gt; element</w:t>
      </w:r>
      <w:r w:rsidRPr="00144F20">
        <w:rPr>
          <w:noProof/>
        </w:rPr>
        <w:tab/>
      </w:r>
      <w:r w:rsidRPr="00144F20">
        <w:rPr>
          <w:noProof/>
        </w:rPr>
        <w:fldChar w:fldCharType="begin" w:fldLock="1"/>
      </w:r>
      <w:r w:rsidRPr="00144F20">
        <w:rPr>
          <w:noProof/>
        </w:rPr>
        <w:instrText xml:space="preserve"> PAGEREF _Toc172040295 \h </w:instrText>
      </w:r>
      <w:r w:rsidRPr="00144F20">
        <w:rPr>
          <w:noProof/>
        </w:rPr>
      </w:r>
      <w:r w:rsidRPr="00144F20">
        <w:rPr>
          <w:noProof/>
        </w:rPr>
        <w:fldChar w:fldCharType="separate"/>
      </w:r>
      <w:r w:rsidRPr="00144F20">
        <w:rPr>
          <w:noProof/>
        </w:rPr>
        <w:t>387</w:t>
      </w:r>
      <w:r w:rsidRPr="00144F20">
        <w:rPr>
          <w:noProof/>
        </w:rPr>
        <w:fldChar w:fldCharType="end"/>
      </w:r>
    </w:p>
    <w:p w14:paraId="78DC3627" w14:textId="7D189DDE"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10.7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Messages transmitted over the PC3</w:t>
      </w:r>
      <w:r w:rsidRPr="00144F20">
        <w:rPr>
          <w:noProof/>
          <w:lang w:eastAsia="zh-CN"/>
        </w:rPr>
        <w:t>a</w:t>
      </w:r>
      <w:r w:rsidRPr="00144F20">
        <w:rPr>
          <w:noProof/>
        </w:rPr>
        <w:t>ch interface</w:t>
      </w:r>
      <w:r w:rsidRPr="00144F20">
        <w:rPr>
          <w:noProof/>
        </w:rPr>
        <w:tab/>
      </w:r>
      <w:r w:rsidRPr="00144F20">
        <w:rPr>
          <w:noProof/>
        </w:rPr>
        <w:fldChar w:fldCharType="begin" w:fldLock="1"/>
      </w:r>
      <w:r w:rsidRPr="00144F20">
        <w:rPr>
          <w:noProof/>
        </w:rPr>
        <w:instrText xml:space="preserve"> PAGEREF _Toc172040296 \h </w:instrText>
      </w:r>
      <w:r w:rsidRPr="00144F20">
        <w:rPr>
          <w:noProof/>
        </w:rPr>
      </w:r>
      <w:r w:rsidRPr="00144F20">
        <w:rPr>
          <w:noProof/>
        </w:rPr>
        <w:fldChar w:fldCharType="separate"/>
      </w:r>
      <w:r w:rsidRPr="00144F20">
        <w:rPr>
          <w:noProof/>
        </w:rPr>
        <w:t>388</w:t>
      </w:r>
      <w:r w:rsidRPr="00144F20">
        <w:rPr>
          <w:noProof/>
        </w:rPr>
        <w:fldChar w:fldCharType="end"/>
      </w:r>
    </w:p>
    <w:p w14:paraId="3316631D" w14:textId="2787FEF0"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10.7.1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General</w:t>
      </w:r>
      <w:r w:rsidRPr="00144F20">
        <w:rPr>
          <w:noProof/>
        </w:rPr>
        <w:tab/>
      </w:r>
      <w:r w:rsidRPr="00144F20">
        <w:rPr>
          <w:noProof/>
        </w:rPr>
        <w:fldChar w:fldCharType="begin" w:fldLock="1"/>
      </w:r>
      <w:r w:rsidRPr="00144F20">
        <w:rPr>
          <w:noProof/>
        </w:rPr>
        <w:instrText xml:space="preserve"> PAGEREF _Toc172040297 \h </w:instrText>
      </w:r>
      <w:r w:rsidRPr="00144F20">
        <w:rPr>
          <w:noProof/>
        </w:rPr>
      </w:r>
      <w:r w:rsidRPr="00144F20">
        <w:rPr>
          <w:noProof/>
        </w:rPr>
        <w:fldChar w:fldCharType="separate"/>
      </w:r>
      <w:r w:rsidRPr="00144F20">
        <w:rPr>
          <w:noProof/>
        </w:rPr>
        <w:t>388</w:t>
      </w:r>
      <w:r w:rsidRPr="00144F20">
        <w:rPr>
          <w:noProof/>
        </w:rPr>
        <w:fldChar w:fldCharType="end"/>
      </w:r>
    </w:p>
    <w:p w14:paraId="7CE52D91" w14:textId="5A95377C"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10.7.2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application/vnd.3gpp-prose-pc3ach+xml</w:t>
      </w:r>
      <w:r w:rsidRPr="00144F20">
        <w:rPr>
          <w:noProof/>
        </w:rPr>
        <w:tab/>
      </w:r>
      <w:r w:rsidRPr="00144F20">
        <w:rPr>
          <w:noProof/>
        </w:rPr>
        <w:fldChar w:fldCharType="begin" w:fldLock="1"/>
      </w:r>
      <w:r w:rsidRPr="00144F20">
        <w:rPr>
          <w:noProof/>
        </w:rPr>
        <w:instrText xml:space="preserve"> PAGEREF _Toc172040298 \h </w:instrText>
      </w:r>
      <w:r w:rsidRPr="00144F20">
        <w:rPr>
          <w:noProof/>
        </w:rPr>
      </w:r>
      <w:r w:rsidRPr="00144F20">
        <w:rPr>
          <w:noProof/>
        </w:rPr>
        <w:fldChar w:fldCharType="separate"/>
      </w:r>
      <w:r w:rsidRPr="00144F20">
        <w:rPr>
          <w:noProof/>
        </w:rPr>
        <w:t>388</w:t>
      </w:r>
      <w:r w:rsidRPr="00144F20">
        <w:rPr>
          <w:noProof/>
        </w:rPr>
        <w:fldChar w:fldCharType="end"/>
      </w:r>
    </w:p>
    <w:p w14:paraId="7F12124D" w14:textId="6A6799B0"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val="de-DE"/>
        </w:rPr>
        <w:t>10.7.3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val="de-DE"/>
        </w:rPr>
        <w:t>XML Schema</w:t>
      </w:r>
      <w:r w:rsidRPr="00144F20">
        <w:rPr>
          <w:noProof/>
        </w:rPr>
        <w:tab/>
      </w:r>
      <w:r w:rsidRPr="00144F20">
        <w:rPr>
          <w:noProof/>
        </w:rPr>
        <w:fldChar w:fldCharType="begin" w:fldLock="1"/>
      </w:r>
      <w:r w:rsidRPr="00144F20">
        <w:rPr>
          <w:noProof/>
        </w:rPr>
        <w:instrText xml:space="preserve"> PAGEREF _Toc172040299 \h </w:instrText>
      </w:r>
      <w:r w:rsidRPr="00144F20">
        <w:rPr>
          <w:noProof/>
        </w:rPr>
      </w:r>
      <w:r w:rsidRPr="00144F20">
        <w:rPr>
          <w:noProof/>
        </w:rPr>
        <w:fldChar w:fldCharType="separate"/>
      </w:r>
      <w:r w:rsidRPr="00144F20">
        <w:rPr>
          <w:noProof/>
        </w:rPr>
        <w:t>388</w:t>
      </w:r>
      <w:r w:rsidRPr="00144F20">
        <w:rPr>
          <w:noProof/>
        </w:rPr>
        <w:fldChar w:fldCharType="end"/>
      </w:r>
    </w:p>
    <w:p w14:paraId="73551346" w14:textId="75505DBE"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10.7.4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Semantics</w:t>
      </w:r>
      <w:r w:rsidRPr="00144F20">
        <w:rPr>
          <w:noProof/>
        </w:rPr>
        <w:tab/>
      </w:r>
      <w:r w:rsidRPr="00144F20">
        <w:rPr>
          <w:noProof/>
        </w:rPr>
        <w:fldChar w:fldCharType="begin" w:fldLock="1"/>
      </w:r>
      <w:r w:rsidRPr="00144F20">
        <w:rPr>
          <w:noProof/>
        </w:rPr>
        <w:instrText xml:space="preserve"> PAGEREF _Toc172040300 \h </w:instrText>
      </w:r>
      <w:r w:rsidRPr="00144F20">
        <w:rPr>
          <w:noProof/>
        </w:rPr>
      </w:r>
      <w:r w:rsidRPr="00144F20">
        <w:rPr>
          <w:noProof/>
        </w:rPr>
        <w:fldChar w:fldCharType="separate"/>
      </w:r>
      <w:r w:rsidRPr="00144F20">
        <w:rPr>
          <w:noProof/>
        </w:rPr>
        <w:t>392</w:t>
      </w:r>
      <w:r w:rsidRPr="00144F20">
        <w:rPr>
          <w:noProof/>
        </w:rPr>
        <w:fldChar w:fldCharType="end"/>
      </w:r>
    </w:p>
    <w:p w14:paraId="21D155A6" w14:textId="670E4541"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10.7.4.1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General</w:t>
      </w:r>
      <w:r w:rsidRPr="00144F20">
        <w:rPr>
          <w:noProof/>
        </w:rPr>
        <w:tab/>
      </w:r>
      <w:r w:rsidRPr="00144F20">
        <w:rPr>
          <w:noProof/>
        </w:rPr>
        <w:fldChar w:fldCharType="begin" w:fldLock="1"/>
      </w:r>
      <w:r w:rsidRPr="00144F20">
        <w:rPr>
          <w:noProof/>
        </w:rPr>
        <w:instrText xml:space="preserve"> PAGEREF _Toc172040301 \h </w:instrText>
      </w:r>
      <w:r w:rsidRPr="00144F20">
        <w:rPr>
          <w:noProof/>
        </w:rPr>
      </w:r>
      <w:r w:rsidRPr="00144F20">
        <w:rPr>
          <w:noProof/>
        </w:rPr>
        <w:fldChar w:fldCharType="separate"/>
      </w:r>
      <w:r w:rsidRPr="00144F20">
        <w:rPr>
          <w:noProof/>
        </w:rPr>
        <w:t>392</w:t>
      </w:r>
      <w:r w:rsidRPr="00144F20">
        <w:rPr>
          <w:noProof/>
        </w:rPr>
        <w:fldChar w:fldCharType="end"/>
      </w:r>
    </w:p>
    <w:p w14:paraId="76CF8676" w14:textId="319DB9C4"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10.7.4.2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Semantics of </w:t>
      </w:r>
      <w:r w:rsidRPr="00144F20">
        <w:rPr>
          <w:noProof/>
          <w:lang w:val="en-US"/>
        </w:rPr>
        <w:t>&lt;</w:t>
      </w:r>
      <w:r w:rsidRPr="00144F20">
        <w:rPr>
          <w:noProof/>
          <w:lang w:val="en-US" w:eastAsia="zh-CN"/>
        </w:rPr>
        <w:t>PROSE_</w:t>
      </w:r>
      <w:r w:rsidRPr="00144F20">
        <w:rPr>
          <w:noProof/>
          <w:lang w:val="en-US"/>
        </w:rPr>
        <w:t>USAGE_INFORMATION_REPORT_LIST&gt;</w:t>
      </w:r>
      <w:r w:rsidRPr="00144F20">
        <w:rPr>
          <w:noProof/>
        </w:rPr>
        <w:tab/>
      </w:r>
      <w:r w:rsidRPr="00144F20">
        <w:rPr>
          <w:noProof/>
        </w:rPr>
        <w:fldChar w:fldCharType="begin" w:fldLock="1"/>
      </w:r>
      <w:r w:rsidRPr="00144F20">
        <w:rPr>
          <w:noProof/>
        </w:rPr>
        <w:instrText xml:space="preserve"> PAGEREF _Toc172040302 \h </w:instrText>
      </w:r>
      <w:r w:rsidRPr="00144F20">
        <w:rPr>
          <w:noProof/>
        </w:rPr>
      </w:r>
      <w:r w:rsidRPr="00144F20">
        <w:rPr>
          <w:noProof/>
        </w:rPr>
        <w:fldChar w:fldCharType="separate"/>
      </w:r>
      <w:r w:rsidRPr="00144F20">
        <w:rPr>
          <w:noProof/>
        </w:rPr>
        <w:t>392</w:t>
      </w:r>
      <w:r w:rsidRPr="00144F20">
        <w:rPr>
          <w:noProof/>
        </w:rPr>
        <w:fldChar w:fldCharType="end"/>
      </w:r>
    </w:p>
    <w:p w14:paraId="12664FCF" w14:textId="16C9528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10.7.4.3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Semantics of </w:t>
      </w:r>
      <w:r w:rsidRPr="00144F20">
        <w:rPr>
          <w:noProof/>
          <w:lang w:val="en-US"/>
        </w:rPr>
        <w:t>&lt;</w:t>
      </w:r>
      <w:r w:rsidRPr="00144F20">
        <w:rPr>
          <w:noProof/>
          <w:lang w:val="en-US" w:eastAsia="zh-CN"/>
        </w:rPr>
        <w:t>PROSE_</w:t>
      </w:r>
      <w:r w:rsidRPr="00144F20">
        <w:rPr>
          <w:noProof/>
          <w:lang w:val="en-US"/>
        </w:rPr>
        <w:t>USAGE_INFORMATION_REPORT_LIST_RESPONSE&gt;</w:t>
      </w:r>
      <w:r w:rsidRPr="00144F20">
        <w:rPr>
          <w:noProof/>
        </w:rPr>
        <w:tab/>
      </w:r>
      <w:r w:rsidRPr="00144F20">
        <w:rPr>
          <w:noProof/>
        </w:rPr>
        <w:fldChar w:fldCharType="begin" w:fldLock="1"/>
      </w:r>
      <w:r w:rsidRPr="00144F20">
        <w:rPr>
          <w:noProof/>
        </w:rPr>
        <w:instrText xml:space="preserve"> PAGEREF _Toc172040303 \h </w:instrText>
      </w:r>
      <w:r w:rsidRPr="00144F20">
        <w:rPr>
          <w:noProof/>
        </w:rPr>
      </w:r>
      <w:r w:rsidRPr="00144F20">
        <w:rPr>
          <w:noProof/>
        </w:rPr>
        <w:fldChar w:fldCharType="separate"/>
      </w:r>
      <w:r w:rsidRPr="00144F20">
        <w:rPr>
          <w:noProof/>
        </w:rPr>
        <w:t>397</w:t>
      </w:r>
      <w:r w:rsidRPr="00144F20">
        <w:rPr>
          <w:noProof/>
        </w:rPr>
        <w:fldChar w:fldCharType="end"/>
      </w:r>
    </w:p>
    <w:p w14:paraId="7A108440" w14:textId="238F8956" w:rsidR="00144F20" w:rsidRPr="00144F20" w:rsidRDefault="00144F20">
      <w:pPr>
        <w:pStyle w:val="TOC1"/>
        <w:rPr>
          <w:rFonts w:asciiTheme="minorHAnsi" w:eastAsiaTheme="minorEastAsia" w:hAnsiTheme="minorHAnsi" w:cstheme="minorBidi"/>
          <w:noProof/>
          <w:kern w:val="2"/>
          <w:szCs w:val="22"/>
          <w:lang w:eastAsia="en-GB"/>
          <w14:ligatures w14:val="standardContextual"/>
        </w:rPr>
      </w:pPr>
      <w:r w:rsidRPr="00144F20">
        <w:rPr>
          <w:noProof/>
        </w:rPr>
        <w:t>11</w:t>
      </w:r>
      <w:r w:rsidRPr="00144F20">
        <w:rPr>
          <w:rFonts w:asciiTheme="minorHAnsi" w:eastAsiaTheme="minorEastAsia" w:hAnsiTheme="minorHAnsi" w:cstheme="minorBidi"/>
          <w:noProof/>
          <w:kern w:val="2"/>
          <w:szCs w:val="22"/>
          <w:lang w:eastAsia="en-GB"/>
          <w14:ligatures w14:val="standardContextual"/>
        </w:rPr>
        <w:tab/>
      </w:r>
      <w:r w:rsidRPr="00144F20">
        <w:rPr>
          <w:noProof/>
        </w:rPr>
        <w:t>Information elements coding</w:t>
      </w:r>
      <w:r w:rsidRPr="00144F20">
        <w:rPr>
          <w:noProof/>
        </w:rPr>
        <w:tab/>
      </w:r>
      <w:r w:rsidRPr="00144F20">
        <w:rPr>
          <w:noProof/>
        </w:rPr>
        <w:fldChar w:fldCharType="begin" w:fldLock="1"/>
      </w:r>
      <w:r w:rsidRPr="00144F20">
        <w:rPr>
          <w:noProof/>
        </w:rPr>
        <w:instrText xml:space="preserve"> PAGEREF _Toc172040304 \h </w:instrText>
      </w:r>
      <w:r w:rsidRPr="00144F20">
        <w:rPr>
          <w:noProof/>
        </w:rPr>
      </w:r>
      <w:r w:rsidRPr="00144F20">
        <w:rPr>
          <w:noProof/>
        </w:rPr>
        <w:fldChar w:fldCharType="separate"/>
      </w:r>
      <w:r w:rsidRPr="00144F20">
        <w:rPr>
          <w:noProof/>
        </w:rPr>
        <w:t>398</w:t>
      </w:r>
      <w:r w:rsidRPr="00144F20">
        <w:rPr>
          <w:noProof/>
        </w:rPr>
        <w:fldChar w:fldCharType="end"/>
      </w:r>
    </w:p>
    <w:p w14:paraId="66AE7319" w14:textId="2472E277"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11.1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Overview</w:t>
      </w:r>
      <w:r w:rsidRPr="00144F20">
        <w:rPr>
          <w:noProof/>
        </w:rPr>
        <w:tab/>
      </w:r>
      <w:r w:rsidRPr="00144F20">
        <w:rPr>
          <w:noProof/>
        </w:rPr>
        <w:fldChar w:fldCharType="begin" w:fldLock="1"/>
      </w:r>
      <w:r w:rsidRPr="00144F20">
        <w:rPr>
          <w:noProof/>
        </w:rPr>
        <w:instrText xml:space="preserve"> PAGEREF _Toc172040305 \h </w:instrText>
      </w:r>
      <w:r w:rsidRPr="00144F20">
        <w:rPr>
          <w:noProof/>
        </w:rPr>
      </w:r>
      <w:r w:rsidRPr="00144F20">
        <w:rPr>
          <w:noProof/>
        </w:rPr>
        <w:fldChar w:fldCharType="separate"/>
      </w:r>
      <w:r w:rsidRPr="00144F20">
        <w:rPr>
          <w:noProof/>
        </w:rPr>
        <w:t>398</w:t>
      </w:r>
      <w:r w:rsidRPr="00144F20">
        <w:rPr>
          <w:noProof/>
        </w:rPr>
        <w:fldChar w:fldCharType="end"/>
      </w:r>
    </w:p>
    <w:p w14:paraId="4D827CFE" w14:textId="4AFCA37E"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11.2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5G ProSe direct discovery message formats</w:t>
      </w:r>
      <w:r w:rsidRPr="00144F20">
        <w:rPr>
          <w:noProof/>
        </w:rPr>
        <w:tab/>
      </w:r>
      <w:r w:rsidRPr="00144F20">
        <w:rPr>
          <w:noProof/>
        </w:rPr>
        <w:fldChar w:fldCharType="begin" w:fldLock="1"/>
      </w:r>
      <w:r w:rsidRPr="00144F20">
        <w:rPr>
          <w:noProof/>
        </w:rPr>
        <w:instrText xml:space="preserve"> PAGEREF _Toc172040306 \h </w:instrText>
      </w:r>
      <w:r w:rsidRPr="00144F20">
        <w:rPr>
          <w:noProof/>
        </w:rPr>
      </w:r>
      <w:r w:rsidRPr="00144F20">
        <w:rPr>
          <w:noProof/>
        </w:rPr>
        <w:fldChar w:fldCharType="separate"/>
      </w:r>
      <w:r w:rsidRPr="00144F20">
        <w:rPr>
          <w:noProof/>
        </w:rPr>
        <w:t>398</w:t>
      </w:r>
      <w:r w:rsidRPr="00144F20">
        <w:rPr>
          <w:noProof/>
        </w:rPr>
        <w:fldChar w:fldCharType="end"/>
      </w:r>
    </w:p>
    <w:p w14:paraId="2202003B" w14:textId="3C3C9997"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direct discovery PC5 message type</w:t>
      </w:r>
      <w:r w:rsidRPr="00144F20">
        <w:rPr>
          <w:noProof/>
        </w:rPr>
        <w:tab/>
      </w:r>
      <w:r w:rsidRPr="00144F20">
        <w:rPr>
          <w:noProof/>
        </w:rPr>
        <w:fldChar w:fldCharType="begin" w:fldLock="1"/>
      </w:r>
      <w:r w:rsidRPr="00144F20">
        <w:rPr>
          <w:noProof/>
        </w:rPr>
        <w:instrText xml:space="preserve"> PAGEREF _Toc172040307 \h </w:instrText>
      </w:r>
      <w:r w:rsidRPr="00144F20">
        <w:rPr>
          <w:noProof/>
        </w:rPr>
      </w:r>
      <w:r w:rsidRPr="00144F20">
        <w:rPr>
          <w:noProof/>
        </w:rPr>
        <w:fldChar w:fldCharType="separate"/>
      </w:r>
      <w:r w:rsidRPr="00144F20">
        <w:rPr>
          <w:noProof/>
        </w:rPr>
        <w:t>398</w:t>
      </w:r>
      <w:r w:rsidRPr="00144F20">
        <w:rPr>
          <w:noProof/>
        </w:rPr>
        <w:fldChar w:fldCharType="end"/>
      </w:r>
    </w:p>
    <w:p w14:paraId="41CF96C0" w14:textId="0CA2FCDA"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application code</w:t>
      </w:r>
      <w:r w:rsidRPr="00144F20">
        <w:rPr>
          <w:noProof/>
        </w:rPr>
        <w:tab/>
      </w:r>
      <w:r w:rsidRPr="00144F20">
        <w:rPr>
          <w:noProof/>
        </w:rPr>
        <w:fldChar w:fldCharType="begin" w:fldLock="1"/>
      </w:r>
      <w:r w:rsidRPr="00144F20">
        <w:rPr>
          <w:noProof/>
        </w:rPr>
        <w:instrText xml:space="preserve"> PAGEREF _Toc172040308 \h </w:instrText>
      </w:r>
      <w:r w:rsidRPr="00144F20">
        <w:rPr>
          <w:noProof/>
        </w:rPr>
      </w:r>
      <w:r w:rsidRPr="00144F20">
        <w:rPr>
          <w:noProof/>
        </w:rPr>
        <w:fldChar w:fldCharType="separate"/>
      </w:r>
      <w:r w:rsidRPr="00144F20">
        <w:rPr>
          <w:noProof/>
        </w:rPr>
        <w:t>399</w:t>
      </w:r>
      <w:r w:rsidRPr="00144F20">
        <w:rPr>
          <w:noProof/>
        </w:rPr>
        <w:fldChar w:fldCharType="end"/>
      </w:r>
    </w:p>
    <w:p w14:paraId="53D709E2" w14:textId="1328F4F9"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restricted code</w:t>
      </w:r>
      <w:r w:rsidRPr="00144F20">
        <w:rPr>
          <w:noProof/>
        </w:rPr>
        <w:tab/>
      </w:r>
      <w:r w:rsidRPr="00144F20">
        <w:rPr>
          <w:noProof/>
        </w:rPr>
        <w:fldChar w:fldCharType="begin" w:fldLock="1"/>
      </w:r>
      <w:r w:rsidRPr="00144F20">
        <w:rPr>
          <w:noProof/>
        </w:rPr>
        <w:instrText xml:space="preserve"> PAGEREF _Toc172040309 \h </w:instrText>
      </w:r>
      <w:r w:rsidRPr="00144F20">
        <w:rPr>
          <w:noProof/>
        </w:rPr>
      </w:r>
      <w:r w:rsidRPr="00144F20">
        <w:rPr>
          <w:noProof/>
        </w:rPr>
        <w:fldChar w:fldCharType="separate"/>
      </w:r>
      <w:r w:rsidRPr="00144F20">
        <w:rPr>
          <w:noProof/>
        </w:rPr>
        <w:t>400</w:t>
      </w:r>
      <w:r w:rsidRPr="00144F20">
        <w:rPr>
          <w:noProof/>
        </w:rPr>
        <w:fldChar w:fldCharType="end"/>
      </w:r>
    </w:p>
    <w:p w14:paraId="7BA2FD89" w14:textId="143E94B7"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MIC</w:t>
      </w:r>
      <w:r w:rsidRPr="00144F20">
        <w:rPr>
          <w:noProof/>
        </w:rPr>
        <w:tab/>
      </w:r>
      <w:r w:rsidRPr="00144F20">
        <w:rPr>
          <w:noProof/>
        </w:rPr>
        <w:fldChar w:fldCharType="begin" w:fldLock="1"/>
      </w:r>
      <w:r w:rsidRPr="00144F20">
        <w:rPr>
          <w:noProof/>
        </w:rPr>
        <w:instrText xml:space="preserve"> PAGEREF _Toc172040310 \h </w:instrText>
      </w:r>
      <w:r w:rsidRPr="00144F20">
        <w:rPr>
          <w:noProof/>
        </w:rPr>
      </w:r>
      <w:r w:rsidRPr="00144F20">
        <w:rPr>
          <w:noProof/>
        </w:rPr>
        <w:fldChar w:fldCharType="separate"/>
      </w:r>
      <w:r w:rsidRPr="00144F20">
        <w:rPr>
          <w:noProof/>
        </w:rPr>
        <w:t>400</w:t>
      </w:r>
      <w:r w:rsidRPr="00144F20">
        <w:rPr>
          <w:noProof/>
        </w:rPr>
        <w:fldChar w:fldCharType="end"/>
      </w:r>
    </w:p>
    <w:p w14:paraId="36E57A30" w14:textId="6241B723"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UTC-based counter</w:t>
      </w:r>
      <w:r w:rsidRPr="00144F20">
        <w:rPr>
          <w:noProof/>
        </w:rPr>
        <w:tab/>
      </w:r>
      <w:r w:rsidRPr="00144F20">
        <w:rPr>
          <w:noProof/>
        </w:rPr>
        <w:fldChar w:fldCharType="begin" w:fldLock="1"/>
      </w:r>
      <w:r w:rsidRPr="00144F20">
        <w:rPr>
          <w:noProof/>
        </w:rPr>
        <w:instrText xml:space="preserve"> PAGEREF _Toc172040311 \h </w:instrText>
      </w:r>
      <w:r w:rsidRPr="00144F20">
        <w:rPr>
          <w:noProof/>
        </w:rPr>
      </w:r>
      <w:r w:rsidRPr="00144F20">
        <w:rPr>
          <w:noProof/>
        </w:rPr>
        <w:fldChar w:fldCharType="separate"/>
      </w:r>
      <w:r w:rsidRPr="00144F20">
        <w:rPr>
          <w:noProof/>
        </w:rPr>
        <w:t>400</w:t>
      </w:r>
      <w:r w:rsidRPr="00144F20">
        <w:rPr>
          <w:noProof/>
        </w:rPr>
        <w:fldChar w:fldCharType="end"/>
      </w:r>
    </w:p>
    <w:p w14:paraId="1C8D6260" w14:textId="2811E98F"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Application layer group ID</w:t>
      </w:r>
      <w:r w:rsidRPr="00144F20">
        <w:rPr>
          <w:noProof/>
        </w:rPr>
        <w:tab/>
      </w:r>
      <w:r w:rsidRPr="00144F20">
        <w:rPr>
          <w:noProof/>
        </w:rPr>
        <w:fldChar w:fldCharType="begin" w:fldLock="1"/>
      </w:r>
      <w:r w:rsidRPr="00144F20">
        <w:rPr>
          <w:noProof/>
        </w:rPr>
        <w:instrText xml:space="preserve"> PAGEREF _Toc172040312 \h </w:instrText>
      </w:r>
      <w:r w:rsidRPr="00144F20">
        <w:rPr>
          <w:noProof/>
        </w:rPr>
      </w:r>
      <w:r w:rsidRPr="00144F20">
        <w:rPr>
          <w:noProof/>
        </w:rPr>
        <w:fldChar w:fldCharType="separate"/>
      </w:r>
      <w:r w:rsidRPr="00144F20">
        <w:rPr>
          <w:noProof/>
        </w:rPr>
        <w:t>400</w:t>
      </w:r>
      <w:r w:rsidRPr="00144F20">
        <w:rPr>
          <w:noProof/>
        </w:rPr>
        <w:fldChar w:fldCharType="end"/>
      </w:r>
    </w:p>
    <w:p w14:paraId="7703B5AB" w14:textId="10E8115D"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User info ID</w:t>
      </w:r>
      <w:r w:rsidRPr="00144F20">
        <w:rPr>
          <w:noProof/>
        </w:rPr>
        <w:tab/>
      </w:r>
      <w:r w:rsidRPr="00144F20">
        <w:rPr>
          <w:noProof/>
        </w:rPr>
        <w:fldChar w:fldCharType="begin" w:fldLock="1"/>
      </w:r>
      <w:r w:rsidRPr="00144F20">
        <w:rPr>
          <w:noProof/>
        </w:rPr>
        <w:instrText xml:space="preserve"> PAGEREF _Toc172040313 \h </w:instrText>
      </w:r>
      <w:r w:rsidRPr="00144F20">
        <w:rPr>
          <w:noProof/>
        </w:rPr>
      </w:r>
      <w:r w:rsidRPr="00144F20">
        <w:rPr>
          <w:noProof/>
        </w:rPr>
        <w:fldChar w:fldCharType="separate"/>
      </w:r>
      <w:r w:rsidRPr="00144F20">
        <w:rPr>
          <w:noProof/>
        </w:rPr>
        <w:t>401</w:t>
      </w:r>
      <w:r w:rsidRPr="00144F20">
        <w:rPr>
          <w:noProof/>
        </w:rPr>
        <w:fldChar w:fldCharType="end"/>
      </w:r>
    </w:p>
    <w:p w14:paraId="645D552F" w14:textId="577152E5"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w:t>
      </w:r>
      <w:r w:rsidRPr="00144F20">
        <w:rPr>
          <w:noProof/>
          <w:lang w:eastAsia="zh-CN"/>
        </w:rPr>
        <w:t>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Relay service code</w:t>
      </w:r>
      <w:r w:rsidRPr="00144F20">
        <w:rPr>
          <w:noProof/>
        </w:rPr>
        <w:tab/>
      </w:r>
      <w:r w:rsidRPr="00144F20">
        <w:rPr>
          <w:noProof/>
        </w:rPr>
        <w:fldChar w:fldCharType="begin" w:fldLock="1"/>
      </w:r>
      <w:r w:rsidRPr="00144F20">
        <w:rPr>
          <w:noProof/>
        </w:rPr>
        <w:instrText xml:space="preserve"> PAGEREF _Toc172040314 \h </w:instrText>
      </w:r>
      <w:r w:rsidRPr="00144F20">
        <w:rPr>
          <w:noProof/>
        </w:rPr>
      </w:r>
      <w:r w:rsidRPr="00144F20">
        <w:rPr>
          <w:noProof/>
        </w:rPr>
        <w:fldChar w:fldCharType="separate"/>
      </w:r>
      <w:r w:rsidRPr="00144F20">
        <w:rPr>
          <w:noProof/>
        </w:rPr>
        <w:t>401</w:t>
      </w:r>
      <w:r w:rsidRPr="00144F20">
        <w:rPr>
          <w:noProof/>
        </w:rPr>
        <w:fldChar w:fldCharType="end"/>
      </w:r>
    </w:p>
    <w:p w14:paraId="6B99D3D9" w14:textId="36671F24"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w:t>
      </w:r>
      <w:r w:rsidRPr="00144F20">
        <w:rPr>
          <w:noProof/>
          <w:lang w:eastAsia="zh-CN"/>
        </w:rPr>
        <w:t>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Status indicator</w:t>
      </w:r>
      <w:r w:rsidRPr="00144F20">
        <w:rPr>
          <w:noProof/>
        </w:rPr>
        <w:tab/>
      </w:r>
      <w:r w:rsidRPr="00144F20">
        <w:rPr>
          <w:noProof/>
        </w:rPr>
        <w:fldChar w:fldCharType="begin" w:fldLock="1"/>
      </w:r>
      <w:r w:rsidRPr="00144F20">
        <w:rPr>
          <w:noProof/>
        </w:rPr>
        <w:instrText xml:space="preserve"> PAGEREF _Toc172040315 \h </w:instrText>
      </w:r>
      <w:r w:rsidRPr="00144F20">
        <w:rPr>
          <w:noProof/>
        </w:rPr>
      </w:r>
      <w:r w:rsidRPr="00144F20">
        <w:rPr>
          <w:noProof/>
        </w:rPr>
        <w:fldChar w:fldCharType="separate"/>
      </w:r>
      <w:r w:rsidRPr="00144F20">
        <w:rPr>
          <w:noProof/>
        </w:rPr>
        <w:t>401</w:t>
      </w:r>
      <w:r w:rsidRPr="00144F20">
        <w:rPr>
          <w:noProof/>
        </w:rPr>
        <w:fldChar w:fldCharType="end"/>
      </w:r>
    </w:p>
    <w:p w14:paraId="07611BA1" w14:textId="1E295341"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w:t>
      </w:r>
      <w:r w:rsidRPr="00144F20">
        <w:rPr>
          <w:noProof/>
          <w:lang w:eastAsia="zh-CN"/>
        </w:rPr>
        <w:t>10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TAI</w:t>
      </w:r>
      <w:r w:rsidRPr="00144F20">
        <w:rPr>
          <w:noProof/>
        </w:rPr>
        <w:tab/>
      </w:r>
      <w:r w:rsidRPr="00144F20">
        <w:rPr>
          <w:noProof/>
        </w:rPr>
        <w:fldChar w:fldCharType="begin" w:fldLock="1"/>
      </w:r>
      <w:r w:rsidRPr="00144F20">
        <w:rPr>
          <w:noProof/>
        </w:rPr>
        <w:instrText xml:space="preserve"> PAGEREF _Toc172040316 \h </w:instrText>
      </w:r>
      <w:r w:rsidRPr="00144F20">
        <w:rPr>
          <w:noProof/>
        </w:rPr>
      </w:r>
      <w:r w:rsidRPr="00144F20">
        <w:rPr>
          <w:noProof/>
        </w:rPr>
        <w:fldChar w:fldCharType="separate"/>
      </w:r>
      <w:r w:rsidRPr="00144F20">
        <w:rPr>
          <w:noProof/>
        </w:rPr>
        <w:t>402</w:t>
      </w:r>
      <w:r w:rsidRPr="00144F20">
        <w:rPr>
          <w:noProof/>
        </w:rPr>
        <w:fldChar w:fldCharType="end"/>
      </w:r>
    </w:p>
    <w:p w14:paraId="336DA344" w14:textId="668C8A46"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w:t>
      </w:r>
      <w:r w:rsidRPr="00144F20">
        <w:rPr>
          <w:noProof/>
          <w:lang w:eastAsia="zh-CN"/>
        </w:rPr>
        <w:t>1</w:t>
      </w:r>
      <w:r w:rsidRPr="00144F20">
        <w:rPr>
          <w:noProof/>
        </w:rPr>
        <w:t>.2.</w:t>
      </w:r>
      <w:r w:rsidRPr="00144F20">
        <w:rPr>
          <w:noProof/>
          <w:lang w:eastAsia="zh-CN"/>
        </w:rPr>
        <w:t>11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UTC-based counter LSB</w:t>
      </w:r>
      <w:r w:rsidRPr="00144F20">
        <w:rPr>
          <w:noProof/>
        </w:rPr>
        <w:tab/>
      </w:r>
      <w:r w:rsidRPr="00144F20">
        <w:rPr>
          <w:noProof/>
        </w:rPr>
        <w:fldChar w:fldCharType="begin" w:fldLock="1"/>
      </w:r>
      <w:r w:rsidRPr="00144F20">
        <w:rPr>
          <w:noProof/>
        </w:rPr>
        <w:instrText xml:space="preserve"> PAGEREF _Toc172040317 \h </w:instrText>
      </w:r>
      <w:r w:rsidRPr="00144F20">
        <w:rPr>
          <w:noProof/>
        </w:rPr>
      </w:r>
      <w:r w:rsidRPr="00144F20">
        <w:rPr>
          <w:noProof/>
        </w:rPr>
        <w:fldChar w:fldCharType="separate"/>
      </w:r>
      <w:r w:rsidRPr="00144F20">
        <w:rPr>
          <w:noProof/>
        </w:rPr>
        <w:t>402</w:t>
      </w:r>
      <w:r w:rsidRPr="00144F20">
        <w:rPr>
          <w:noProof/>
        </w:rPr>
        <w:fldChar w:fldCharType="end"/>
      </w:r>
    </w:p>
    <w:p w14:paraId="101D2EE3" w14:textId="057C39A8"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11.2.12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NCGI</w:t>
      </w:r>
      <w:r w:rsidRPr="00144F20">
        <w:rPr>
          <w:noProof/>
        </w:rPr>
        <w:tab/>
      </w:r>
      <w:r w:rsidRPr="00144F20">
        <w:rPr>
          <w:noProof/>
        </w:rPr>
        <w:fldChar w:fldCharType="begin" w:fldLock="1"/>
      </w:r>
      <w:r w:rsidRPr="00144F20">
        <w:rPr>
          <w:noProof/>
        </w:rPr>
        <w:instrText xml:space="preserve"> PAGEREF _Toc172040318 \h </w:instrText>
      </w:r>
      <w:r w:rsidRPr="00144F20">
        <w:rPr>
          <w:noProof/>
        </w:rPr>
      </w:r>
      <w:r w:rsidRPr="00144F20">
        <w:rPr>
          <w:noProof/>
        </w:rPr>
        <w:fldChar w:fldCharType="separate"/>
      </w:r>
      <w:r w:rsidRPr="00144F20">
        <w:rPr>
          <w:noProof/>
        </w:rPr>
        <w:t>402</w:t>
      </w:r>
      <w:r w:rsidRPr="00144F20">
        <w:rPr>
          <w:noProof/>
        </w:rPr>
        <w:fldChar w:fldCharType="end"/>
      </w:r>
    </w:p>
    <w:p w14:paraId="4A9C835F" w14:textId="5749D3DC"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11.2.13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Metadata</w:t>
      </w:r>
      <w:r w:rsidRPr="00144F20">
        <w:rPr>
          <w:noProof/>
        </w:rPr>
        <w:tab/>
      </w:r>
      <w:r w:rsidRPr="00144F20">
        <w:rPr>
          <w:noProof/>
        </w:rPr>
        <w:fldChar w:fldCharType="begin" w:fldLock="1"/>
      </w:r>
      <w:r w:rsidRPr="00144F20">
        <w:rPr>
          <w:noProof/>
        </w:rPr>
        <w:instrText xml:space="preserve"> PAGEREF _Toc172040319 \h </w:instrText>
      </w:r>
      <w:r w:rsidRPr="00144F20">
        <w:rPr>
          <w:noProof/>
        </w:rPr>
      </w:r>
      <w:r w:rsidRPr="00144F20">
        <w:rPr>
          <w:noProof/>
        </w:rPr>
        <w:fldChar w:fldCharType="separate"/>
      </w:r>
      <w:r w:rsidRPr="00144F20">
        <w:rPr>
          <w:noProof/>
        </w:rPr>
        <w:t>403</w:t>
      </w:r>
      <w:r w:rsidRPr="00144F20">
        <w:rPr>
          <w:noProof/>
        </w:rPr>
        <w:fldChar w:fldCharType="end"/>
      </w:r>
    </w:p>
    <w:p w14:paraId="7168A33C" w14:textId="2B8F598E"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11.2.14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RRC container</w:t>
      </w:r>
      <w:r w:rsidRPr="00144F20">
        <w:rPr>
          <w:noProof/>
        </w:rPr>
        <w:tab/>
      </w:r>
      <w:r w:rsidRPr="00144F20">
        <w:rPr>
          <w:noProof/>
        </w:rPr>
        <w:fldChar w:fldCharType="begin" w:fldLock="1"/>
      </w:r>
      <w:r w:rsidRPr="00144F20">
        <w:rPr>
          <w:noProof/>
        </w:rPr>
        <w:instrText xml:space="preserve"> PAGEREF _Toc172040320 \h </w:instrText>
      </w:r>
      <w:r w:rsidRPr="00144F20">
        <w:rPr>
          <w:noProof/>
        </w:rPr>
      </w:r>
      <w:r w:rsidRPr="00144F20">
        <w:rPr>
          <w:noProof/>
        </w:rPr>
        <w:fldChar w:fldCharType="separate"/>
      </w:r>
      <w:r w:rsidRPr="00144F20">
        <w:rPr>
          <w:noProof/>
        </w:rPr>
        <w:t>403</w:t>
      </w:r>
      <w:r w:rsidRPr="00144F20">
        <w:rPr>
          <w:noProof/>
        </w:rPr>
        <w:fldChar w:fldCharType="end"/>
      </w:r>
    </w:p>
    <w:p w14:paraId="564B18D3" w14:textId="046EA339"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11.2.15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Application layer ID</w:t>
      </w:r>
      <w:r w:rsidRPr="00144F20">
        <w:rPr>
          <w:noProof/>
        </w:rPr>
        <w:tab/>
      </w:r>
      <w:r w:rsidRPr="00144F20">
        <w:rPr>
          <w:noProof/>
        </w:rPr>
        <w:fldChar w:fldCharType="begin" w:fldLock="1"/>
      </w:r>
      <w:r w:rsidRPr="00144F20">
        <w:rPr>
          <w:noProof/>
        </w:rPr>
        <w:instrText xml:space="preserve"> PAGEREF _Toc172040321 \h </w:instrText>
      </w:r>
      <w:r w:rsidRPr="00144F20">
        <w:rPr>
          <w:noProof/>
        </w:rPr>
      </w:r>
      <w:r w:rsidRPr="00144F20">
        <w:rPr>
          <w:noProof/>
        </w:rPr>
        <w:fldChar w:fldCharType="separate"/>
      </w:r>
      <w:r w:rsidRPr="00144F20">
        <w:rPr>
          <w:noProof/>
        </w:rPr>
        <w:t>404</w:t>
      </w:r>
      <w:r w:rsidRPr="00144F20">
        <w:rPr>
          <w:noProof/>
        </w:rPr>
        <w:fldChar w:fldCharType="end"/>
      </w:r>
    </w:p>
    <w:p w14:paraId="1A044360" w14:textId="3016E957"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11.2.16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Void</w:t>
      </w:r>
      <w:r w:rsidRPr="00144F20">
        <w:rPr>
          <w:noProof/>
        </w:rPr>
        <w:tab/>
      </w:r>
      <w:r w:rsidRPr="00144F20">
        <w:rPr>
          <w:noProof/>
        </w:rPr>
        <w:fldChar w:fldCharType="begin" w:fldLock="1"/>
      </w:r>
      <w:r w:rsidRPr="00144F20">
        <w:rPr>
          <w:noProof/>
        </w:rPr>
        <w:instrText xml:space="preserve"> PAGEREF _Toc172040322 \h </w:instrText>
      </w:r>
      <w:r w:rsidRPr="00144F20">
        <w:rPr>
          <w:noProof/>
        </w:rPr>
      </w:r>
      <w:r w:rsidRPr="00144F20">
        <w:rPr>
          <w:noProof/>
        </w:rPr>
        <w:fldChar w:fldCharType="separate"/>
      </w:r>
      <w:r w:rsidRPr="00144F20">
        <w:rPr>
          <w:noProof/>
        </w:rPr>
        <w:t>404</w:t>
      </w:r>
      <w:r w:rsidRPr="00144F20">
        <w:rPr>
          <w:noProof/>
        </w:rPr>
        <w:fldChar w:fldCharType="end"/>
      </w:r>
    </w:p>
    <w:p w14:paraId="309982DB" w14:textId="607A0137"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w:t>
      </w:r>
      <w:r w:rsidRPr="00144F20">
        <w:rPr>
          <w:noProof/>
          <w:lang w:eastAsia="zh-CN"/>
        </w:rPr>
        <w:t>17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Direct discovery set</w:t>
      </w:r>
      <w:r w:rsidRPr="00144F20">
        <w:rPr>
          <w:noProof/>
        </w:rPr>
        <w:tab/>
      </w:r>
      <w:r w:rsidRPr="00144F20">
        <w:rPr>
          <w:noProof/>
        </w:rPr>
        <w:fldChar w:fldCharType="begin" w:fldLock="1"/>
      </w:r>
      <w:r w:rsidRPr="00144F20">
        <w:rPr>
          <w:noProof/>
        </w:rPr>
        <w:instrText xml:space="preserve"> PAGEREF _Toc172040323 \h </w:instrText>
      </w:r>
      <w:r w:rsidRPr="00144F20">
        <w:rPr>
          <w:noProof/>
        </w:rPr>
      </w:r>
      <w:r w:rsidRPr="00144F20">
        <w:rPr>
          <w:noProof/>
        </w:rPr>
        <w:fldChar w:fldCharType="separate"/>
      </w:r>
      <w:r w:rsidRPr="00144F20">
        <w:rPr>
          <w:noProof/>
        </w:rPr>
        <w:t>404</w:t>
      </w:r>
      <w:r w:rsidRPr="00144F20">
        <w:rPr>
          <w:noProof/>
        </w:rPr>
        <w:fldChar w:fldCharType="end"/>
      </w:r>
    </w:p>
    <w:p w14:paraId="0C3DE241" w14:textId="32C30661"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w:t>
      </w:r>
      <w:r w:rsidRPr="00144F20">
        <w:rPr>
          <w:noProof/>
          <w:lang w:eastAsia="zh-CN"/>
        </w:rPr>
        <w:t>18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Void</w:t>
      </w:r>
      <w:r w:rsidRPr="00144F20">
        <w:rPr>
          <w:noProof/>
        </w:rPr>
        <w:tab/>
      </w:r>
      <w:r w:rsidRPr="00144F20">
        <w:rPr>
          <w:noProof/>
        </w:rPr>
        <w:fldChar w:fldCharType="begin" w:fldLock="1"/>
      </w:r>
      <w:r w:rsidRPr="00144F20">
        <w:rPr>
          <w:noProof/>
        </w:rPr>
        <w:instrText xml:space="preserve"> PAGEREF _Toc172040324 \h </w:instrText>
      </w:r>
      <w:r w:rsidRPr="00144F20">
        <w:rPr>
          <w:noProof/>
        </w:rPr>
      </w:r>
      <w:r w:rsidRPr="00144F20">
        <w:rPr>
          <w:noProof/>
        </w:rPr>
        <w:fldChar w:fldCharType="separate"/>
      </w:r>
      <w:r w:rsidRPr="00144F20">
        <w:rPr>
          <w:noProof/>
        </w:rPr>
        <w:t>406</w:t>
      </w:r>
      <w:r w:rsidRPr="00144F20">
        <w:rPr>
          <w:noProof/>
        </w:rPr>
        <w:fldChar w:fldCharType="end"/>
      </w:r>
    </w:p>
    <w:p w14:paraId="3D1D9129" w14:textId="2C7C55B8"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11.2.19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Announce prohibited indication</w:t>
      </w:r>
      <w:r w:rsidRPr="00144F20">
        <w:rPr>
          <w:noProof/>
        </w:rPr>
        <w:tab/>
      </w:r>
      <w:r w:rsidRPr="00144F20">
        <w:rPr>
          <w:noProof/>
        </w:rPr>
        <w:fldChar w:fldCharType="begin" w:fldLock="1"/>
      </w:r>
      <w:r w:rsidRPr="00144F20">
        <w:rPr>
          <w:noProof/>
        </w:rPr>
        <w:instrText xml:space="preserve"> PAGEREF _Toc172040325 \h </w:instrText>
      </w:r>
      <w:r w:rsidRPr="00144F20">
        <w:rPr>
          <w:noProof/>
        </w:rPr>
      </w:r>
      <w:r w:rsidRPr="00144F20">
        <w:rPr>
          <w:noProof/>
        </w:rPr>
        <w:fldChar w:fldCharType="separate"/>
      </w:r>
      <w:r w:rsidRPr="00144F20">
        <w:rPr>
          <w:noProof/>
        </w:rPr>
        <w:t>406</w:t>
      </w:r>
      <w:r w:rsidRPr="00144F20">
        <w:rPr>
          <w:noProof/>
        </w:rPr>
        <w:fldChar w:fldCharType="end"/>
      </w:r>
    </w:p>
    <w:p w14:paraId="3256988E" w14:textId="2652ACE1"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11.2.20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PLMN ID</w:t>
      </w:r>
      <w:r w:rsidRPr="00144F20">
        <w:rPr>
          <w:noProof/>
        </w:rPr>
        <w:tab/>
      </w:r>
      <w:r w:rsidRPr="00144F20">
        <w:rPr>
          <w:noProof/>
        </w:rPr>
        <w:fldChar w:fldCharType="begin" w:fldLock="1"/>
      </w:r>
      <w:r w:rsidRPr="00144F20">
        <w:rPr>
          <w:noProof/>
        </w:rPr>
        <w:instrText xml:space="preserve"> PAGEREF _Toc172040326 \h </w:instrText>
      </w:r>
      <w:r w:rsidRPr="00144F20">
        <w:rPr>
          <w:noProof/>
        </w:rPr>
      </w:r>
      <w:r w:rsidRPr="00144F20">
        <w:rPr>
          <w:noProof/>
        </w:rPr>
        <w:fldChar w:fldCharType="separate"/>
      </w:r>
      <w:r w:rsidRPr="00144F20">
        <w:rPr>
          <w:noProof/>
        </w:rPr>
        <w:t>406</w:t>
      </w:r>
      <w:r w:rsidRPr="00144F20">
        <w:rPr>
          <w:noProof/>
        </w:rPr>
        <w:fldChar w:fldCharType="end"/>
      </w:r>
    </w:p>
    <w:p w14:paraId="3F273E14" w14:textId="63DE9611"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11.3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PC5 signalling message formats</w:t>
      </w:r>
      <w:r w:rsidRPr="00144F20">
        <w:rPr>
          <w:noProof/>
        </w:rPr>
        <w:tab/>
      </w:r>
      <w:r w:rsidRPr="00144F20">
        <w:rPr>
          <w:noProof/>
        </w:rPr>
        <w:fldChar w:fldCharType="begin" w:fldLock="1"/>
      </w:r>
      <w:r w:rsidRPr="00144F20">
        <w:rPr>
          <w:noProof/>
        </w:rPr>
        <w:instrText xml:space="preserve"> PAGEREF _Toc172040327 \h </w:instrText>
      </w:r>
      <w:r w:rsidRPr="00144F20">
        <w:rPr>
          <w:noProof/>
        </w:rPr>
      </w:r>
      <w:r w:rsidRPr="00144F20">
        <w:rPr>
          <w:noProof/>
        </w:rPr>
        <w:fldChar w:fldCharType="separate"/>
      </w:r>
      <w:r w:rsidRPr="00144F20">
        <w:rPr>
          <w:noProof/>
        </w:rPr>
        <w:t>406</w:t>
      </w:r>
      <w:r w:rsidRPr="00144F20">
        <w:rPr>
          <w:noProof/>
        </w:rPr>
        <w:fldChar w:fldCharType="end"/>
      </w:r>
    </w:p>
    <w:p w14:paraId="5F854B79" w14:textId="20894F0C"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PC5 signalling message type</w:t>
      </w:r>
      <w:r w:rsidRPr="00144F20">
        <w:rPr>
          <w:noProof/>
        </w:rPr>
        <w:tab/>
      </w:r>
      <w:r w:rsidRPr="00144F20">
        <w:rPr>
          <w:noProof/>
        </w:rPr>
        <w:fldChar w:fldCharType="begin" w:fldLock="1"/>
      </w:r>
      <w:r w:rsidRPr="00144F20">
        <w:rPr>
          <w:noProof/>
        </w:rPr>
        <w:instrText xml:space="preserve"> PAGEREF _Toc172040328 \h </w:instrText>
      </w:r>
      <w:r w:rsidRPr="00144F20">
        <w:rPr>
          <w:noProof/>
        </w:rPr>
      </w:r>
      <w:r w:rsidRPr="00144F20">
        <w:rPr>
          <w:noProof/>
        </w:rPr>
        <w:fldChar w:fldCharType="separate"/>
      </w:r>
      <w:r w:rsidRPr="00144F20">
        <w:rPr>
          <w:noProof/>
        </w:rPr>
        <w:t>406</w:t>
      </w:r>
      <w:r w:rsidRPr="00144F20">
        <w:rPr>
          <w:noProof/>
        </w:rPr>
        <w:fldChar w:fldCharType="end"/>
      </w:r>
    </w:p>
    <w:p w14:paraId="17AD425E" w14:textId="3081B276"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Sequence number</w:t>
      </w:r>
      <w:r w:rsidRPr="00144F20">
        <w:rPr>
          <w:noProof/>
        </w:rPr>
        <w:tab/>
      </w:r>
      <w:r w:rsidRPr="00144F20">
        <w:rPr>
          <w:noProof/>
        </w:rPr>
        <w:fldChar w:fldCharType="begin" w:fldLock="1"/>
      </w:r>
      <w:r w:rsidRPr="00144F20">
        <w:rPr>
          <w:noProof/>
        </w:rPr>
        <w:instrText xml:space="preserve"> PAGEREF _Toc172040329 \h </w:instrText>
      </w:r>
      <w:r w:rsidRPr="00144F20">
        <w:rPr>
          <w:noProof/>
        </w:rPr>
      </w:r>
      <w:r w:rsidRPr="00144F20">
        <w:rPr>
          <w:noProof/>
        </w:rPr>
        <w:fldChar w:fldCharType="separate"/>
      </w:r>
      <w:r w:rsidRPr="00144F20">
        <w:rPr>
          <w:noProof/>
        </w:rPr>
        <w:t>407</w:t>
      </w:r>
      <w:r w:rsidRPr="00144F20">
        <w:rPr>
          <w:noProof/>
        </w:rPr>
        <w:fldChar w:fldCharType="end"/>
      </w:r>
    </w:p>
    <w:p w14:paraId="6CD7C8B8" w14:textId="5AABF4D3"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identifier</w:t>
      </w:r>
      <w:r w:rsidRPr="00144F20">
        <w:rPr>
          <w:noProof/>
        </w:rPr>
        <w:tab/>
      </w:r>
      <w:r w:rsidRPr="00144F20">
        <w:rPr>
          <w:noProof/>
        </w:rPr>
        <w:fldChar w:fldCharType="begin" w:fldLock="1"/>
      </w:r>
      <w:r w:rsidRPr="00144F20">
        <w:rPr>
          <w:noProof/>
        </w:rPr>
        <w:instrText xml:space="preserve"> PAGEREF _Toc172040330 \h </w:instrText>
      </w:r>
      <w:r w:rsidRPr="00144F20">
        <w:rPr>
          <w:noProof/>
        </w:rPr>
      </w:r>
      <w:r w:rsidRPr="00144F20">
        <w:rPr>
          <w:noProof/>
        </w:rPr>
        <w:fldChar w:fldCharType="separate"/>
      </w:r>
      <w:r w:rsidRPr="00144F20">
        <w:rPr>
          <w:noProof/>
        </w:rPr>
        <w:t>407</w:t>
      </w:r>
      <w:r w:rsidRPr="00144F20">
        <w:rPr>
          <w:noProof/>
        </w:rPr>
        <w:fldChar w:fldCharType="end"/>
      </w:r>
    </w:p>
    <w:p w14:paraId="2D3C1A01" w14:textId="47B995DB"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Application layer ID</w:t>
      </w:r>
      <w:r w:rsidRPr="00144F20">
        <w:rPr>
          <w:noProof/>
        </w:rPr>
        <w:tab/>
      </w:r>
      <w:r w:rsidRPr="00144F20">
        <w:rPr>
          <w:noProof/>
        </w:rPr>
        <w:fldChar w:fldCharType="begin" w:fldLock="1"/>
      </w:r>
      <w:r w:rsidRPr="00144F20">
        <w:rPr>
          <w:noProof/>
        </w:rPr>
        <w:instrText xml:space="preserve"> PAGEREF _Toc172040331 \h </w:instrText>
      </w:r>
      <w:r w:rsidRPr="00144F20">
        <w:rPr>
          <w:noProof/>
        </w:rPr>
      </w:r>
      <w:r w:rsidRPr="00144F20">
        <w:rPr>
          <w:noProof/>
        </w:rPr>
        <w:fldChar w:fldCharType="separate"/>
      </w:r>
      <w:r w:rsidRPr="00144F20">
        <w:rPr>
          <w:noProof/>
        </w:rPr>
        <w:t>408</w:t>
      </w:r>
      <w:r w:rsidRPr="00144F20">
        <w:rPr>
          <w:noProof/>
        </w:rPr>
        <w:fldChar w:fldCharType="end"/>
      </w:r>
    </w:p>
    <w:p w14:paraId="75BE6636" w14:textId="230CA624"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PC5 QoS flow descriptions</w:t>
      </w:r>
      <w:r w:rsidRPr="00144F20">
        <w:rPr>
          <w:noProof/>
        </w:rPr>
        <w:tab/>
      </w:r>
      <w:r w:rsidRPr="00144F20">
        <w:rPr>
          <w:noProof/>
        </w:rPr>
        <w:fldChar w:fldCharType="begin" w:fldLock="1"/>
      </w:r>
      <w:r w:rsidRPr="00144F20">
        <w:rPr>
          <w:noProof/>
        </w:rPr>
        <w:instrText xml:space="preserve"> PAGEREF _Toc172040332 \h </w:instrText>
      </w:r>
      <w:r w:rsidRPr="00144F20">
        <w:rPr>
          <w:noProof/>
        </w:rPr>
      </w:r>
      <w:r w:rsidRPr="00144F20">
        <w:rPr>
          <w:noProof/>
        </w:rPr>
        <w:fldChar w:fldCharType="separate"/>
      </w:r>
      <w:r w:rsidRPr="00144F20">
        <w:rPr>
          <w:noProof/>
        </w:rPr>
        <w:t>409</w:t>
      </w:r>
      <w:r w:rsidRPr="00144F20">
        <w:rPr>
          <w:noProof/>
        </w:rPr>
        <w:fldChar w:fldCharType="end"/>
      </w:r>
    </w:p>
    <w:p w14:paraId="24641B42" w14:textId="3456AF45"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IP address configuration</w:t>
      </w:r>
      <w:r w:rsidRPr="00144F20">
        <w:rPr>
          <w:noProof/>
        </w:rPr>
        <w:tab/>
      </w:r>
      <w:r w:rsidRPr="00144F20">
        <w:rPr>
          <w:noProof/>
        </w:rPr>
        <w:fldChar w:fldCharType="begin" w:fldLock="1"/>
      </w:r>
      <w:r w:rsidRPr="00144F20">
        <w:rPr>
          <w:noProof/>
        </w:rPr>
        <w:instrText xml:space="preserve"> PAGEREF _Toc172040333 \h </w:instrText>
      </w:r>
      <w:r w:rsidRPr="00144F20">
        <w:rPr>
          <w:noProof/>
        </w:rPr>
      </w:r>
      <w:r w:rsidRPr="00144F20">
        <w:rPr>
          <w:noProof/>
        </w:rPr>
        <w:fldChar w:fldCharType="separate"/>
      </w:r>
      <w:r w:rsidRPr="00144F20">
        <w:rPr>
          <w:noProof/>
        </w:rPr>
        <w:t>416</w:t>
      </w:r>
      <w:r w:rsidRPr="00144F20">
        <w:rPr>
          <w:noProof/>
        </w:rPr>
        <w:fldChar w:fldCharType="end"/>
      </w:r>
    </w:p>
    <w:p w14:paraId="2F766D59" w14:textId="2EFF136F"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Link local IPv6 address</w:t>
      </w:r>
      <w:r w:rsidRPr="00144F20">
        <w:rPr>
          <w:noProof/>
        </w:rPr>
        <w:tab/>
      </w:r>
      <w:r w:rsidRPr="00144F20">
        <w:rPr>
          <w:noProof/>
        </w:rPr>
        <w:fldChar w:fldCharType="begin" w:fldLock="1"/>
      </w:r>
      <w:r w:rsidRPr="00144F20">
        <w:rPr>
          <w:noProof/>
        </w:rPr>
        <w:instrText xml:space="preserve"> PAGEREF _Toc172040334 \h </w:instrText>
      </w:r>
      <w:r w:rsidRPr="00144F20">
        <w:rPr>
          <w:noProof/>
        </w:rPr>
      </w:r>
      <w:r w:rsidRPr="00144F20">
        <w:rPr>
          <w:noProof/>
        </w:rPr>
        <w:fldChar w:fldCharType="separate"/>
      </w:r>
      <w:r w:rsidRPr="00144F20">
        <w:rPr>
          <w:noProof/>
        </w:rPr>
        <w:t>417</w:t>
      </w:r>
      <w:r w:rsidRPr="00144F20">
        <w:rPr>
          <w:noProof/>
        </w:rPr>
        <w:fldChar w:fldCharType="end"/>
      </w:r>
    </w:p>
    <w:p w14:paraId="6D4DB5E9" w14:textId="42BB38D5"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PC5 signalling protocol cause</w:t>
      </w:r>
      <w:r w:rsidRPr="00144F20">
        <w:rPr>
          <w:noProof/>
        </w:rPr>
        <w:tab/>
      </w:r>
      <w:r w:rsidRPr="00144F20">
        <w:rPr>
          <w:noProof/>
        </w:rPr>
        <w:fldChar w:fldCharType="begin" w:fldLock="1"/>
      </w:r>
      <w:r w:rsidRPr="00144F20">
        <w:rPr>
          <w:noProof/>
        </w:rPr>
        <w:instrText xml:space="preserve"> PAGEREF _Toc172040335 \h </w:instrText>
      </w:r>
      <w:r w:rsidRPr="00144F20">
        <w:rPr>
          <w:noProof/>
        </w:rPr>
      </w:r>
      <w:r w:rsidRPr="00144F20">
        <w:rPr>
          <w:noProof/>
        </w:rPr>
        <w:fldChar w:fldCharType="separate"/>
      </w:r>
      <w:r w:rsidRPr="00144F20">
        <w:rPr>
          <w:noProof/>
        </w:rPr>
        <w:t>417</w:t>
      </w:r>
      <w:r w:rsidRPr="00144F20">
        <w:rPr>
          <w:noProof/>
        </w:rPr>
        <w:fldChar w:fldCharType="end"/>
      </w:r>
    </w:p>
    <w:p w14:paraId="5948AFE4" w14:textId="3D9286B8"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Key establishment information container</w:t>
      </w:r>
      <w:r w:rsidRPr="00144F20">
        <w:rPr>
          <w:noProof/>
        </w:rPr>
        <w:tab/>
      </w:r>
      <w:r w:rsidRPr="00144F20">
        <w:rPr>
          <w:noProof/>
        </w:rPr>
        <w:fldChar w:fldCharType="begin" w:fldLock="1"/>
      </w:r>
      <w:r w:rsidRPr="00144F20">
        <w:rPr>
          <w:noProof/>
        </w:rPr>
        <w:instrText xml:space="preserve"> PAGEREF _Toc172040336 \h </w:instrText>
      </w:r>
      <w:r w:rsidRPr="00144F20">
        <w:rPr>
          <w:noProof/>
        </w:rPr>
      </w:r>
      <w:r w:rsidRPr="00144F20">
        <w:rPr>
          <w:noProof/>
        </w:rPr>
        <w:fldChar w:fldCharType="separate"/>
      </w:r>
      <w:r w:rsidRPr="00144F20">
        <w:rPr>
          <w:noProof/>
        </w:rPr>
        <w:t>418</w:t>
      </w:r>
      <w:r w:rsidRPr="00144F20">
        <w:rPr>
          <w:noProof/>
        </w:rPr>
        <w:fldChar w:fldCharType="end"/>
      </w:r>
    </w:p>
    <w:p w14:paraId="5490AE98" w14:textId="214A0A99"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11.3.10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Nonce</w:t>
      </w:r>
      <w:r w:rsidRPr="00144F20">
        <w:rPr>
          <w:noProof/>
        </w:rPr>
        <w:tab/>
      </w:r>
      <w:r w:rsidRPr="00144F20">
        <w:rPr>
          <w:noProof/>
        </w:rPr>
        <w:fldChar w:fldCharType="begin" w:fldLock="1"/>
      </w:r>
      <w:r w:rsidRPr="00144F20">
        <w:rPr>
          <w:noProof/>
        </w:rPr>
        <w:instrText xml:space="preserve"> PAGEREF _Toc172040337 \h </w:instrText>
      </w:r>
      <w:r w:rsidRPr="00144F20">
        <w:rPr>
          <w:noProof/>
        </w:rPr>
      </w:r>
      <w:r w:rsidRPr="00144F20">
        <w:rPr>
          <w:noProof/>
        </w:rPr>
        <w:fldChar w:fldCharType="separate"/>
      </w:r>
      <w:r w:rsidRPr="00144F20">
        <w:rPr>
          <w:noProof/>
        </w:rPr>
        <w:t>419</w:t>
      </w:r>
      <w:r w:rsidRPr="00144F20">
        <w:rPr>
          <w:noProof/>
        </w:rPr>
        <w:fldChar w:fldCharType="end"/>
      </w:r>
    </w:p>
    <w:p w14:paraId="4D86E538" w14:textId="64620A0A"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11.3.11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UE security capabilities</w:t>
      </w:r>
      <w:r w:rsidRPr="00144F20">
        <w:rPr>
          <w:noProof/>
        </w:rPr>
        <w:tab/>
      </w:r>
      <w:r w:rsidRPr="00144F20">
        <w:rPr>
          <w:noProof/>
        </w:rPr>
        <w:fldChar w:fldCharType="begin" w:fldLock="1"/>
      </w:r>
      <w:r w:rsidRPr="00144F20">
        <w:rPr>
          <w:noProof/>
        </w:rPr>
        <w:instrText xml:space="preserve"> PAGEREF _Toc172040338 \h </w:instrText>
      </w:r>
      <w:r w:rsidRPr="00144F20">
        <w:rPr>
          <w:noProof/>
        </w:rPr>
      </w:r>
      <w:r w:rsidRPr="00144F20">
        <w:rPr>
          <w:noProof/>
        </w:rPr>
        <w:fldChar w:fldCharType="separate"/>
      </w:r>
      <w:r w:rsidRPr="00144F20">
        <w:rPr>
          <w:noProof/>
        </w:rPr>
        <w:t>419</w:t>
      </w:r>
      <w:r w:rsidRPr="00144F20">
        <w:rPr>
          <w:noProof/>
        </w:rPr>
        <w:fldChar w:fldCharType="end"/>
      </w:r>
    </w:p>
    <w:p w14:paraId="4B1473AE" w14:textId="6C26AFB8"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11.3.12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UE PC5 unicast signalling security policy</w:t>
      </w:r>
      <w:r w:rsidRPr="00144F20">
        <w:rPr>
          <w:noProof/>
        </w:rPr>
        <w:tab/>
      </w:r>
      <w:r w:rsidRPr="00144F20">
        <w:rPr>
          <w:noProof/>
        </w:rPr>
        <w:fldChar w:fldCharType="begin" w:fldLock="1"/>
      </w:r>
      <w:r w:rsidRPr="00144F20">
        <w:rPr>
          <w:noProof/>
        </w:rPr>
        <w:instrText xml:space="preserve"> PAGEREF _Toc172040339 \h </w:instrText>
      </w:r>
      <w:r w:rsidRPr="00144F20">
        <w:rPr>
          <w:noProof/>
        </w:rPr>
      </w:r>
      <w:r w:rsidRPr="00144F20">
        <w:rPr>
          <w:noProof/>
        </w:rPr>
        <w:fldChar w:fldCharType="separate"/>
      </w:r>
      <w:r w:rsidRPr="00144F20">
        <w:rPr>
          <w:noProof/>
        </w:rPr>
        <w:t>422</w:t>
      </w:r>
      <w:r w:rsidRPr="00144F20">
        <w:rPr>
          <w:noProof/>
        </w:rPr>
        <w:fldChar w:fldCharType="end"/>
      </w:r>
    </w:p>
    <w:p w14:paraId="6AA6A7FC" w14:textId="57B6B63E"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11.3.13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MSB of K</w:t>
      </w:r>
      <w:r w:rsidRPr="00144F20">
        <w:rPr>
          <w:noProof/>
          <w:vertAlign w:val="subscript"/>
        </w:rPr>
        <w:t>NRP-sess</w:t>
      </w:r>
      <w:r w:rsidRPr="00144F20">
        <w:rPr>
          <w:noProof/>
        </w:rPr>
        <w:t xml:space="preserve"> ID</w:t>
      </w:r>
      <w:r w:rsidRPr="00144F20">
        <w:rPr>
          <w:noProof/>
        </w:rPr>
        <w:tab/>
      </w:r>
      <w:r w:rsidRPr="00144F20">
        <w:rPr>
          <w:noProof/>
        </w:rPr>
        <w:fldChar w:fldCharType="begin" w:fldLock="1"/>
      </w:r>
      <w:r w:rsidRPr="00144F20">
        <w:rPr>
          <w:noProof/>
        </w:rPr>
        <w:instrText xml:space="preserve"> PAGEREF _Toc172040340 \h </w:instrText>
      </w:r>
      <w:r w:rsidRPr="00144F20">
        <w:rPr>
          <w:noProof/>
        </w:rPr>
      </w:r>
      <w:r w:rsidRPr="00144F20">
        <w:rPr>
          <w:noProof/>
        </w:rPr>
        <w:fldChar w:fldCharType="separate"/>
      </w:r>
      <w:r w:rsidRPr="00144F20">
        <w:rPr>
          <w:noProof/>
        </w:rPr>
        <w:t>422</w:t>
      </w:r>
      <w:r w:rsidRPr="00144F20">
        <w:rPr>
          <w:noProof/>
        </w:rPr>
        <w:fldChar w:fldCharType="end"/>
      </w:r>
    </w:p>
    <w:p w14:paraId="16875D38" w14:textId="34B52256"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11.3.14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K</w:t>
      </w:r>
      <w:r w:rsidRPr="00144F20">
        <w:rPr>
          <w:noProof/>
          <w:vertAlign w:val="subscript"/>
        </w:rPr>
        <w:t>NRP</w:t>
      </w:r>
      <w:r w:rsidRPr="00144F20">
        <w:rPr>
          <w:noProof/>
        </w:rPr>
        <w:t xml:space="preserve"> ID</w:t>
      </w:r>
      <w:r w:rsidRPr="00144F20">
        <w:rPr>
          <w:noProof/>
        </w:rPr>
        <w:tab/>
      </w:r>
      <w:r w:rsidRPr="00144F20">
        <w:rPr>
          <w:noProof/>
        </w:rPr>
        <w:fldChar w:fldCharType="begin" w:fldLock="1"/>
      </w:r>
      <w:r w:rsidRPr="00144F20">
        <w:rPr>
          <w:noProof/>
        </w:rPr>
        <w:instrText xml:space="preserve"> PAGEREF _Toc172040341 \h </w:instrText>
      </w:r>
      <w:r w:rsidRPr="00144F20">
        <w:rPr>
          <w:noProof/>
        </w:rPr>
      </w:r>
      <w:r w:rsidRPr="00144F20">
        <w:rPr>
          <w:noProof/>
        </w:rPr>
        <w:fldChar w:fldCharType="separate"/>
      </w:r>
      <w:r w:rsidRPr="00144F20">
        <w:rPr>
          <w:noProof/>
        </w:rPr>
        <w:t>423</w:t>
      </w:r>
      <w:r w:rsidRPr="00144F20">
        <w:rPr>
          <w:noProof/>
        </w:rPr>
        <w:fldChar w:fldCharType="end"/>
      </w:r>
    </w:p>
    <w:p w14:paraId="620FEBAF" w14:textId="12755F7E"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11.3.15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LSB of K</w:t>
      </w:r>
      <w:r w:rsidRPr="00144F20">
        <w:rPr>
          <w:noProof/>
          <w:vertAlign w:val="subscript"/>
        </w:rPr>
        <w:t>NRP-sess</w:t>
      </w:r>
      <w:r w:rsidRPr="00144F20">
        <w:rPr>
          <w:noProof/>
        </w:rPr>
        <w:t xml:space="preserve"> ID</w:t>
      </w:r>
      <w:r w:rsidRPr="00144F20">
        <w:rPr>
          <w:noProof/>
        </w:rPr>
        <w:tab/>
      </w:r>
      <w:r w:rsidRPr="00144F20">
        <w:rPr>
          <w:noProof/>
        </w:rPr>
        <w:fldChar w:fldCharType="begin" w:fldLock="1"/>
      </w:r>
      <w:r w:rsidRPr="00144F20">
        <w:rPr>
          <w:noProof/>
        </w:rPr>
        <w:instrText xml:space="preserve"> PAGEREF _Toc172040342 \h </w:instrText>
      </w:r>
      <w:r w:rsidRPr="00144F20">
        <w:rPr>
          <w:noProof/>
        </w:rPr>
      </w:r>
      <w:r w:rsidRPr="00144F20">
        <w:rPr>
          <w:noProof/>
        </w:rPr>
        <w:fldChar w:fldCharType="separate"/>
      </w:r>
      <w:r w:rsidRPr="00144F20">
        <w:rPr>
          <w:noProof/>
        </w:rPr>
        <w:t>423</w:t>
      </w:r>
      <w:r w:rsidRPr="00144F20">
        <w:rPr>
          <w:noProof/>
        </w:rPr>
        <w:fldChar w:fldCharType="end"/>
      </w:r>
    </w:p>
    <w:p w14:paraId="17D17736" w14:textId="6507D4C8"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11.3.16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MSBs of K</w:t>
      </w:r>
      <w:r w:rsidRPr="00144F20">
        <w:rPr>
          <w:noProof/>
          <w:vertAlign w:val="subscript"/>
        </w:rPr>
        <w:t>NRP</w:t>
      </w:r>
      <w:r w:rsidRPr="00144F20">
        <w:rPr>
          <w:noProof/>
        </w:rPr>
        <w:t xml:space="preserve"> ID</w:t>
      </w:r>
      <w:r w:rsidRPr="00144F20">
        <w:rPr>
          <w:noProof/>
        </w:rPr>
        <w:tab/>
      </w:r>
      <w:r w:rsidRPr="00144F20">
        <w:rPr>
          <w:noProof/>
        </w:rPr>
        <w:fldChar w:fldCharType="begin" w:fldLock="1"/>
      </w:r>
      <w:r w:rsidRPr="00144F20">
        <w:rPr>
          <w:noProof/>
        </w:rPr>
        <w:instrText xml:space="preserve"> PAGEREF _Toc172040343 \h </w:instrText>
      </w:r>
      <w:r w:rsidRPr="00144F20">
        <w:rPr>
          <w:noProof/>
        </w:rPr>
      </w:r>
      <w:r w:rsidRPr="00144F20">
        <w:rPr>
          <w:noProof/>
        </w:rPr>
        <w:fldChar w:fldCharType="separate"/>
      </w:r>
      <w:r w:rsidRPr="00144F20">
        <w:rPr>
          <w:noProof/>
        </w:rPr>
        <w:t>424</w:t>
      </w:r>
      <w:r w:rsidRPr="00144F20">
        <w:rPr>
          <w:noProof/>
        </w:rPr>
        <w:fldChar w:fldCharType="end"/>
      </w:r>
    </w:p>
    <w:p w14:paraId="59D715E7" w14:textId="498590E7"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lastRenderedPageBreak/>
        <w:t>11.3.17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LSBs of K</w:t>
      </w:r>
      <w:r w:rsidRPr="00144F20">
        <w:rPr>
          <w:noProof/>
          <w:vertAlign w:val="subscript"/>
        </w:rPr>
        <w:t>NRP</w:t>
      </w:r>
      <w:r w:rsidRPr="00144F20">
        <w:rPr>
          <w:noProof/>
        </w:rPr>
        <w:t xml:space="preserve"> ID</w:t>
      </w:r>
      <w:r w:rsidRPr="00144F20">
        <w:rPr>
          <w:noProof/>
        </w:rPr>
        <w:tab/>
      </w:r>
      <w:r w:rsidRPr="00144F20">
        <w:rPr>
          <w:noProof/>
        </w:rPr>
        <w:fldChar w:fldCharType="begin" w:fldLock="1"/>
      </w:r>
      <w:r w:rsidRPr="00144F20">
        <w:rPr>
          <w:noProof/>
        </w:rPr>
        <w:instrText xml:space="preserve"> PAGEREF _Toc172040344 \h </w:instrText>
      </w:r>
      <w:r w:rsidRPr="00144F20">
        <w:rPr>
          <w:noProof/>
        </w:rPr>
      </w:r>
      <w:r w:rsidRPr="00144F20">
        <w:rPr>
          <w:noProof/>
        </w:rPr>
        <w:fldChar w:fldCharType="separate"/>
      </w:r>
      <w:r w:rsidRPr="00144F20">
        <w:rPr>
          <w:noProof/>
        </w:rPr>
        <w:t>424</w:t>
      </w:r>
      <w:r w:rsidRPr="00144F20">
        <w:rPr>
          <w:noProof/>
        </w:rPr>
        <w:fldChar w:fldCharType="end"/>
      </w:r>
    </w:p>
    <w:p w14:paraId="2B701D1B" w14:textId="57256526"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11.3.18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Configuration of UE PC5 unicast user plane security protection</w:t>
      </w:r>
      <w:r w:rsidRPr="00144F20">
        <w:rPr>
          <w:noProof/>
        </w:rPr>
        <w:tab/>
      </w:r>
      <w:r w:rsidRPr="00144F20">
        <w:rPr>
          <w:noProof/>
        </w:rPr>
        <w:fldChar w:fldCharType="begin" w:fldLock="1"/>
      </w:r>
      <w:r w:rsidRPr="00144F20">
        <w:rPr>
          <w:noProof/>
        </w:rPr>
        <w:instrText xml:space="preserve"> PAGEREF _Toc172040345 \h </w:instrText>
      </w:r>
      <w:r w:rsidRPr="00144F20">
        <w:rPr>
          <w:noProof/>
        </w:rPr>
      </w:r>
      <w:r w:rsidRPr="00144F20">
        <w:rPr>
          <w:noProof/>
        </w:rPr>
        <w:fldChar w:fldCharType="separate"/>
      </w:r>
      <w:r w:rsidRPr="00144F20">
        <w:rPr>
          <w:noProof/>
        </w:rPr>
        <w:t>424</w:t>
      </w:r>
      <w:r w:rsidRPr="00144F20">
        <w:rPr>
          <w:noProof/>
        </w:rPr>
        <w:fldChar w:fldCharType="end"/>
      </w:r>
    </w:p>
    <w:p w14:paraId="071954A7" w14:textId="1F7FC129"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11.3.19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Link modification operation code</w:t>
      </w:r>
      <w:r w:rsidRPr="00144F20">
        <w:rPr>
          <w:noProof/>
        </w:rPr>
        <w:tab/>
      </w:r>
      <w:r w:rsidRPr="00144F20">
        <w:rPr>
          <w:noProof/>
        </w:rPr>
        <w:fldChar w:fldCharType="begin" w:fldLock="1"/>
      </w:r>
      <w:r w:rsidRPr="00144F20">
        <w:rPr>
          <w:noProof/>
        </w:rPr>
        <w:instrText xml:space="preserve"> PAGEREF _Toc172040346 \h </w:instrText>
      </w:r>
      <w:r w:rsidRPr="00144F20">
        <w:rPr>
          <w:noProof/>
        </w:rPr>
      </w:r>
      <w:r w:rsidRPr="00144F20">
        <w:rPr>
          <w:noProof/>
        </w:rPr>
        <w:fldChar w:fldCharType="separate"/>
      </w:r>
      <w:r w:rsidRPr="00144F20">
        <w:rPr>
          <w:noProof/>
        </w:rPr>
        <w:t>425</w:t>
      </w:r>
      <w:r w:rsidRPr="00144F20">
        <w:rPr>
          <w:noProof/>
        </w:rPr>
        <w:fldChar w:fldCharType="end"/>
      </w:r>
    </w:p>
    <w:p w14:paraId="71D134DA" w14:textId="34C0BF04"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11.3.20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Keep-alive counter</w:t>
      </w:r>
      <w:r w:rsidRPr="00144F20">
        <w:rPr>
          <w:noProof/>
        </w:rPr>
        <w:tab/>
      </w:r>
      <w:r w:rsidRPr="00144F20">
        <w:rPr>
          <w:noProof/>
        </w:rPr>
        <w:fldChar w:fldCharType="begin" w:fldLock="1"/>
      </w:r>
      <w:r w:rsidRPr="00144F20">
        <w:rPr>
          <w:noProof/>
        </w:rPr>
        <w:instrText xml:space="preserve"> PAGEREF _Toc172040347 \h </w:instrText>
      </w:r>
      <w:r w:rsidRPr="00144F20">
        <w:rPr>
          <w:noProof/>
        </w:rPr>
      </w:r>
      <w:r w:rsidRPr="00144F20">
        <w:rPr>
          <w:noProof/>
        </w:rPr>
        <w:fldChar w:fldCharType="separate"/>
      </w:r>
      <w:r w:rsidRPr="00144F20">
        <w:rPr>
          <w:noProof/>
        </w:rPr>
        <w:t>426</w:t>
      </w:r>
      <w:r w:rsidRPr="00144F20">
        <w:rPr>
          <w:noProof/>
        </w:rPr>
        <w:fldChar w:fldCharType="end"/>
      </w:r>
    </w:p>
    <w:p w14:paraId="01E57327" w14:textId="079249DF"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11.3.21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Maximum inactivity period</w:t>
      </w:r>
      <w:r w:rsidRPr="00144F20">
        <w:rPr>
          <w:noProof/>
        </w:rPr>
        <w:tab/>
      </w:r>
      <w:r w:rsidRPr="00144F20">
        <w:rPr>
          <w:noProof/>
        </w:rPr>
        <w:fldChar w:fldCharType="begin" w:fldLock="1"/>
      </w:r>
      <w:r w:rsidRPr="00144F20">
        <w:rPr>
          <w:noProof/>
        </w:rPr>
        <w:instrText xml:space="preserve"> PAGEREF _Toc172040348 \h </w:instrText>
      </w:r>
      <w:r w:rsidRPr="00144F20">
        <w:rPr>
          <w:noProof/>
        </w:rPr>
      </w:r>
      <w:r w:rsidRPr="00144F20">
        <w:rPr>
          <w:noProof/>
        </w:rPr>
        <w:fldChar w:fldCharType="separate"/>
      </w:r>
      <w:r w:rsidRPr="00144F20">
        <w:rPr>
          <w:noProof/>
        </w:rPr>
        <w:t>426</w:t>
      </w:r>
      <w:r w:rsidRPr="00144F20">
        <w:rPr>
          <w:noProof/>
        </w:rPr>
        <w:fldChar w:fldCharType="end"/>
      </w:r>
    </w:p>
    <w:p w14:paraId="5A7F5EA2" w14:textId="4C806F85"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11.3.22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Selected security algorithms</w:t>
      </w:r>
      <w:r w:rsidRPr="00144F20">
        <w:rPr>
          <w:noProof/>
        </w:rPr>
        <w:tab/>
      </w:r>
      <w:r w:rsidRPr="00144F20">
        <w:rPr>
          <w:noProof/>
        </w:rPr>
        <w:fldChar w:fldCharType="begin" w:fldLock="1"/>
      </w:r>
      <w:r w:rsidRPr="00144F20">
        <w:rPr>
          <w:noProof/>
        </w:rPr>
        <w:instrText xml:space="preserve"> PAGEREF _Toc172040349 \h </w:instrText>
      </w:r>
      <w:r w:rsidRPr="00144F20">
        <w:rPr>
          <w:noProof/>
        </w:rPr>
      </w:r>
      <w:r w:rsidRPr="00144F20">
        <w:rPr>
          <w:noProof/>
        </w:rPr>
        <w:fldChar w:fldCharType="separate"/>
      </w:r>
      <w:r w:rsidRPr="00144F20">
        <w:rPr>
          <w:noProof/>
        </w:rPr>
        <w:t>427</w:t>
      </w:r>
      <w:r w:rsidRPr="00144F20">
        <w:rPr>
          <w:noProof/>
        </w:rPr>
        <w:fldChar w:fldCharType="end"/>
      </w:r>
    </w:p>
    <w:p w14:paraId="635E40EC" w14:textId="6DC978CE"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11.3.23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UE PC5 unicast user plane security policy</w:t>
      </w:r>
      <w:r w:rsidRPr="00144F20">
        <w:rPr>
          <w:noProof/>
        </w:rPr>
        <w:tab/>
      </w:r>
      <w:r w:rsidRPr="00144F20">
        <w:rPr>
          <w:noProof/>
        </w:rPr>
        <w:fldChar w:fldCharType="begin" w:fldLock="1"/>
      </w:r>
      <w:r w:rsidRPr="00144F20">
        <w:rPr>
          <w:noProof/>
        </w:rPr>
        <w:instrText xml:space="preserve"> PAGEREF _Toc172040350 \h </w:instrText>
      </w:r>
      <w:r w:rsidRPr="00144F20">
        <w:rPr>
          <w:noProof/>
        </w:rPr>
      </w:r>
      <w:r w:rsidRPr="00144F20">
        <w:rPr>
          <w:noProof/>
        </w:rPr>
        <w:fldChar w:fldCharType="separate"/>
      </w:r>
      <w:r w:rsidRPr="00144F20">
        <w:rPr>
          <w:noProof/>
        </w:rPr>
        <w:t>427</w:t>
      </w:r>
      <w:r w:rsidRPr="00144F20">
        <w:rPr>
          <w:noProof/>
        </w:rPr>
        <w:fldChar w:fldCharType="end"/>
      </w:r>
    </w:p>
    <w:p w14:paraId="31ED86EF" w14:textId="2BEED784"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11.3.24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Re-authentication indication</w:t>
      </w:r>
      <w:r w:rsidRPr="00144F20">
        <w:rPr>
          <w:noProof/>
        </w:rPr>
        <w:tab/>
      </w:r>
      <w:r w:rsidRPr="00144F20">
        <w:rPr>
          <w:noProof/>
        </w:rPr>
        <w:fldChar w:fldCharType="begin" w:fldLock="1"/>
      </w:r>
      <w:r w:rsidRPr="00144F20">
        <w:rPr>
          <w:noProof/>
        </w:rPr>
        <w:instrText xml:space="preserve"> PAGEREF _Toc172040351 \h </w:instrText>
      </w:r>
      <w:r w:rsidRPr="00144F20">
        <w:rPr>
          <w:noProof/>
        </w:rPr>
      </w:r>
      <w:r w:rsidRPr="00144F20">
        <w:rPr>
          <w:noProof/>
        </w:rPr>
        <w:fldChar w:fldCharType="separate"/>
      </w:r>
      <w:r w:rsidRPr="00144F20">
        <w:rPr>
          <w:noProof/>
        </w:rPr>
        <w:t>428</w:t>
      </w:r>
      <w:r w:rsidRPr="00144F20">
        <w:rPr>
          <w:noProof/>
        </w:rPr>
        <w:fldChar w:fldCharType="end"/>
      </w:r>
    </w:p>
    <w:p w14:paraId="005E5991" w14:textId="14C4583F"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11.3.25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Layer-2 ID</w:t>
      </w:r>
      <w:r w:rsidRPr="00144F20">
        <w:rPr>
          <w:noProof/>
        </w:rPr>
        <w:tab/>
      </w:r>
      <w:r w:rsidRPr="00144F20">
        <w:rPr>
          <w:noProof/>
        </w:rPr>
        <w:fldChar w:fldCharType="begin" w:fldLock="1"/>
      </w:r>
      <w:r w:rsidRPr="00144F20">
        <w:rPr>
          <w:noProof/>
        </w:rPr>
        <w:instrText xml:space="preserve"> PAGEREF _Toc172040352 \h </w:instrText>
      </w:r>
      <w:r w:rsidRPr="00144F20">
        <w:rPr>
          <w:noProof/>
        </w:rPr>
      </w:r>
      <w:r w:rsidRPr="00144F20">
        <w:rPr>
          <w:noProof/>
        </w:rPr>
        <w:fldChar w:fldCharType="separate"/>
      </w:r>
      <w:r w:rsidRPr="00144F20">
        <w:rPr>
          <w:noProof/>
        </w:rPr>
        <w:t>429</w:t>
      </w:r>
      <w:r w:rsidRPr="00144F20">
        <w:rPr>
          <w:noProof/>
        </w:rPr>
        <w:fldChar w:fldCharType="end"/>
      </w:r>
    </w:p>
    <w:p w14:paraId="3E9EC1E1" w14:textId="4D6ABADA"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11.3.26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Relay service code</w:t>
      </w:r>
      <w:r w:rsidRPr="00144F20">
        <w:rPr>
          <w:noProof/>
        </w:rPr>
        <w:tab/>
      </w:r>
      <w:r w:rsidRPr="00144F20">
        <w:rPr>
          <w:noProof/>
        </w:rPr>
        <w:fldChar w:fldCharType="begin" w:fldLock="1"/>
      </w:r>
      <w:r w:rsidRPr="00144F20">
        <w:rPr>
          <w:noProof/>
        </w:rPr>
        <w:instrText xml:space="preserve"> PAGEREF _Toc172040353 \h </w:instrText>
      </w:r>
      <w:r w:rsidRPr="00144F20">
        <w:rPr>
          <w:noProof/>
        </w:rPr>
      </w:r>
      <w:r w:rsidRPr="00144F20">
        <w:rPr>
          <w:noProof/>
        </w:rPr>
        <w:fldChar w:fldCharType="separate"/>
      </w:r>
      <w:r w:rsidRPr="00144F20">
        <w:rPr>
          <w:noProof/>
        </w:rPr>
        <w:t>429</w:t>
      </w:r>
      <w:r w:rsidRPr="00144F20">
        <w:rPr>
          <w:noProof/>
        </w:rPr>
        <w:fldChar w:fldCharType="end"/>
      </w:r>
    </w:p>
    <w:p w14:paraId="6B80A30A" w14:textId="785BA2A9"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11.3.27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GPRS timer</w:t>
      </w:r>
      <w:r w:rsidRPr="00144F20">
        <w:rPr>
          <w:noProof/>
        </w:rPr>
        <w:tab/>
      </w:r>
      <w:r w:rsidRPr="00144F20">
        <w:rPr>
          <w:noProof/>
        </w:rPr>
        <w:fldChar w:fldCharType="begin" w:fldLock="1"/>
      </w:r>
      <w:r w:rsidRPr="00144F20">
        <w:rPr>
          <w:noProof/>
        </w:rPr>
        <w:instrText xml:space="preserve"> PAGEREF _Toc172040354 \h </w:instrText>
      </w:r>
      <w:r w:rsidRPr="00144F20">
        <w:rPr>
          <w:noProof/>
        </w:rPr>
      </w:r>
      <w:r w:rsidRPr="00144F20">
        <w:rPr>
          <w:noProof/>
        </w:rPr>
        <w:fldChar w:fldCharType="separate"/>
      </w:r>
      <w:r w:rsidRPr="00144F20">
        <w:rPr>
          <w:noProof/>
        </w:rPr>
        <w:t>430</w:t>
      </w:r>
      <w:r w:rsidRPr="00144F20">
        <w:rPr>
          <w:noProof/>
        </w:rPr>
        <w:fldChar w:fldCharType="end"/>
      </w:r>
    </w:p>
    <w:p w14:paraId="40FB97BD" w14:textId="40FFEF5F"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11.3.28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Additional parameters</w:t>
      </w:r>
      <w:r w:rsidRPr="00144F20">
        <w:rPr>
          <w:noProof/>
        </w:rPr>
        <w:t>announcement request refresh timer T</w:t>
      </w:r>
      <w:r w:rsidRPr="00144F20">
        <w:rPr>
          <w:noProof/>
          <w:lang w:eastAsia="zh-CN"/>
        </w:rPr>
        <w:t>5106</w:t>
      </w:r>
      <w:r w:rsidRPr="00144F20">
        <w:rPr>
          <w:noProof/>
        </w:rPr>
        <w:tab/>
      </w:r>
      <w:r w:rsidRPr="00144F20">
        <w:rPr>
          <w:noProof/>
        </w:rPr>
        <w:fldChar w:fldCharType="begin" w:fldLock="1"/>
      </w:r>
      <w:r w:rsidRPr="00144F20">
        <w:rPr>
          <w:noProof/>
        </w:rPr>
        <w:instrText xml:space="preserve"> PAGEREF _Toc172040355 \h </w:instrText>
      </w:r>
      <w:r w:rsidRPr="00144F20">
        <w:rPr>
          <w:noProof/>
        </w:rPr>
      </w:r>
      <w:r w:rsidRPr="00144F20">
        <w:rPr>
          <w:noProof/>
        </w:rPr>
        <w:fldChar w:fldCharType="separate"/>
      </w:r>
      <w:r w:rsidRPr="00144F20">
        <w:rPr>
          <w:noProof/>
        </w:rPr>
        <w:t>430</w:t>
      </w:r>
      <w:r w:rsidRPr="00144F20">
        <w:rPr>
          <w:noProof/>
        </w:rPr>
        <w:fldChar w:fldCharType="end"/>
      </w:r>
    </w:p>
    <w:p w14:paraId="0EF91716" w14:textId="087CAC16"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11.3.29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PC5 QoS rules</w:t>
      </w:r>
      <w:r w:rsidRPr="00144F20">
        <w:rPr>
          <w:noProof/>
        </w:rPr>
        <w:tab/>
      </w:r>
      <w:r w:rsidRPr="00144F20">
        <w:rPr>
          <w:noProof/>
        </w:rPr>
        <w:fldChar w:fldCharType="begin" w:fldLock="1"/>
      </w:r>
      <w:r w:rsidRPr="00144F20">
        <w:rPr>
          <w:noProof/>
        </w:rPr>
        <w:instrText xml:space="preserve"> PAGEREF _Toc172040356 \h </w:instrText>
      </w:r>
      <w:r w:rsidRPr="00144F20">
        <w:rPr>
          <w:noProof/>
        </w:rPr>
      </w:r>
      <w:r w:rsidRPr="00144F20">
        <w:rPr>
          <w:noProof/>
        </w:rPr>
        <w:fldChar w:fldCharType="separate"/>
      </w:r>
      <w:r w:rsidRPr="00144F20">
        <w:rPr>
          <w:noProof/>
        </w:rPr>
        <w:t>430</w:t>
      </w:r>
      <w:r w:rsidRPr="00144F20">
        <w:rPr>
          <w:noProof/>
        </w:rPr>
        <w:fldChar w:fldCharType="end"/>
      </w:r>
    </w:p>
    <w:p w14:paraId="04F77047" w14:textId="57A40CC8"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11.3.30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5GS mobile identity</w:t>
      </w:r>
      <w:r w:rsidRPr="00144F20">
        <w:rPr>
          <w:noProof/>
        </w:rPr>
        <w:tab/>
      </w:r>
      <w:r w:rsidRPr="00144F20">
        <w:rPr>
          <w:noProof/>
        </w:rPr>
        <w:fldChar w:fldCharType="begin" w:fldLock="1"/>
      </w:r>
      <w:r w:rsidRPr="00144F20">
        <w:rPr>
          <w:noProof/>
        </w:rPr>
        <w:instrText xml:space="preserve"> PAGEREF _Toc172040357 \h </w:instrText>
      </w:r>
      <w:r w:rsidRPr="00144F20">
        <w:rPr>
          <w:noProof/>
        </w:rPr>
      </w:r>
      <w:r w:rsidRPr="00144F20">
        <w:rPr>
          <w:noProof/>
        </w:rPr>
        <w:fldChar w:fldCharType="separate"/>
      </w:r>
      <w:r w:rsidRPr="00144F20">
        <w:rPr>
          <w:noProof/>
        </w:rPr>
        <w:t>438</w:t>
      </w:r>
      <w:r w:rsidRPr="00144F20">
        <w:rPr>
          <w:noProof/>
        </w:rPr>
        <w:fldChar w:fldCharType="end"/>
      </w:r>
    </w:p>
    <w:p w14:paraId="239AF9A2" w14:textId="270F85FA"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11.3.31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EAP message</w:t>
      </w:r>
      <w:r w:rsidRPr="00144F20">
        <w:rPr>
          <w:noProof/>
        </w:rPr>
        <w:tab/>
      </w:r>
      <w:r w:rsidRPr="00144F20">
        <w:rPr>
          <w:noProof/>
        </w:rPr>
        <w:fldChar w:fldCharType="begin" w:fldLock="1"/>
      </w:r>
      <w:r w:rsidRPr="00144F20">
        <w:rPr>
          <w:noProof/>
        </w:rPr>
        <w:instrText xml:space="preserve"> PAGEREF _Toc172040358 \h </w:instrText>
      </w:r>
      <w:r w:rsidRPr="00144F20">
        <w:rPr>
          <w:noProof/>
        </w:rPr>
      </w:r>
      <w:r w:rsidRPr="00144F20">
        <w:rPr>
          <w:noProof/>
        </w:rPr>
        <w:fldChar w:fldCharType="separate"/>
      </w:r>
      <w:r w:rsidRPr="00144F20">
        <w:rPr>
          <w:noProof/>
        </w:rPr>
        <w:t>438</w:t>
      </w:r>
      <w:r w:rsidRPr="00144F20">
        <w:rPr>
          <w:noProof/>
        </w:rPr>
        <w:fldChar w:fldCharType="end"/>
      </w:r>
    </w:p>
    <w:p w14:paraId="0B678B47" w14:textId="7EBA7077"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11.3.32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User security key ID</w:t>
      </w:r>
      <w:r w:rsidRPr="00144F20">
        <w:rPr>
          <w:noProof/>
        </w:rPr>
        <w:tab/>
      </w:r>
      <w:r w:rsidRPr="00144F20">
        <w:rPr>
          <w:noProof/>
        </w:rPr>
        <w:fldChar w:fldCharType="begin" w:fldLock="1"/>
      </w:r>
      <w:r w:rsidRPr="00144F20">
        <w:rPr>
          <w:noProof/>
        </w:rPr>
        <w:instrText xml:space="preserve"> PAGEREF _Toc172040359 \h </w:instrText>
      </w:r>
      <w:r w:rsidRPr="00144F20">
        <w:rPr>
          <w:noProof/>
        </w:rPr>
      </w:r>
      <w:r w:rsidRPr="00144F20">
        <w:rPr>
          <w:noProof/>
        </w:rPr>
        <w:fldChar w:fldCharType="separate"/>
      </w:r>
      <w:r w:rsidRPr="00144F20">
        <w:rPr>
          <w:noProof/>
        </w:rPr>
        <w:t>438</w:t>
      </w:r>
      <w:r w:rsidRPr="00144F20">
        <w:rPr>
          <w:noProof/>
        </w:rPr>
        <w:fldChar w:fldCharType="end"/>
      </w:r>
    </w:p>
    <w:p w14:paraId="1E56EAF4" w14:textId="6081A33E"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11.3.33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PLMN ID</w:t>
      </w:r>
      <w:r w:rsidRPr="00144F20">
        <w:rPr>
          <w:noProof/>
        </w:rPr>
        <w:tab/>
      </w:r>
      <w:r w:rsidRPr="00144F20">
        <w:rPr>
          <w:noProof/>
        </w:rPr>
        <w:fldChar w:fldCharType="begin" w:fldLock="1"/>
      </w:r>
      <w:r w:rsidRPr="00144F20">
        <w:rPr>
          <w:noProof/>
        </w:rPr>
        <w:instrText xml:space="preserve"> PAGEREF _Toc172040360 \h </w:instrText>
      </w:r>
      <w:r w:rsidRPr="00144F20">
        <w:rPr>
          <w:noProof/>
        </w:rPr>
      </w:r>
      <w:r w:rsidRPr="00144F20">
        <w:rPr>
          <w:noProof/>
        </w:rPr>
        <w:fldChar w:fldCharType="separate"/>
      </w:r>
      <w:r w:rsidRPr="00144F20">
        <w:rPr>
          <w:noProof/>
        </w:rPr>
        <w:t>439</w:t>
      </w:r>
      <w:r w:rsidRPr="00144F20">
        <w:rPr>
          <w:noProof/>
        </w:rPr>
        <w:fldChar w:fldCharType="end"/>
      </w:r>
    </w:p>
    <w:p w14:paraId="0780430C" w14:textId="117ACA4F"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11.3.34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Void</w:t>
      </w:r>
      <w:r w:rsidRPr="00144F20">
        <w:rPr>
          <w:noProof/>
        </w:rPr>
        <w:tab/>
      </w:r>
      <w:r w:rsidRPr="00144F20">
        <w:rPr>
          <w:noProof/>
        </w:rPr>
        <w:fldChar w:fldCharType="begin" w:fldLock="1"/>
      </w:r>
      <w:r w:rsidRPr="00144F20">
        <w:rPr>
          <w:noProof/>
        </w:rPr>
        <w:instrText xml:space="preserve"> PAGEREF _Toc172040361 \h </w:instrText>
      </w:r>
      <w:r w:rsidRPr="00144F20">
        <w:rPr>
          <w:noProof/>
        </w:rPr>
      </w:r>
      <w:r w:rsidRPr="00144F20">
        <w:rPr>
          <w:noProof/>
        </w:rPr>
        <w:fldChar w:fldCharType="separate"/>
      </w:r>
      <w:r w:rsidRPr="00144F20">
        <w:rPr>
          <w:noProof/>
        </w:rPr>
        <w:t>439</w:t>
      </w:r>
      <w:r w:rsidRPr="00144F20">
        <w:rPr>
          <w:noProof/>
        </w:rPr>
        <w:fldChar w:fldCharType="end"/>
      </w:r>
    </w:p>
    <w:p w14:paraId="5E98E3DF" w14:textId="72368A2F"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11.3.35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GPI</w:t>
      </w:r>
      <w:r w:rsidRPr="00144F20">
        <w:rPr>
          <w:noProof/>
        </w:rPr>
        <w:tab/>
      </w:r>
      <w:r w:rsidRPr="00144F20">
        <w:rPr>
          <w:noProof/>
        </w:rPr>
        <w:fldChar w:fldCharType="begin" w:fldLock="1"/>
      </w:r>
      <w:r w:rsidRPr="00144F20">
        <w:rPr>
          <w:noProof/>
        </w:rPr>
        <w:instrText xml:space="preserve"> PAGEREF _Toc172040362 \h </w:instrText>
      </w:r>
      <w:r w:rsidRPr="00144F20">
        <w:rPr>
          <w:noProof/>
        </w:rPr>
      </w:r>
      <w:r w:rsidRPr="00144F20">
        <w:rPr>
          <w:noProof/>
        </w:rPr>
        <w:fldChar w:fldCharType="separate"/>
      </w:r>
      <w:r w:rsidRPr="00144F20">
        <w:rPr>
          <w:noProof/>
        </w:rPr>
        <w:t>439</w:t>
      </w:r>
      <w:r w:rsidRPr="00144F20">
        <w:rPr>
          <w:noProof/>
        </w:rPr>
        <w:fldChar w:fldCharType="end"/>
      </w:r>
    </w:p>
    <w:p w14:paraId="2A6ACAEA" w14:textId="7C89B85A"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11.3.36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RAND</w:t>
      </w:r>
      <w:r w:rsidRPr="00144F20">
        <w:rPr>
          <w:noProof/>
        </w:rPr>
        <w:tab/>
      </w:r>
      <w:r w:rsidRPr="00144F20">
        <w:rPr>
          <w:noProof/>
        </w:rPr>
        <w:fldChar w:fldCharType="begin" w:fldLock="1"/>
      </w:r>
      <w:r w:rsidRPr="00144F20">
        <w:rPr>
          <w:noProof/>
        </w:rPr>
        <w:instrText xml:space="preserve"> PAGEREF _Toc172040363 \h </w:instrText>
      </w:r>
      <w:r w:rsidRPr="00144F20">
        <w:rPr>
          <w:noProof/>
        </w:rPr>
      </w:r>
      <w:r w:rsidRPr="00144F20">
        <w:rPr>
          <w:noProof/>
        </w:rPr>
        <w:fldChar w:fldCharType="separate"/>
      </w:r>
      <w:r w:rsidRPr="00144F20">
        <w:rPr>
          <w:noProof/>
        </w:rPr>
        <w:t>440</w:t>
      </w:r>
      <w:r w:rsidRPr="00144F20">
        <w:rPr>
          <w:noProof/>
        </w:rPr>
        <w:fldChar w:fldCharType="end"/>
      </w:r>
    </w:p>
    <w:p w14:paraId="5DF731DF" w14:textId="458601AA"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11.3.37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AUTS</w:t>
      </w:r>
      <w:r w:rsidRPr="00144F20">
        <w:rPr>
          <w:noProof/>
        </w:rPr>
        <w:tab/>
      </w:r>
      <w:r w:rsidRPr="00144F20">
        <w:rPr>
          <w:noProof/>
        </w:rPr>
        <w:fldChar w:fldCharType="begin" w:fldLock="1"/>
      </w:r>
      <w:r w:rsidRPr="00144F20">
        <w:rPr>
          <w:noProof/>
        </w:rPr>
        <w:instrText xml:space="preserve"> PAGEREF _Toc172040364 \h </w:instrText>
      </w:r>
      <w:r w:rsidRPr="00144F20">
        <w:rPr>
          <w:noProof/>
        </w:rPr>
      </w:r>
      <w:r w:rsidRPr="00144F20">
        <w:rPr>
          <w:noProof/>
        </w:rPr>
        <w:fldChar w:fldCharType="separate"/>
      </w:r>
      <w:r w:rsidRPr="00144F20">
        <w:rPr>
          <w:noProof/>
        </w:rPr>
        <w:t>440</w:t>
      </w:r>
      <w:r w:rsidRPr="00144F20">
        <w:rPr>
          <w:noProof/>
        </w:rPr>
        <w:fldChar w:fldCharType="end"/>
      </w:r>
    </w:p>
    <w:p w14:paraId="6F41210F" w14:textId="13143CAF"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11.3.38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MIC</w:t>
      </w:r>
      <w:r w:rsidRPr="00144F20">
        <w:rPr>
          <w:noProof/>
        </w:rPr>
        <w:tab/>
      </w:r>
      <w:r w:rsidRPr="00144F20">
        <w:rPr>
          <w:noProof/>
        </w:rPr>
        <w:fldChar w:fldCharType="begin" w:fldLock="1"/>
      </w:r>
      <w:r w:rsidRPr="00144F20">
        <w:rPr>
          <w:noProof/>
        </w:rPr>
        <w:instrText xml:space="preserve"> PAGEREF _Toc172040365 \h </w:instrText>
      </w:r>
      <w:r w:rsidRPr="00144F20">
        <w:rPr>
          <w:noProof/>
        </w:rPr>
      </w:r>
      <w:r w:rsidRPr="00144F20">
        <w:rPr>
          <w:noProof/>
        </w:rPr>
        <w:fldChar w:fldCharType="separate"/>
      </w:r>
      <w:r w:rsidRPr="00144F20">
        <w:rPr>
          <w:noProof/>
        </w:rPr>
        <w:t>441</w:t>
      </w:r>
      <w:r w:rsidRPr="00144F20">
        <w:rPr>
          <w:noProof/>
        </w:rPr>
        <w:fldChar w:fldCharType="end"/>
      </w:r>
    </w:p>
    <w:p w14:paraId="309E2F9E" w14:textId="7EA80979"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11.3.39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User info ID</w:t>
      </w:r>
      <w:r w:rsidRPr="00144F20">
        <w:rPr>
          <w:noProof/>
        </w:rPr>
        <w:tab/>
      </w:r>
      <w:r w:rsidRPr="00144F20">
        <w:rPr>
          <w:noProof/>
        </w:rPr>
        <w:fldChar w:fldCharType="begin" w:fldLock="1"/>
      </w:r>
      <w:r w:rsidRPr="00144F20">
        <w:rPr>
          <w:noProof/>
        </w:rPr>
        <w:instrText xml:space="preserve"> PAGEREF _Toc172040366 \h </w:instrText>
      </w:r>
      <w:r w:rsidRPr="00144F20">
        <w:rPr>
          <w:noProof/>
        </w:rPr>
      </w:r>
      <w:r w:rsidRPr="00144F20">
        <w:rPr>
          <w:noProof/>
        </w:rPr>
        <w:fldChar w:fldCharType="separate"/>
      </w:r>
      <w:r w:rsidRPr="00144F20">
        <w:rPr>
          <w:noProof/>
        </w:rPr>
        <w:t>441</w:t>
      </w:r>
      <w:r w:rsidRPr="00144F20">
        <w:rPr>
          <w:noProof/>
        </w:rPr>
        <w:fldChar w:fldCharType="end"/>
      </w:r>
    </w:p>
    <w:p w14:paraId="3F957AEB" w14:textId="60EA99A1"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11.3.40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QoS flow descriptions</w:t>
      </w:r>
      <w:r w:rsidRPr="00144F20">
        <w:rPr>
          <w:noProof/>
        </w:rPr>
        <w:tab/>
      </w:r>
      <w:r w:rsidRPr="00144F20">
        <w:rPr>
          <w:noProof/>
        </w:rPr>
        <w:fldChar w:fldCharType="begin" w:fldLock="1"/>
      </w:r>
      <w:r w:rsidRPr="00144F20">
        <w:rPr>
          <w:noProof/>
        </w:rPr>
        <w:instrText xml:space="preserve"> PAGEREF _Toc172040367 \h </w:instrText>
      </w:r>
      <w:r w:rsidRPr="00144F20">
        <w:rPr>
          <w:noProof/>
        </w:rPr>
      </w:r>
      <w:r w:rsidRPr="00144F20">
        <w:rPr>
          <w:noProof/>
        </w:rPr>
        <w:fldChar w:fldCharType="separate"/>
      </w:r>
      <w:r w:rsidRPr="00144F20">
        <w:rPr>
          <w:noProof/>
        </w:rPr>
        <w:t>441</w:t>
      </w:r>
      <w:r w:rsidRPr="00144F20">
        <w:rPr>
          <w:noProof/>
        </w:rPr>
        <w:fldChar w:fldCharType="end"/>
      </w:r>
    </w:p>
    <w:p w14:paraId="64995DE3" w14:textId="2869003C"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11.3.41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PC5 signalling protocol cause 2</w:t>
      </w:r>
      <w:r w:rsidRPr="00144F20">
        <w:rPr>
          <w:noProof/>
        </w:rPr>
        <w:tab/>
      </w:r>
      <w:r w:rsidRPr="00144F20">
        <w:rPr>
          <w:noProof/>
        </w:rPr>
        <w:fldChar w:fldCharType="begin" w:fldLock="1"/>
      </w:r>
      <w:r w:rsidRPr="00144F20">
        <w:rPr>
          <w:noProof/>
        </w:rPr>
        <w:instrText xml:space="preserve"> PAGEREF _Toc172040368 \h </w:instrText>
      </w:r>
      <w:r w:rsidRPr="00144F20">
        <w:rPr>
          <w:noProof/>
        </w:rPr>
      </w:r>
      <w:r w:rsidRPr="00144F20">
        <w:rPr>
          <w:noProof/>
        </w:rPr>
        <w:fldChar w:fldCharType="separate"/>
      </w:r>
      <w:r w:rsidRPr="00144F20">
        <w:rPr>
          <w:noProof/>
        </w:rPr>
        <w:t>441</w:t>
      </w:r>
      <w:r w:rsidRPr="00144F20">
        <w:rPr>
          <w:noProof/>
        </w:rPr>
        <w:fldChar w:fldCharType="end"/>
      </w:r>
    </w:p>
    <w:p w14:paraId="6AB3C978" w14:textId="76F495D3"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11.3.42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IP address/prefix needed indication</w:t>
      </w:r>
      <w:r w:rsidRPr="00144F20">
        <w:rPr>
          <w:noProof/>
        </w:rPr>
        <w:tab/>
      </w:r>
      <w:r w:rsidRPr="00144F20">
        <w:rPr>
          <w:noProof/>
        </w:rPr>
        <w:fldChar w:fldCharType="begin" w:fldLock="1"/>
      </w:r>
      <w:r w:rsidRPr="00144F20">
        <w:rPr>
          <w:noProof/>
        </w:rPr>
        <w:instrText xml:space="preserve"> PAGEREF _Toc172040369 \h </w:instrText>
      </w:r>
      <w:r w:rsidRPr="00144F20">
        <w:rPr>
          <w:noProof/>
        </w:rPr>
      </w:r>
      <w:r w:rsidRPr="00144F20">
        <w:rPr>
          <w:noProof/>
        </w:rPr>
        <w:fldChar w:fldCharType="separate"/>
      </w:r>
      <w:r w:rsidRPr="00144F20">
        <w:rPr>
          <w:noProof/>
        </w:rPr>
        <w:t>442</w:t>
      </w:r>
      <w:r w:rsidRPr="00144F20">
        <w:rPr>
          <w:noProof/>
        </w:rPr>
        <w:fldChar w:fldCharType="end"/>
      </w:r>
    </w:p>
    <w:p w14:paraId="0E44F20A" w14:textId="3F22E892"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11.3.43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Void</w:t>
      </w:r>
      <w:r w:rsidRPr="00144F20">
        <w:rPr>
          <w:noProof/>
        </w:rPr>
        <w:tab/>
      </w:r>
      <w:r w:rsidRPr="00144F20">
        <w:rPr>
          <w:noProof/>
        </w:rPr>
        <w:fldChar w:fldCharType="begin" w:fldLock="1"/>
      </w:r>
      <w:r w:rsidRPr="00144F20">
        <w:rPr>
          <w:noProof/>
        </w:rPr>
        <w:instrText xml:space="preserve"> PAGEREF _Toc172040370 \h </w:instrText>
      </w:r>
      <w:r w:rsidRPr="00144F20">
        <w:rPr>
          <w:noProof/>
        </w:rPr>
      </w:r>
      <w:r w:rsidRPr="00144F20">
        <w:rPr>
          <w:noProof/>
        </w:rPr>
        <w:fldChar w:fldCharType="separate"/>
      </w:r>
      <w:r w:rsidRPr="00144F20">
        <w:rPr>
          <w:noProof/>
        </w:rPr>
        <w:t>442</w:t>
      </w:r>
      <w:r w:rsidRPr="00144F20">
        <w:rPr>
          <w:noProof/>
        </w:rPr>
        <w:fldChar w:fldCharType="end"/>
      </w:r>
    </w:p>
    <w:p w14:paraId="06061D43" w14:textId="7B1FE0E1"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11.3.44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List of Link local IPv6 address</w:t>
      </w:r>
      <w:r w:rsidRPr="00144F20">
        <w:rPr>
          <w:noProof/>
        </w:rPr>
        <w:tab/>
      </w:r>
      <w:r w:rsidRPr="00144F20">
        <w:rPr>
          <w:noProof/>
        </w:rPr>
        <w:fldChar w:fldCharType="begin" w:fldLock="1"/>
      </w:r>
      <w:r w:rsidRPr="00144F20">
        <w:rPr>
          <w:noProof/>
        </w:rPr>
        <w:instrText xml:space="preserve"> PAGEREF _Toc172040371 \h </w:instrText>
      </w:r>
      <w:r w:rsidRPr="00144F20">
        <w:rPr>
          <w:noProof/>
        </w:rPr>
      </w:r>
      <w:r w:rsidRPr="00144F20">
        <w:rPr>
          <w:noProof/>
        </w:rPr>
        <w:fldChar w:fldCharType="separate"/>
      </w:r>
      <w:r w:rsidRPr="00144F20">
        <w:rPr>
          <w:noProof/>
        </w:rPr>
        <w:t>442</w:t>
      </w:r>
      <w:r w:rsidRPr="00144F20">
        <w:rPr>
          <w:noProof/>
        </w:rPr>
        <w:fldChar w:fldCharType="end"/>
      </w:r>
    </w:p>
    <w:p w14:paraId="339D4C96" w14:textId="7E92E67E"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11.3.45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MAC address</w:t>
      </w:r>
      <w:r w:rsidRPr="00144F20">
        <w:rPr>
          <w:noProof/>
        </w:rPr>
        <w:tab/>
      </w:r>
      <w:r w:rsidRPr="00144F20">
        <w:rPr>
          <w:noProof/>
        </w:rPr>
        <w:fldChar w:fldCharType="begin" w:fldLock="1"/>
      </w:r>
      <w:r w:rsidRPr="00144F20">
        <w:rPr>
          <w:noProof/>
        </w:rPr>
        <w:instrText xml:space="preserve"> PAGEREF _Toc172040372 \h </w:instrText>
      </w:r>
      <w:r w:rsidRPr="00144F20">
        <w:rPr>
          <w:noProof/>
        </w:rPr>
      </w:r>
      <w:r w:rsidRPr="00144F20">
        <w:rPr>
          <w:noProof/>
        </w:rPr>
        <w:fldChar w:fldCharType="separate"/>
      </w:r>
      <w:r w:rsidRPr="00144F20">
        <w:rPr>
          <w:noProof/>
        </w:rPr>
        <w:t>443</w:t>
      </w:r>
      <w:r w:rsidRPr="00144F20">
        <w:rPr>
          <w:noProof/>
        </w:rPr>
        <w:fldChar w:fldCharType="end"/>
      </w:r>
    </w:p>
    <w:p w14:paraId="348FE7A4" w14:textId="403FD063"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11.3.46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Relay reselection indication</w:t>
      </w:r>
      <w:r w:rsidRPr="00144F20">
        <w:rPr>
          <w:noProof/>
        </w:rPr>
        <w:tab/>
      </w:r>
      <w:r w:rsidRPr="00144F20">
        <w:rPr>
          <w:noProof/>
        </w:rPr>
        <w:fldChar w:fldCharType="begin" w:fldLock="1"/>
      </w:r>
      <w:r w:rsidRPr="00144F20">
        <w:rPr>
          <w:noProof/>
        </w:rPr>
        <w:instrText xml:space="preserve"> PAGEREF _Toc172040373 \h </w:instrText>
      </w:r>
      <w:r w:rsidRPr="00144F20">
        <w:rPr>
          <w:noProof/>
        </w:rPr>
      </w:r>
      <w:r w:rsidRPr="00144F20">
        <w:rPr>
          <w:noProof/>
        </w:rPr>
        <w:fldChar w:fldCharType="separate"/>
      </w:r>
      <w:r w:rsidRPr="00144F20">
        <w:rPr>
          <w:noProof/>
        </w:rPr>
        <w:t>443</w:t>
      </w:r>
      <w:r w:rsidRPr="00144F20">
        <w:rPr>
          <w:noProof/>
        </w:rPr>
        <w:fldChar w:fldCharType="end"/>
      </w:r>
    </w:p>
    <w:p w14:paraId="0FB64D8E" w14:textId="30B0CE72"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11.3.47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List of user info ID</w:t>
      </w:r>
      <w:r w:rsidRPr="00144F20">
        <w:rPr>
          <w:noProof/>
        </w:rPr>
        <w:tab/>
      </w:r>
      <w:r w:rsidRPr="00144F20">
        <w:rPr>
          <w:noProof/>
        </w:rPr>
        <w:fldChar w:fldCharType="begin" w:fldLock="1"/>
      </w:r>
      <w:r w:rsidRPr="00144F20">
        <w:rPr>
          <w:noProof/>
        </w:rPr>
        <w:instrText xml:space="preserve"> PAGEREF _Toc172040374 \h </w:instrText>
      </w:r>
      <w:r w:rsidRPr="00144F20">
        <w:rPr>
          <w:noProof/>
        </w:rPr>
      </w:r>
      <w:r w:rsidRPr="00144F20">
        <w:rPr>
          <w:noProof/>
        </w:rPr>
        <w:fldChar w:fldCharType="separate"/>
      </w:r>
      <w:r w:rsidRPr="00144F20">
        <w:rPr>
          <w:noProof/>
        </w:rPr>
        <w:t>444</w:t>
      </w:r>
      <w:r w:rsidRPr="00144F20">
        <w:rPr>
          <w:noProof/>
        </w:rPr>
        <w:fldChar w:fldCharType="end"/>
      </w:r>
    </w:p>
    <w:p w14:paraId="5FCA054B" w14:textId="4B7929F3"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11.3.48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List of candidates U2U relay UE layer-2 IDs</w:t>
      </w:r>
      <w:r w:rsidRPr="00144F20">
        <w:rPr>
          <w:noProof/>
        </w:rPr>
        <w:tab/>
      </w:r>
      <w:r w:rsidRPr="00144F20">
        <w:rPr>
          <w:noProof/>
        </w:rPr>
        <w:fldChar w:fldCharType="begin" w:fldLock="1"/>
      </w:r>
      <w:r w:rsidRPr="00144F20">
        <w:rPr>
          <w:noProof/>
        </w:rPr>
        <w:instrText xml:space="preserve"> PAGEREF _Toc172040375 \h </w:instrText>
      </w:r>
      <w:r w:rsidRPr="00144F20">
        <w:rPr>
          <w:noProof/>
        </w:rPr>
      </w:r>
      <w:r w:rsidRPr="00144F20">
        <w:rPr>
          <w:noProof/>
        </w:rPr>
        <w:fldChar w:fldCharType="separate"/>
      </w:r>
      <w:r w:rsidRPr="00144F20">
        <w:rPr>
          <w:noProof/>
        </w:rPr>
        <w:t>444</w:t>
      </w:r>
      <w:r w:rsidRPr="00144F20">
        <w:rPr>
          <w:noProof/>
        </w:rPr>
        <w:fldChar w:fldCharType="end"/>
      </w:r>
    </w:p>
    <w:p w14:paraId="6439FDBD" w14:textId="57AF2E9E"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w:t>
      </w:r>
      <w:r w:rsidRPr="00144F20">
        <w:rPr>
          <w:noProof/>
          <w:lang w:eastAsia="zh-CN"/>
        </w:rPr>
        <w:t>49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UE</w:t>
      </w:r>
      <w:r w:rsidRPr="00144F20">
        <w:rPr>
          <w:noProof/>
        </w:rPr>
        <w:t xml:space="preserve"> IP address</w:t>
      </w:r>
      <w:r w:rsidRPr="00144F20">
        <w:rPr>
          <w:noProof/>
        </w:rPr>
        <w:tab/>
      </w:r>
      <w:r w:rsidRPr="00144F20">
        <w:rPr>
          <w:noProof/>
        </w:rPr>
        <w:fldChar w:fldCharType="begin" w:fldLock="1"/>
      </w:r>
      <w:r w:rsidRPr="00144F20">
        <w:rPr>
          <w:noProof/>
        </w:rPr>
        <w:instrText xml:space="preserve"> PAGEREF _Toc172040376 \h </w:instrText>
      </w:r>
      <w:r w:rsidRPr="00144F20">
        <w:rPr>
          <w:noProof/>
        </w:rPr>
      </w:r>
      <w:r w:rsidRPr="00144F20">
        <w:rPr>
          <w:noProof/>
        </w:rPr>
        <w:fldChar w:fldCharType="separate"/>
      </w:r>
      <w:r w:rsidRPr="00144F20">
        <w:rPr>
          <w:noProof/>
        </w:rPr>
        <w:t>445</w:t>
      </w:r>
      <w:r w:rsidRPr="00144F20">
        <w:rPr>
          <w:noProof/>
        </w:rPr>
        <w:fldChar w:fldCharType="end"/>
      </w:r>
    </w:p>
    <w:p w14:paraId="1FC8204B" w14:textId="6F8B8A3E"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w:t>
      </w:r>
      <w:r w:rsidRPr="00144F20">
        <w:rPr>
          <w:noProof/>
          <w:lang w:eastAsia="zh-CN"/>
        </w:rPr>
        <w:t>50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List of UE</w:t>
      </w:r>
      <w:r w:rsidRPr="00144F20">
        <w:rPr>
          <w:noProof/>
        </w:rPr>
        <w:t xml:space="preserve"> IP address</w:t>
      </w:r>
      <w:r w:rsidRPr="00144F20">
        <w:rPr>
          <w:noProof/>
          <w:lang w:eastAsia="zh-CN"/>
        </w:rPr>
        <w:t>es</w:t>
      </w:r>
      <w:r w:rsidRPr="00144F20">
        <w:rPr>
          <w:noProof/>
        </w:rPr>
        <w:tab/>
      </w:r>
      <w:r w:rsidRPr="00144F20">
        <w:rPr>
          <w:noProof/>
        </w:rPr>
        <w:fldChar w:fldCharType="begin" w:fldLock="1"/>
      </w:r>
      <w:r w:rsidRPr="00144F20">
        <w:rPr>
          <w:noProof/>
        </w:rPr>
        <w:instrText xml:space="preserve"> PAGEREF _Toc172040377 \h </w:instrText>
      </w:r>
      <w:r w:rsidRPr="00144F20">
        <w:rPr>
          <w:noProof/>
        </w:rPr>
      </w:r>
      <w:r w:rsidRPr="00144F20">
        <w:rPr>
          <w:noProof/>
        </w:rPr>
        <w:fldChar w:fldCharType="separate"/>
      </w:r>
      <w:r w:rsidRPr="00144F20">
        <w:rPr>
          <w:noProof/>
        </w:rPr>
        <w:t>446</w:t>
      </w:r>
      <w:r w:rsidRPr="00144F20">
        <w:rPr>
          <w:noProof/>
        </w:rPr>
        <w:fldChar w:fldCharType="end"/>
      </w:r>
    </w:p>
    <w:p w14:paraId="5B8B8E8C" w14:textId="40A70BD2"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11.3.50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5GS identity type</w:t>
      </w:r>
      <w:r w:rsidRPr="00144F20">
        <w:rPr>
          <w:noProof/>
        </w:rPr>
        <w:tab/>
      </w:r>
      <w:r w:rsidRPr="00144F20">
        <w:rPr>
          <w:noProof/>
        </w:rPr>
        <w:fldChar w:fldCharType="begin" w:fldLock="1"/>
      </w:r>
      <w:r w:rsidRPr="00144F20">
        <w:rPr>
          <w:noProof/>
        </w:rPr>
        <w:instrText xml:space="preserve"> PAGEREF _Toc172040378 \h </w:instrText>
      </w:r>
      <w:r w:rsidRPr="00144F20">
        <w:rPr>
          <w:noProof/>
        </w:rPr>
      </w:r>
      <w:r w:rsidRPr="00144F20">
        <w:rPr>
          <w:noProof/>
        </w:rPr>
        <w:fldChar w:fldCharType="separate"/>
      </w:r>
      <w:r w:rsidRPr="00144F20">
        <w:rPr>
          <w:noProof/>
        </w:rPr>
        <w:t>446</w:t>
      </w:r>
      <w:r w:rsidRPr="00144F20">
        <w:rPr>
          <w:noProof/>
        </w:rPr>
        <w:fldChar w:fldCharType="end"/>
      </w:r>
    </w:p>
    <w:p w14:paraId="13E87EA2" w14:textId="7196DBA0"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lang w:eastAsia="zh-CN"/>
        </w:rPr>
        <w:t>11.3.51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Spare half octet</w:t>
      </w:r>
      <w:r w:rsidRPr="00144F20">
        <w:rPr>
          <w:noProof/>
        </w:rPr>
        <w:tab/>
      </w:r>
      <w:r w:rsidRPr="00144F20">
        <w:rPr>
          <w:noProof/>
        </w:rPr>
        <w:fldChar w:fldCharType="begin" w:fldLock="1"/>
      </w:r>
      <w:r w:rsidRPr="00144F20">
        <w:rPr>
          <w:noProof/>
        </w:rPr>
        <w:instrText xml:space="preserve"> PAGEREF _Toc172040379 \h </w:instrText>
      </w:r>
      <w:r w:rsidRPr="00144F20">
        <w:rPr>
          <w:noProof/>
        </w:rPr>
      </w:r>
      <w:r w:rsidRPr="00144F20">
        <w:rPr>
          <w:noProof/>
        </w:rPr>
        <w:fldChar w:fldCharType="separate"/>
      </w:r>
      <w:r w:rsidRPr="00144F20">
        <w:rPr>
          <w:noProof/>
        </w:rPr>
        <w:t>446</w:t>
      </w:r>
      <w:r w:rsidRPr="00144F20">
        <w:rPr>
          <w:noProof/>
        </w:rPr>
        <w:fldChar w:fldCharType="end"/>
      </w:r>
    </w:p>
    <w:p w14:paraId="594EC44C" w14:textId="2B0540BB"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11.3.52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MSBs of K</w:t>
      </w:r>
      <w:r w:rsidRPr="00144F20">
        <w:rPr>
          <w:noProof/>
          <w:vertAlign w:val="subscript"/>
        </w:rPr>
        <w:t>NRP</w:t>
      </w:r>
      <w:r w:rsidRPr="00144F20">
        <w:rPr>
          <w:noProof/>
        </w:rPr>
        <w:t xml:space="preserve"> ID 2</w:t>
      </w:r>
      <w:r w:rsidRPr="00144F20">
        <w:rPr>
          <w:noProof/>
        </w:rPr>
        <w:tab/>
      </w:r>
      <w:r w:rsidRPr="00144F20">
        <w:rPr>
          <w:noProof/>
        </w:rPr>
        <w:fldChar w:fldCharType="begin" w:fldLock="1"/>
      </w:r>
      <w:r w:rsidRPr="00144F20">
        <w:rPr>
          <w:noProof/>
        </w:rPr>
        <w:instrText xml:space="preserve"> PAGEREF _Toc172040380 \h </w:instrText>
      </w:r>
      <w:r w:rsidRPr="00144F20">
        <w:rPr>
          <w:noProof/>
        </w:rPr>
      </w:r>
      <w:r w:rsidRPr="00144F20">
        <w:rPr>
          <w:noProof/>
        </w:rPr>
        <w:fldChar w:fldCharType="separate"/>
      </w:r>
      <w:r w:rsidRPr="00144F20">
        <w:rPr>
          <w:noProof/>
        </w:rPr>
        <w:t>447</w:t>
      </w:r>
      <w:r w:rsidRPr="00144F20">
        <w:rPr>
          <w:noProof/>
        </w:rPr>
        <w:fldChar w:fldCharType="end"/>
      </w:r>
    </w:p>
    <w:p w14:paraId="3DCD8155" w14:textId="0399FA2D"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11.3.53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LSBs of K</w:t>
      </w:r>
      <w:r w:rsidRPr="00144F20">
        <w:rPr>
          <w:noProof/>
          <w:vertAlign w:val="subscript"/>
        </w:rPr>
        <w:t>NRP</w:t>
      </w:r>
      <w:r w:rsidRPr="00144F20">
        <w:rPr>
          <w:noProof/>
        </w:rPr>
        <w:t xml:space="preserve"> ID 2</w:t>
      </w:r>
      <w:r w:rsidRPr="00144F20">
        <w:rPr>
          <w:noProof/>
        </w:rPr>
        <w:tab/>
      </w:r>
      <w:r w:rsidRPr="00144F20">
        <w:rPr>
          <w:noProof/>
        </w:rPr>
        <w:fldChar w:fldCharType="begin" w:fldLock="1"/>
      </w:r>
      <w:r w:rsidRPr="00144F20">
        <w:rPr>
          <w:noProof/>
        </w:rPr>
        <w:instrText xml:space="preserve"> PAGEREF _Toc172040381 \h </w:instrText>
      </w:r>
      <w:r w:rsidRPr="00144F20">
        <w:rPr>
          <w:noProof/>
        </w:rPr>
      </w:r>
      <w:r w:rsidRPr="00144F20">
        <w:rPr>
          <w:noProof/>
        </w:rPr>
        <w:fldChar w:fldCharType="separate"/>
      </w:r>
      <w:r w:rsidRPr="00144F20">
        <w:rPr>
          <w:noProof/>
        </w:rPr>
        <w:t>447</w:t>
      </w:r>
      <w:r w:rsidRPr="00144F20">
        <w:rPr>
          <w:noProof/>
        </w:rPr>
        <w:fldChar w:fldCharType="end"/>
      </w:r>
    </w:p>
    <w:p w14:paraId="0FE77F09" w14:textId="7D61F19B"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11.3.54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MSB of K</w:t>
      </w:r>
      <w:r w:rsidRPr="00144F20">
        <w:rPr>
          <w:noProof/>
          <w:vertAlign w:val="subscript"/>
        </w:rPr>
        <w:t>SLP-sess</w:t>
      </w:r>
      <w:r w:rsidRPr="00144F20">
        <w:rPr>
          <w:noProof/>
        </w:rPr>
        <w:t xml:space="preserve"> ID</w:t>
      </w:r>
      <w:r w:rsidRPr="00144F20">
        <w:rPr>
          <w:noProof/>
        </w:rPr>
        <w:tab/>
      </w:r>
      <w:r w:rsidRPr="00144F20">
        <w:rPr>
          <w:noProof/>
        </w:rPr>
        <w:fldChar w:fldCharType="begin" w:fldLock="1"/>
      </w:r>
      <w:r w:rsidRPr="00144F20">
        <w:rPr>
          <w:noProof/>
        </w:rPr>
        <w:instrText xml:space="preserve"> PAGEREF _Toc172040382 \h </w:instrText>
      </w:r>
      <w:r w:rsidRPr="00144F20">
        <w:rPr>
          <w:noProof/>
        </w:rPr>
      </w:r>
      <w:r w:rsidRPr="00144F20">
        <w:rPr>
          <w:noProof/>
        </w:rPr>
        <w:fldChar w:fldCharType="separate"/>
      </w:r>
      <w:r w:rsidRPr="00144F20">
        <w:rPr>
          <w:noProof/>
        </w:rPr>
        <w:t>447</w:t>
      </w:r>
      <w:r w:rsidRPr="00144F20">
        <w:rPr>
          <w:noProof/>
        </w:rPr>
        <w:fldChar w:fldCharType="end"/>
      </w:r>
    </w:p>
    <w:p w14:paraId="3F0137FD" w14:textId="4578D5FD"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11.3.55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K</w:t>
      </w:r>
      <w:r w:rsidRPr="00144F20">
        <w:rPr>
          <w:noProof/>
          <w:vertAlign w:val="subscript"/>
        </w:rPr>
        <w:t>SLP</w:t>
      </w:r>
      <w:r w:rsidRPr="00144F20">
        <w:rPr>
          <w:noProof/>
        </w:rPr>
        <w:t xml:space="preserve"> ID</w:t>
      </w:r>
      <w:r w:rsidRPr="00144F20">
        <w:rPr>
          <w:noProof/>
        </w:rPr>
        <w:tab/>
      </w:r>
      <w:r w:rsidRPr="00144F20">
        <w:rPr>
          <w:noProof/>
        </w:rPr>
        <w:fldChar w:fldCharType="begin" w:fldLock="1"/>
      </w:r>
      <w:r w:rsidRPr="00144F20">
        <w:rPr>
          <w:noProof/>
        </w:rPr>
        <w:instrText xml:space="preserve"> PAGEREF _Toc172040383 \h </w:instrText>
      </w:r>
      <w:r w:rsidRPr="00144F20">
        <w:rPr>
          <w:noProof/>
        </w:rPr>
      </w:r>
      <w:r w:rsidRPr="00144F20">
        <w:rPr>
          <w:noProof/>
        </w:rPr>
        <w:fldChar w:fldCharType="separate"/>
      </w:r>
      <w:r w:rsidRPr="00144F20">
        <w:rPr>
          <w:noProof/>
        </w:rPr>
        <w:t>448</w:t>
      </w:r>
      <w:r w:rsidRPr="00144F20">
        <w:rPr>
          <w:noProof/>
        </w:rPr>
        <w:fldChar w:fldCharType="end"/>
      </w:r>
    </w:p>
    <w:p w14:paraId="2CCDB5D6" w14:textId="6D9337E7"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11.3.56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Re</w:t>
      </w:r>
      <w:r w:rsidRPr="00144F20">
        <w:rPr>
          <w:noProof/>
        </w:rPr>
        <w:t>lay</w:t>
      </w:r>
      <w:r w:rsidRPr="00144F20">
        <w:rPr>
          <w:noProof/>
          <w:lang w:eastAsia="zh-CN"/>
        </w:rPr>
        <w:t xml:space="preserve"> indication</w:t>
      </w:r>
      <w:r w:rsidRPr="00144F20">
        <w:rPr>
          <w:noProof/>
        </w:rPr>
        <w:tab/>
      </w:r>
      <w:r w:rsidRPr="00144F20">
        <w:rPr>
          <w:noProof/>
        </w:rPr>
        <w:fldChar w:fldCharType="begin" w:fldLock="1"/>
      </w:r>
      <w:r w:rsidRPr="00144F20">
        <w:rPr>
          <w:noProof/>
        </w:rPr>
        <w:instrText xml:space="preserve"> PAGEREF _Toc172040384 \h </w:instrText>
      </w:r>
      <w:r w:rsidRPr="00144F20">
        <w:rPr>
          <w:noProof/>
        </w:rPr>
      </w:r>
      <w:r w:rsidRPr="00144F20">
        <w:rPr>
          <w:noProof/>
        </w:rPr>
        <w:fldChar w:fldCharType="separate"/>
      </w:r>
      <w:r w:rsidRPr="00144F20">
        <w:rPr>
          <w:noProof/>
        </w:rPr>
        <w:t>448</w:t>
      </w:r>
      <w:r w:rsidRPr="00144F20">
        <w:rPr>
          <w:noProof/>
        </w:rPr>
        <w:fldChar w:fldCharType="end"/>
      </w:r>
    </w:p>
    <w:p w14:paraId="6AC58CCF" w14:textId="5C139D50"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11.3.57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List of a</w:t>
      </w:r>
      <w:r w:rsidRPr="00144F20">
        <w:rPr>
          <w:noProof/>
        </w:rPr>
        <w:t>pplication layer ID</w:t>
      </w:r>
      <w:r w:rsidRPr="00144F20">
        <w:rPr>
          <w:noProof/>
          <w:lang w:eastAsia="zh-CN"/>
        </w:rPr>
        <w:t>s</w:t>
      </w:r>
      <w:r w:rsidRPr="00144F20">
        <w:rPr>
          <w:noProof/>
        </w:rPr>
        <w:tab/>
      </w:r>
      <w:r w:rsidRPr="00144F20">
        <w:rPr>
          <w:noProof/>
        </w:rPr>
        <w:fldChar w:fldCharType="begin" w:fldLock="1"/>
      </w:r>
      <w:r w:rsidRPr="00144F20">
        <w:rPr>
          <w:noProof/>
        </w:rPr>
        <w:instrText xml:space="preserve"> PAGEREF _Toc172040385 \h </w:instrText>
      </w:r>
      <w:r w:rsidRPr="00144F20">
        <w:rPr>
          <w:noProof/>
        </w:rPr>
      </w:r>
      <w:r w:rsidRPr="00144F20">
        <w:rPr>
          <w:noProof/>
        </w:rPr>
        <w:fldChar w:fldCharType="separate"/>
      </w:r>
      <w:r w:rsidRPr="00144F20">
        <w:rPr>
          <w:noProof/>
        </w:rPr>
        <w:t>449</w:t>
      </w:r>
      <w:r w:rsidRPr="00144F20">
        <w:rPr>
          <w:noProof/>
        </w:rPr>
        <w:fldChar w:fldCharType="end"/>
      </w:r>
    </w:p>
    <w:p w14:paraId="37B7D8A3" w14:textId="06F2150B"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11.4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5G ProSe direct discovery message over PC3a formats</w:t>
      </w:r>
      <w:r w:rsidRPr="00144F20">
        <w:rPr>
          <w:noProof/>
        </w:rPr>
        <w:tab/>
      </w:r>
      <w:r w:rsidRPr="00144F20">
        <w:rPr>
          <w:noProof/>
        </w:rPr>
        <w:fldChar w:fldCharType="begin" w:fldLock="1"/>
      </w:r>
      <w:r w:rsidRPr="00144F20">
        <w:rPr>
          <w:noProof/>
        </w:rPr>
        <w:instrText xml:space="preserve"> PAGEREF _Toc172040386 \h </w:instrText>
      </w:r>
      <w:r w:rsidRPr="00144F20">
        <w:rPr>
          <w:noProof/>
        </w:rPr>
      </w:r>
      <w:r w:rsidRPr="00144F20">
        <w:rPr>
          <w:noProof/>
        </w:rPr>
        <w:fldChar w:fldCharType="separate"/>
      </w:r>
      <w:r w:rsidRPr="00144F20">
        <w:rPr>
          <w:noProof/>
        </w:rPr>
        <w:t>449</w:t>
      </w:r>
      <w:r w:rsidRPr="00144F20">
        <w:rPr>
          <w:noProof/>
        </w:rPr>
        <w:fldChar w:fldCharType="end"/>
      </w:r>
    </w:p>
    <w:p w14:paraId="22FEAD5F" w14:textId="784909BB"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11.4.1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Data types format in XML schema</w:t>
      </w:r>
      <w:r w:rsidRPr="00144F20">
        <w:rPr>
          <w:noProof/>
        </w:rPr>
        <w:tab/>
      </w:r>
      <w:r w:rsidRPr="00144F20">
        <w:rPr>
          <w:noProof/>
        </w:rPr>
        <w:fldChar w:fldCharType="begin" w:fldLock="1"/>
      </w:r>
      <w:r w:rsidRPr="00144F20">
        <w:rPr>
          <w:noProof/>
        </w:rPr>
        <w:instrText xml:space="preserve"> PAGEREF _Toc172040387 \h </w:instrText>
      </w:r>
      <w:r w:rsidRPr="00144F20">
        <w:rPr>
          <w:noProof/>
        </w:rPr>
      </w:r>
      <w:r w:rsidRPr="00144F20">
        <w:rPr>
          <w:noProof/>
        </w:rPr>
        <w:fldChar w:fldCharType="separate"/>
      </w:r>
      <w:r w:rsidRPr="00144F20">
        <w:rPr>
          <w:noProof/>
        </w:rPr>
        <w:t>449</w:t>
      </w:r>
      <w:r w:rsidRPr="00144F20">
        <w:rPr>
          <w:noProof/>
        </w:rPr>
        <w:fldChar w:fldCharType="end"/>
      </w:r>
    </w:p>
    <w:p w14:paraId="1F4DEC48" w14:textId="5BF36779"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11.4.2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Parameters in 5G ProSe direct discovery messages over PC3a</w:t>
      </w:r>
      <w:r w:rsidRPr="00144F20">
        <w:rPr>
          <w:noProof/>
        </w:rPr>
        <w:tab/>
      </w:r>
      <w:r w:rsidRPr="00144F20">
        <w:rPr>
          <w:noProof/>
        </w:rPr>
        <w:fldChar w:fldCharType="begin" w:fldLock="1"/>
      </w:r>
      <w:r w:rsidRPr="00144F20">
        <w:rPr>
          <w:noProof/>
        </w:rPr>
        <w:instrText xml:space="preserve"> PAGEREF _Toc172040388 \h </w:instrText>
      </w:r>
      <w:r w:rsidRPr="00144F20">
        <w:rPr>
          <w:noProof/>
        </w:rPr>
      </w:r>
      <w:r w:rsidRPr="00144F20">
        <w:rPr>
          <w:noProof/>
        </w:rPr>
        <w:fldChar w:fldCharType="separate"/>
      </w:r>
      <w:r w:rsidRPr="00144F20">
        <w:rPr>
          <w:noProof/>
        </w:rPr>
        <w:t>450</w:t>
      </w:r>
      <w:r w:rsidRPr="00144F20">
        <w:rPr>
          <w:noProof/>
        </w:rPr>
        <w:fldChar w:fldCharType="end"/>
      </w:r>
    </w:p>
    <w:p w14:paraId="0B6E46AC" w14:textId="68888444"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Transaction ID</w:t>
      </w:r>
      <w:r w:rsidRPr="00144F20">
        <w:rPr>
          <w:noProof/>
        </w:rPr>
        <w:tab/>
      </w:r>
      <w:r w:rsidRPr="00144F20">
        <w:rPr>
          <w:noProof/>
        </w:rPr>
        <w:fldChar w:fldCharType="begin" w:fldLock="1"/>
      </w:r>
      <w:r w:rsidRPr="00144F20">
        <w:rPr>
          <w:noProof/>
        </w:rPr>
        <w:instrText xml:space="preserve"> PAGEREF _Toc172040389 \h </w:instrText>
      </w:r>
      <w:r w:rsidRPr="00144F20">
        <w:rPr>
          <w:noProof/>
        </w:rPr>
      </w:r>
      <w:r w:rsidRPr="00144F20">
        <w:rPr>
          <w:noProof/>
        </w:rPr>
        <w:fldChar w:fldCharType="separate"/>
      </w:r>
      <w:r w:rsidRPr="00144F20">
        <w:rPr>
          <w:noProof/>
        </w:rPr>
        <w:t>450</w:t>
      </w:r>
      <w:r w:rsidRPr="00144F20">
        <w:rPr>
          <w:noProof/>
        </w:rPr>
        <w:fldChar w:fldCharType="end"/>
      </w:r>
    </w:p>
    <w:p w14:paraId="2099F706" w14:textId="74D6240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Command</w:t>
      </w:r>
      <w:r w:rsidRPr="00144F20">
        <w:rPr>
          <w:noProof/>
        </w:rPr>
        <w:tab/>
      </w:r>
      <w:r w:rsidRPr="00144F20">
        <w:rPr>
          <w:noProof/>
        </w:rPr>
        <w:fldChar w:fldCharType="begin" w:fldLock="1"/>
      </w:r>
      <w:r w:rsidRPr="00144F20">
        <w:rPr>
          <w:noProof/>
        </w:rPr>
        <w:instrText xml:space="preserve"> PAGEREF _Toc172040390 \h </w:instrText>
      </w:r>
      <w:r w:rsidRPr="00144F20">
        <w:rPr>
          <w:noProof/>
        </w:rPr>
      </w:r>
      <w:r w:rsidRPr="00144F20">
        <w:rPr>
          <w:noProof/>
        </w:rPr>
        <w:fldChar w:fldCharType="separate"/>
      </w:r>
      <w:r w:rsidRPr="00144F20">
        <w:rPr>
          <w:noProof/>
        </w:rPr>
        <w:t>450</w:t>
      </w:r>
      <w:r w:rsidRPr="00144F20">
        <w:rPr>
          <w:noProof/>
        </w:rPr>
        <w:fldChar w:fldCharType="end"/>
      </w:r>
    </w:p>
    <w:p w14:paraId="4DA6600B" w14:textId="5D6B120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Void</w:t>
      </w:r>
      <w:r w:rsidRPr="00144F20">
        <w:rPr>
          <w:noProof/>
        </w:rPr>
        <w:tab/>
      </w:r>
      <w:r w:rsidRPr="00144F20">
        <w:rPr>
          <w:noProof/>
        </w:rPr>
        <w:fldChar w:fldCharType="begin" w:fldLock="1"/>
      </w:r>
      <w:r w:rsidRPr="00144F20">
        <w:rPr>
          <w:noProof/>
        </w:rPr>
        <w:instrText xml:space="preserve"> PAGEREF _Toc172040391 \h </w:instrText>
      </w:r>
      <w:r w:rsidRPr="00144F20">
        <w:rPr>
          <w:noProof/>
        </w:rPr>
      </w:r>
      <w:r w:rsidRPr="00144F20">
        <w:rPr>
          <w:noProof/>
        </w:rPr>
        <w:fldChar w:fldCharType="separate"/>
      </w:r>
      <w:r w:rsidRPr="00144F20">
        <w:rPr>
          <w:noProof/>
        </w:rPr>
        <w:t>450</w:t>
      </w:r>
      <w:r w:rsidRPr="00144F20">
        <w:rPr>
          <w:noProof/>
        </w:rPr>
        <w:fldChar w:fldCharType="end"/>
      </w:r>
    </w:p>
    <w:p w14:paraId="02BF6F0D" w14:textId="73A91BD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application ID</w:t>
      </w:r>
      <w:r w:rsidRPr="00144F20">
        <w:rPr>
          <w:noProof/>
        </w:rPr>
        <w:tab/>
      </w:r>
      <w:r w:rsidRPr="00144F20">
        <w:rPr>
          <w:noProof/>
        </w:rPr>
        <w:fldChar w:fldCharType="begin" w:fldLock="1"/>
      </w:r>
      <w:r w:rsidRPr="00144F20">
        <w:rPr>
          <w:noProof/>
        </w:rPr>
        <w:instrText xml:space="preserve"> PAGEREF _Toc172040392 \h </w:instrText>
      </w:r>
      <w:r w:rsidRPr="00144F20">
        <w:rPr>
          <w:noProof/>
        </w:rPr>
      </w:r>
      <w:r w:rsidRPr="00144F20">
        <w:rPr>
          <w:noProof/>
        </w:rPr>
        <w:fldChar w:fldCharType="separate"/>
      </w:r>
      <w:r w:rsidRPr="00144F20">
        <w:rPr>
          <w:noProof/>
        </w:rPr>
        <w:t>450</w:t>
      </w:r>
      <w:r w:rsidRPr="00144F20">
        <w:rPr>
          <w:noProof/>
        </w:rPr>
        <w:fldChar w:fldCharType="end"/>
      </w:r>
    </w:p>
    <w:p w14:paraId="0513EC2A" w14:textId="68DF314D"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Application identity</w:t>
      </w:r>
      <w:r w:rsidRPr="00144F20">
        <w:rPr>
          <w:noProof/>
        </w:rPr>
        <w:tab/>
      </w:r>
      <w:r w:rsidRPr="00144F20">
        <w:rPr>
          <w:noProof/>
        </w:rPr>
        <w:fldChar w:fldCharType="begin" w:fldLock="1"/>
      </w:r>
      <w:r w:rsidRPr="00144F20">
        <w:rPr>
          <w:noProof/>
        </w:rPr>
        <w:instrText xml:space="preserve"> PAGEREF _Toc172040393 \h </w:instrText>
      </w:r>
      <w:r w:rsidRPr="00144F20">
        <w:rPr>
          <w:noProof/>
        </w:rPr>
      </w:r>
      <w:r w:rsidRPr="00144F20">
        <w:rPr>
          <w:noProof/>
        </w:rPr>
        <w:fldChar w:fldCharType="separate"/>
      </w:r>
      <w:r w:rsidRPr="00144F20">
        <w:rPr>
          <w:noProof/>
        </w:rPr>
        <w:t>450</w:t>
      </w:r>
      <w:r w:rsidRPr="00144F20">
        <w:rPr>
          <w:noProof/>
        </w:rPr>
        <w:fldChar w:fldCharType="end"/>
      </w:r>
    </w:p>
    <w:p w14:paraId="6857C1B4" w14:textId="638DA10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application code</w:t>
      </w:r>
      <w:r w:rsidRPr="00144F20">
        <w:rPr>
          <w:noProof/>
        </w:rPr>
        <w:tab/>
      </w:r>
      <w:r w:rsidRPr="00144F20">
        <w:rPr>
          <w:noProof/>
        </w:rPr>
        <w:fldChar w:fldCharType="begin" w:fldLock="1"/>
      </w:r>
      <w:r w:rsidRPr="00144F20">
        <w:rPr>
          <w:noProof/>
        </w:rPr>
        <w:instrText xml:space="preserve"> PAGEREF _Toc172040394 \h </w:instrText>
      </w:r>
      <w:r w:rsidRPr="00144F20">
        <w:rPr>
          <w:noProof/>
        </w:rPr>
      </w:r>
      <w:r w:rsidRPr="00144F20">
        <w:rPr>
          <w:noProof/>
        </w:rPr>
        <w:fldChar w:fldCharType="separate"/>
      </w:r>
      <w:r w:rsidRPr="00144F20">
        <w:rPr>
          <w:noProof/>
        </w:rPr>
        <w:t>450</w:t>
      </w:r>
      <w:r w:rsidRPr="00144F20">
        <w:rPr>
          <w:noProof/>
        </w:rPr>
        <w:fldChar w:fldCharType="end"/>
      </w:r>
    </w:p>
    <w:p w14:paraId="09AEFAF0" w14:textId="66F78E06"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Validity timer T5060</w:t>
      </w:r>
      <w:r w:rsidRPr="00144F20">
        <w:rPr>
          <w:noProof/>
        </w:rPr>
        <w:tab/>
      </w:r>
      <w:r w:rsidRPr="00144F20">
        <w:rPr>
          <w:noProof/>
        </w:rPr>
        <w:fldChar w:fldCharType="begin" w:fldLock="1"/>
      </w:r>
      <w:r w:rsidRPr="00144F20">
        <w:rPr>
          <w:noProof/>
        </w:rPr>
        <w:instrText xml:space="preserve"> PAGEREF _Toc172040395 \h </w:instrText>
      </w:r>
      <w:r w:rsidRPr="00144F20">
        <w:rPr>
          <w:noProof/>
        </w:rPr>
      </w:r>
      <w:r w:rsidRPr="00144F20">
        <w:rPr>
          <w:noProof/>
        </w:rPr>
        <w:fldChar w:fldCharType="separate"/>
      </w:r>
      <w:r w:rsidRPr="00144F20">
        <w:rPr>
          <w:noProof/>
        </w:rPr>
        <w:t>451</w:t>
      </w:r>
      <w:r w:rsidRPr="00144F20">
        <w:rPr>
          <w:noProof/>
        </w:rPr>
        <w:fldChar w:fldCharType="end"/>
      </w:r>
    </w:p>
    <w:p w14:paraId="18DD8A9A" w14:textId="39FF869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PC3a control protocol cause value</w:t>
      </w:r>
      <w:r w:rsidRPr="00144F20">
        <w:rPr>
          <w:noProof/>
        </w:rPr>
        <w:tab/>
      </w:r>
      <w:r w:rsidRPr="00144F20">
        <w:rPr>
          <w:noProof/>
        </w:rPr>
        <w:fldChar w:fldCharType="begin" w:fldLock="1"/>
      </w:r>
      <w:r w:rsidRPr="00144F20">
        <w:rPr>
          <w:noProof/>
        </w:rPr>
        <w:instrText xml:space="preserve"> PAGEREF _Toc172040396 \h </w:instrText>
      </w:r>
      <w:r w:rsidRPr="00144F20">
        <w:rPr>
          <w:noProof/>
        </w:rPr>
      </w:r>
      <w:r w:rsidRPr="00144F20">
        <w:rPr>
          <w:noProof/>
        </w:rPr>
        <w:fldChar w:fldCharType="separate"/>
      </w:r>
      <w:r w:rsidRPr="00144F20">
        <w:rPr>
          <w:noProof/>
        </w:rPr>
        <w:t>451</w:t>
      </w:r>
      <w:r w:rsidRPr="00144F20">
        <w:rPr>
          <w:noProof/>
        </w:rPr>
        <w:fldChar w:fldCharType="end"/>
      </w:r>
    </w:p>
    <w:p w14:paraId="061AFF61" w14:textId="039B37C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Discovery filter</w:t>
      </w:r>
      <w:r w:rsidRPr="00144F20">
        <w:rPr>
          <w:noProof/>
        </w:rPr>
        <w:tab/>
      </w:r>
      <w:r w:rsidRPr="00144F20">
        <w:rPr>
          <w:noProof/>
        </w:rPr>
        <w:fldChar w:fldCharType="begin" w:fldLock="1"/>
      </w:r>
      <w:r w:rsidRPr="00144F20">
        <w:rPr>
          <w:noProof/>
        </w:rPr>
        <w:instrText xml:space="preserve"> PAGEREF _Toc172040397 \h </w:instrText>
      </w:r>
      <w:r w:rsidRPr="00144F20">
        <w:rPr>
          <w:noProof/>
        </w:rPr>
      </w:r>
      <w:r w:rsidRPr="00144F20">
        <w:rPr>
          <w:noProof/>
        </w:rPr>
        <w:fldChar w:fldCharType="separate"/>
      </w:r>
      <w:r w:rsidRPr="00144F20">
        <w:rPr>
          <w:noProof/>
        </w:rPr>
        <w:t>451</w:t>
      </w:r>
      <w:r w:rsidRPr="00144F20">
        <w:rPr>
          <w:noProof/>
        </w:rPr>
        <w:fldChar w:fldCharType="end"/>
      </w:r>
    </w:p>
    <w:p w14:paraId="54C3E003" w14:textId="441D7C96"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11.4.2.10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Monitored PLMN ID</w:t>
      </w:r>
      <w:r w:rsidRPr="00144F20">
        <w:rPr>
          <w:noProof/>
        </w:rPr>
        <w:tab/>
      </w:r>
      <w:r w:rsidRPr="00144F20">
        <w:rPr>
          <w:noProof/>
        </w:rPr>
        <w:fldChar w:fldCharType="begin" w:fldLock="1"/>
      </w:r>
      <w:r w:rsidRPr="00144F20">
        <w:rPr>
          <w:noProof/>
        </w:rPr>
        <w:instrText xml:space="preserve"> PAGEREF _Toc172040398 \h </w:instrText>
      </w:r>
      <w:r w:rsidRPr="00144F20">
        <w:rPr>
          <w:noProof/>
        </w:rPr>
      </w:r>
      <w:r w:rsidRPr="00144F20">
        <w:rPr>
          <w:noProof/>
        </w:rPr>
        <w:fldChar w:fldCharType="separate"/>
      </w:r>
      <w:r w:rsidRPr="00144F20">
        <w:rPr>
          <w:noProof/>
        </w:rPr>
        <w:t>452</w:t>
      </w:r>
      <w:r w:rsidRPr="00144F20">
        <w:rPr>
          <w:noProof/>
        </w:rPr>
        <w:fldChar w:fldCharType="end"/>
      </w:r>
    </w:p>
    <w:p w14:paraId="7975C0A2" w14:textId="0306FFBA"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11.4.2.11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VPLMN ID</w:t>
      </w:r>
      <w:r w:rsidRPr="00144F20">
        <w:rPr>
          <w:noProof/>
        </w:rPr>
        <w:tab/>
      </w:r>
      <w:r w:rsidRPr="00144F20">
        <w:rPr>
          <w:noProof/>
        </w:rPr>
        <w:fldChar w:fldCharType="begin" w:fldLock="1"/>
      </w:r>
      <w:r w:rsidRPr="00144F20">
        <w:rPr>
          <w:noProof/>
        </w:rPr>
        <w:instrText xml:space="preserve"> PAGEREF _Toc172040399 \h </w:instrText>
      </w:r>
      <w:r w:rsidRPr="00144F20">
        <w:rPr>
          <w:noProof/>
        </w:rPr>
      </w:r>
      <w:r w:rsidRPr="00144F20">
        <w:rPr>
          <w:noProof/>
        </w:rPr>
        <w:fldChar w:fldCharType="separate"/>
      </w:r>
      <w:r w:rsidRPr="00144F20">
        <w:rPr>
          <w:noProof/>
        </w:rPr>
        <w:t>452</w:t>
      </w:r>
      <w:r w:rsidRPr="00144F20">
        <w:rPr>
          <w:noProof/>
        </w:rPr>
        <w:fldChar w:fldCharType="end"/>
      </w:r>
    </w:p>
    <w:p w14:paraId="356BF61F" w14:textId="2E911DC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11.4.2.12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UTC-based counter</w:t>
      </w:r>
      <w:r w:rsidRPr="00144F20">
        <w:rPr>
          <w:noProof/>
        </w:rPr>
        <w:tab/>
      </w:r>
      <w:r w:rsidRPr="00144F20">
        <w:rPr>
          <w:noProof/>
        </w:rPr>
        <w:fldChar w:fldCharType="begin" w:fldLock="1"/>
      </w:r>
      <w:r w:rsidRPr="00144F20">
        <w:rPr>
          <w:noProof/>
        </w:rPr>
        <w:instrText xml:space="preserve"> PAGEREF _Toc172040400 \h </w:instrText>
      </w:r>
      <w:r w:rsidRPr="00144F20">
        <w:rPr>
          <w:noProof/>
        </w:rPr>
      </w:r>
      <w:r w:rsidRPr="00144F20">
        <w:rPr>
          <w:noProof/>
        </w:rPr>
        <w:fldChar w:fldCharType="separate"/>
      </w:r>
      <w:r w:rsidRPr="00144F20">
        <w:rPr>
          <w:noProof/>
        </w:rPr>
        <w:t>452</w:t>
      </w:r>
      <w:r w:rsidRPr="00144F20">
        <w:rPr>
          <w:noProof/>
        </w:rPr>
        <w:fldChar w:fldCharType="end"/>
      </w:r>
    </w:p>
    <w:p w14:paraId="09CDD310" w14:textId="765DCD64"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11.4.2.13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Validity timer T5072</w:t>
      </w:r>
      <w:r w:rsidRPr="00144F20">
        <w:rPr>
          <w:noProof/>
        </w:rPr>
        <w:tab/>
      </w:r>
      <w:r w:rsidRPr="00144F20">
        <w:rPr>
          <w:noProof/>
        </w:rPr>
        <w:fldChar w:fldCharType="begin" w:fldLock="1"/>
      </w:r>
      <w:r w:rsidRPr="00144F20">
        <w:rPr>
          <w:noProof/>
        </w:rPr>
        <w:instrText xml:space="preserve"> PAGEREF _Toc172040401 \h </w:instrText>
      </w:r>
      <w:r w:rsidRPr="00144F20">
        <w:rPr>
          <w:noProof/>
        </w:rPr>
      </w:r>
      <w:r w:rsidRPr="00144F20">
        <w:rPr>
          <w:noProof/>
        </w:rPr>
        <w:fldChar w:fldCharType="separate"/>
      </w:r>
      <w:r w:rsidRPr="00144F20">
        <w:rPr>
          <w:noProof/>
        </w:rPr>
        <w:t>452</w:t>
      </w:r>
      <w:r w:rsidRPr="00144F20">
        <w:rPr>
          <w:noProof/>
        </w:rPr>
        <w:fldChar w:fldCharType="end"/>
      </w:r>
    </w:p>
    <w:p w14:paraId="3826D173" w14:textId="7C91F10A"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11.4.2.14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Metadata flag</w:t>
      </w:r>
      <w:r w:rsidRPr="00144F20">
        <w:rPr>
          <w:noProof/>
        </w:rPr>
        <w:tab/>
      </w:r>
      <w:r w:rsidRPr="00144F20">
        <w:rPr>
          <w:noProof/>
        </w:rPr>
        <w:fldChar w:fldCharType="begin" w:fldLock="1"/>
      </w:r>
      <w:r w:rsidRPr="00144F20">
        <w:rPr>
          <w:noProof/>
        </w:rPr>
        <w:instrText xml:space="preserve"> PAGEREF _Toc172040402 \h </w:instrText>
      </w:r>
      <w:r w:rsidRPr="00144F20">
        <w:rPr>
          <w:noProof/>
        </w:rPr>
      </w:r>
      <w:r w:rsidRPr="00144F20">
        <w:rPr>
          <w:noProof/>
        </w:rPr>
        <w:fldChar w:fldCharType="separate"/>
      </w:r>
      <w:r w:rsidRPr="00144F20">
        <w:rPr>
          <w:noProof/>
        </w:rPr>
        <w:t>452</w:t>
      </w:r>
      <w:r w:rsidRPr="00144F20">
        <w:rPr>
          <w:noProof/>
        </w:rPr>
        <w:fldChar w:fldCharType="end"/>
      </w:r>
    </w:p>
    <w:p w14:paraId="443DEAF0" w14:textId="18F1AFAC"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11.4.2.15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Metadata</w:t>
      </w:r>
      <w:r w:rsidRPr="00144F20">
        <w:rPr>
          <w:noProof/>
        </w:rPr>
        <w:tab/>
      </w:r>
      <w:r w:rsidRPr="00144F20">
        <w:rPr>
          <w:noProof/>
        </w:rPr>
        <w:fldChar w:fldCharType="begin" w:fldLock="1"/>
      </w:r>
      <w:r w:rsidRPr="00144F20">
        <w:rPr>
          <w:noProof/>
        </w:rPr>
        <w:instrText xml:space="preserve"> PAGEREF _Toc172040403 \h </w:instrText>
      </w:r>
      <w:r w:rsidRPr="00144F20">
        <w:rPr>
          <w:noProof/>
        </w:rPr>
      </w:r>
      <w:r w:rsidRPr="00144F20">
        <w:rPr>
          <w:noProof/>
        </w:rPr>
        <w:fldChar w:fldCharType="separate"/>
      </w:r>
      <w:r w:rsidRPr="00144F20">
        <w:rPr>
          <w:noProof/>
        </w:rPr>
        <w:t>452</w:t>
      </w:r>
      <w:r w:rsidRPr="00144F20">
        <w:rPr>
          <w:noProof/>
        </w:rPr>
        <w:fldChar w:fldCharType="end"/>
      </w:r>
    </w:p>
    <w:p w14:paraId="166AE1F1" w14:textId="63ABFF8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11.4.2.16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Current time</w:t>
      </w:r>
      <w:r w:rsidRPr="00144F20">
        <w:rPr>
          <w:noProof/>
        </w:rPr>
        <w:tab/>
      </w:r>
      <w:r w:rsidRPr="00144F20">
        <w:rPr>
          <w:noProof/>
        </w:rPr>
        <w:fldChar w:fldCharType="begin" w:fldLock="1"/>
      </w:r>
      <w:r w:rsidRPr="00144F20">
        <w:rPr>
          <w:noProof/>
        </w:rPr>
        <w:instrText xml:space="preserve"> PAGEREF _Toc172040404 \h </w:instrText>
      </w:r>
      <w:r w:rsidRPr="00144F20">
        <w:rPr>
          <w:noProof/>
        </w:rPr>
      </w:r>
      <w:r w:rsidRPr="00144F20">
        <w:rPr>
          <w:noProof/>
        </w:rPr>
        <w:fldChar w:fldCharType="separate"/>
      </w:r>
      <w:r w:rsidRPr="00144F20">
        <w:rPr>
          <w:noProof/>
        </w:rPr>
        <w:t>452</w:t>
      </w:r>
      <w:r w:rsidRPr="00144F20">
        <w:rPr>
          <w:noProof/>
        </w:rPr>
        <w:fldChar w:fldCharType="end"/>
      </w:r>
    </w:p>
    <w:p w14:paraId="1D6A8B7B" w14:textId="2F0427CA"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11.4.2.17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Max offset</w:t>
      </w:r>
      <w:r w:rsidRPr="00144F20">
        <w:rPr>
          <w:noProof/>
        </w:rPr>
        <w:tab/>
      </w:r>
      <w:r w:rsidRPr="00144F20">
        <w:rPr>
          <w:noProof/>
        </w:rPr>
        <w:fldChar w:fldCharType="begin" w:fldLock="1"/>
      </w:r>
      <w:r w:rsidRPr="00144F20">
        <w:rPr>
          <w:noProof/>
        </w:rPr>
        <w:instrText xml:space="preserve"> PAGEREF _Toc172040405 \h </w:instrText>
      </w:r>
      <w:r w:rsidRPr="00144F20">
        <w:rPr>
          <w:noProof/>
        </w:rPr>
      </w:r>
      <w:r w:rsidRPr="00144F20">
        <w:rPr>
          <w:noProof/>
        </w:rPr>
        <w:fldChar w:fldCharType="separate"/>
      </w:r>
      <w:r w:rsidRPr="00144F20">
        <w:rPr>
          <w:noProof/>
        </w:rPr>
        <w:t>452</w:t>
      </w:r>
      <w:r w:rsidRPr="00144F20">
        <w:rPr>
          <w:noProof/>
        </w:rPr>
        <w:fldChar w:fldCharType="end"/>
      </w:r>
    </w:p>
    <w:p w14:paraId="1B75B89D" w14:textId="6CDE8DD9"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lastRenderedPageBreak/>
        <w:t>11.4.2.18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Discovery type</w:t>
      </w:r>
      <w:r w:rsidRPr="00144F20">
        <w:rPr>
          <w:noProof/>
        </w:rPr>
        <w:tab/>
      </w:r>
      <w:r w:rsidRPr="00144F20">
        <w:rPr>
          <w:noProof/>
        </w:rPr>
        <w:fldChar w:fldCharType="begin" w:fldLock="1"/>
      </w:r>
      <w:r w:rsidRPr="00144F20">
        <w:rPr>
          <w:noProof/>
        </w:rPr>
        <w:instrText xml:space="preserve"> PAGEREF _Toc172040406 \h </w:instrText>
      </w:r>
      <w:r w:rsidRPr="00144F20">
        <w:rPr>
          <w:noProof/>
        </w:rPr>
      </w:r>
      <w:r w:rsidRPr="00144F20">
        <w:rPr>
          <w:noProof/>
        </w:rPr>
        <w:fldChar w:fldCharType="separate"/>
      </w:r>
      <w:r w:rsidRPr="00144F20">
        <w:rPr>
          <w:noProof/>
        </w:rPr>
        <w:t>452</w:t>
      </w:r>
      <w:r w:rsidRPr="00144F20">
        <w:rPr>
          <w:noProof/>
        </w:rPr>
        <w:fldChar w:fldCharType="end"/>
      </w:r>
    </w:p>
    <w:p w14:paraId="0E382B17" w14:textId="121905BD"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11.4.2.19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Match report refresh timer T5074</w:t>
      </w:r>
      <w:r w:rsidRPr="00144F20">
        <w:rPr>
          <w:noProof/>
        </w:rPr>
        <w:tab/>
      </w:r>
      <w:r w:rsidRPr="00144F20">
        <w:rPr>
          <w:noProof/>
        </w:rPr>
        <w:fldChar w:fldCharType="begin" w:fldLock="1"/>
      </w:r>
      <w:r w:rsidRPr="00144F20">
        <w:rPr>
          <w:noProof/>
        </w:rPr>
        <w:instrText xml:space="preserve"> PAGEREF _Toc172040407 \h </w:instrText>
      </w:r>
      <w:r w:rsidRPr="00144F20">
        <w:rPr>
          <w:noProof/>
        </w:rPr>
      </w:r>
      <w:r w:rsidRPr="00144F20">
        <w:rPr>
          <w:noProof/>
        </w:rPr>
        <w:fldChar w:fldCharType="separate"/>
      </w:r>
      <w:r w:rsidRPr="00144F20">
        <w:rPr>
          <w:noProof/>
        </w:rPr>
        <w:t>453</w:t>
      </w:r>
      <w:r w:rsidRPr="00144F20">
        <w:rPr>
          <w:noProof/>
        </w:rPr>
        <w:fldChar w:fldCharType="end"/>
      </w:r>
    </w:p>
    <w:p w14:paraId="1BD9D2D8" w14:textId="37084C03"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11.4.2.20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Requested timer</w:t>
      </w:r>
      <w:r w:rsidRPr="00144F20">
        <w:rPr>
          <w:noProof/>
        </w:rPr>
        <w:tab/>
      </w:r>
      <w:r w:rsidRPr="00144F20">
        <w:rPr>
          <w:noProof/>
        </w:rPr>
        <w:fldChar w:fldCharType="begin" w:fldLock="1"/>
      </w:r>
      <w:r w:rsidRPr="00144F20">
        <w:rPr>
          <w:noProof/>
        </w:rPr>
        <w:instrText xml:space="preserve"> PAGEREF _Toc172040408 \h </w:instrText>
      </w:r>
      <w:r w:rsidRPr="00144F20">
        <w:rPr>
          <w:noProof/>
        </w:rPr>
      </w:r>
      <w:r w:rsidRPr="00144F20">
        <w:rPr>
          <w:noProof/>
        </w:rPr>
        <w:fldChar w:fldCharType="separate"/>
      </w:r>
      <w:r w:rsidRPr="00144F20">
        <w:rPr>
          <w:noProof/>
        </w:rPr>
        <w:t>453</w:t>
      </w:r>
      <w:r w:rsidRPr="00144F20">
        <w:rPr>
          <w:noProof/>
        </w:rPr>
        <w:fldChar w:fldCharType="end"/>
      </w:r>
    </w:p>
    <w:p w14:paraId="0E7A78DF" w14:textId="389566D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11.4.2.21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 xml:space="preserve">DDNMF </w:t>
      </w:r>
      <w:r w:rsidRPr="00144F20">
        <w:rPr>
          <w:noProof/>
        </w:rPr>
        <w:t>transaction ID</w:t>
      </w:r>
      <w:r w:rsidRPr="00144F20">
        <w:rPr>
          <w:noProof/>
        </w:rPr>
        <w:tab/>
      </w:r>
      <w:r w:rsidRPr="00144F20">
        <w:rPr>
          <w:noProof/>
        </w:rPr>
        <w:fldChar w:fldCharType="begin" w:fldLock="1"/>
      </w:r>
      <w:r w:rsidRPr="00144F20">
        <w:rPr>
          <w:noProof/>
        </w:rPr>
        <w:instrText xml:space="preserve"> PAGEREF _Toc172040409 \h </w:instrText>
      </w:r>
      <w:r w:rsidRPr="00144F20">
        <w:rPr>
          <w:noProof/>
        </w:rPr>
      </w:r>
      <w:r w:rsidRPr="00144F20">
        <w:rPr>
          <w:noProof/>
        </w:rPr>
        <w:fldChar w:fldCharType="separate"/>
      </w:r>
      <w:r w:rsidRPr="00144F20">
        <w:rPr>
          <w:noProof/>
        </w:rPr>
        <w:t>453</w:t>
      </w:r>
      <w:r w:rsidRPr="00144F20">
        <w:rPr>
          <w:noProof/>
        </w:rPr>
        <w:fldChar w:fldCharType="end"/>
      </w:r>
    </w:p>
    <w:p w14:paraId="0B7BB2AB" w14:textId="63185681"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11.4.2.22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Update info</w:t>
      </w:r>
      <w:r w:rsidRPr="00144F20">
        <w:rPr>
          <w:noProof/>
        </w:rPr>
        <w:tab/>
      </w:r>
      <w:r w:rsidRPr="00144F20">
        <w:rPr>
          <w:noProof/>
        </w:rPr>
        <w:fldChar w:fldCharType="begin" w:fldLock="1"/>
      </w:r>
      <w:r w:rsidRPr="00144F20">
        <w:rPr>
          <w:noProof/>
        </w:rPr>
        <w:instrText xml:space="preserve"> PAGEREF _Toc172040410 \h </w:instrText>
      </w:r>
      <w:r w:rsidRPr="00144F20">
        <w:rPr>
          <w:noProof/>
        </w:rPr>
      </w:r>
      <w:r w:rsidRPr="00144F20">
        <w:rPr>
          <w:noProof/>
        </w:rPr>
        <w:fldChar w:fldCharType="separate"/>
      </w:r>
      <w:r w:rsidRPr="00144F20">
        <w:rPr>
          <w:noProof/>
        </w:rPr>
        <w:t>453</w:t>
      </w:r>
      <w:r w:rsidRPr="00144F20">
        <w:rPr>
          <w:noProof/>
        </w:rPr>
        <w:fldChar w:fldCharType="end"/>
      </w:r>
    </w:p>
    <w:p w14:paraId="238211AE" w14:textId="04FC6985"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11.4.2.23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RPAUID</w:t>
      </w:r>
      <w:r w:rsidRPr="00144F20">
        <w:rPr>
          <w:noProof/>
        </w:rPr>
        <w:tab/>
      </w:r>
      <w:r w:rsidRPr="00144F20">
        <w:rPr>
          <w:noProof/>
        </w:rPr>
        <w:fldChar w:fldCharType="begin" w:fldLock="1"/>
      </w:r>
      <w:r w:rsidRPr="00144F20">
        <w:rPr>
          <w:noProof/>
        </w:rPr>
        <w:instrText xml:space="preserve"> PAGEREF _Toc172040411 \h </w:instrText>
      </w:r>
      <w:r w:rsidRPr="00144F20">
        <w:rPr>
          <w:noProof/>
        </w:rPr>
      </w:r>
      <w:r w:rsidRPr="00144F20">
        <w:rPr>
          <w:noProof/>
        </w:rPr>
        <w:fldChar w:fldCharType="separate"/>
      </w:r>
      <w:r w:rsidRPr="00144F20">
        <w:rPr>
          <w:noProof/>
        </w:rPr>
        <w:t>454</w:t>
      </w:r>
      <w:r w:rsidRPr="00144F20">
        <w:rPr>
          <w:noProof/>
        </w:rPr>
        <w:fldChar w:fldCharType="end"/>
      </w:r>
    </w:p>
    <w:p w14:paraId="4FED0598" w14:textId="729D60B1"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11.4.2.24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Announcing type</w:t>
      </w:r>
      <w:r w:rsidRPr="00144F20">
        <w:rPr>
          <w:noProof/>
        </w:rPr>
        <w:tab/>
      </w:r>
      <w:r w:rsidRPr="00144F20">
        <w:rPr>
          <w:noProof/>
        </w:rPr>
        <w:fldChar w:fldCharType="begin" w:fldLock="1"/>
      </w:r>
      <w:r w:rsidRPr="00144F20">
        <w:rPr>
          <w:noProof/>
        </w:rPr>
        <w:instrText xml:space="preserve"> PAGEREF _Toc172040412 \h </w:instrText>
      </w:r>
      <w:r w:rsidRPr="00144F20">
        <w:rPr>
          <w:noProof/>
        </w:rPr>
      </w:r>
      <w:r w:rsidRPr="00144F20">
        <w:rPr>
          <w:noProof/>
        </w:rPr>
        <w:fldChar w:fldCharType="separate"/>
      </w:r>
      <w:r w:rsidRPr="00144F20">
        <w:rPr>
          <w:noProof/>
        </w:rPr>
        <w:t>454</w:t>
      </w:r>
      <w:r w:rsidRPr="00144F20">
        <w:rPr>
          <w:noProof/>
        </w:rPr>
        <w:fldChar w:fldCharType="end"/>
      </w:r>
    </w:p>
    <w:p w14:paraId="52FC79B3" w14:textId="58294D4D"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11.4.2.25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Application level container</w:t>
      </w:r>
      <w:r w:rsidRPr="00144F20">
        <w:rPr>
          <w:noProof/>
        </w:rPr>
        <w:tab/>
      </w:r>
      <w:r w:rsidRPr="00144F20">
        <w:rPr>
          <w:noProof/>
        </w:rPr>
        <w:fldChar w:fldCharType="begin" w:fldLock="1"/>
      </w:r>
      <w:r w:rsidRPr="00144F20">
        <w:rPr>
          <w:noProof/>
        </w:rPr>
        <w:instrText xml:space="preserve"> PAGEREF _Toc172040413 \h </w:instrText>
      </w:r>
      <w:r w:rsidRPr="00144F20">
        <w:rPr>
          <w:noProof/>
        </w:rPr>
      </w:r>
      <w:r w:rsidRPr="00144F20">
        <w:rPr>
          <w:noProof/>
        </w:rPr>
        <w:fldChar w:fldCharType="separate"/>
      </w:r>
      <w:r w:rsidRPr="00144F20">
        <w:rPr>
          <w:noProof/>
        </w:rPr>
        <w:t>454</w:t>
      </w:r>
      <w:r w:rsidRPr="00144F20">
        <w:rPr>
          <w:noProof/>
        </w:rPr>
        <w:fldChar w:fldCharType="end"/>
      </w:r>
    </w:p>
    <w:p w14:paraId="3AD5ADEE" w14:textId="729107D6"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11.4.2.26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Discovery entry ID</w:t>
      </w:r>
      <w:r w:rsidRPr="00144F20">
        <w:rPr>
          <w:noProof/>
        </w:rPr>
        <w:tab/>
      </w:r>
      <w:r w:rsidRPr="00144F20">
        <w:rPr>
          <w:noProof/>
        </w:rPr>
        <w:fldChar w:fldCharType="begin" w:fldLock="1"/>
      </w:r>
      <w:r w:rsidRPr="00144F20">
        <w:rPr>
          <w:noProof/>
        </w:rPr>
        <w:instrText xml:space="preserve"> PAGEREF _Toc172040414 \h </w:instrText>
      </w:r>
      <w:r w:rsidRPr="00144F20">
        <w:rPr>
          <w:noProof/>
        </w:rPr>
      </w:r>
      <w:r w:rsidRPr="00144F20">
        <w:rPr>
          <w:noProof/>
        </w:rPr>
        <w:fldChar w:fldCharType="separate"/>
      </w:r>
      <w:r w:rsidRPr="00144F20">
        <w:rPr>
          <w:noProof/>
        </w:rPr>
        <w:t>454</w:t>
      </w:r>
      <w:r w:rsidRPr="00144F20">
        <w:rPr>
          <w:noProof/>
        </w:rPr>
        <w:fldChar w:fldCharType="end"/>
      </w:r>
    </w:p>
    <w:p w14:paraId="327E5E80" w14:textId="634515DB"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11.4.2.27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restricted code</w:t>
      </w:r>
      <w:r w:rsidRPr="00144F20">
        <w:rPr>
          <w:noProof/>
        </w:rPr>
        <w:tab/>
      </w:r>
      <w:r w:rsidRPr="00144F20">
        <w:rPr>
          <w:noProof/>
        </w:rPr>
        <w:fldChar w:fldCharType="begin" w:fldLock="1"/>
      </w:r>
      <w:r w:rsidRPr="00144F20">
        <w:rPr>
          <w:noProof/>
        </w:rPr>
        <w:instrText xml:space="preserve"> PAGEREF _Toc172040415 \h </w:instrText>
      </w:r>
      <w:r w:rsidRPr="00144F20">
        <w:rPr>
          <w:noProof/>
        </w:rPr>
      </w:r>
      <w:r w:rsidRPr="00144F20">
        <w:rPr>
          <w:noProof/>
        </w:rPr>
        <w:fldChar w:fldCharType="separate"/>
      </w:r>
      <w:r w:rsidRPr="00144F20">
        <w:rPr>
          <w:noProof/>
        </w:rPr>
        <w:t>454</w:t>
      </w:r>
      <w:r w:rsidRPr="00144F20">
        <w:rPr>
          <w:noProof/>
        </w:rPr>
        <w:fldChar w:fldCharType="end"/>
      </w:r>
    </w:p>
    <w:p w14:paraId="34FC2294" w14:textId="74A67C20"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11.4.2.28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restricted code suffix range</w:t>
      </w:r>
      <w:r w:rsidRPr="00144F20">
        <w:rPr>
          <w:noProof/>
        </w:rPr>
        <w:tab/>
      </w:r>
      <w:r w:rsidRPr="00144F20">
        <w:rPr>
          <w:noProof/>
        </w:rPr>
        <w:fldChar w:fldCharType="begin" w:fldLock="1"/>
      </w:r>
      <w:r w:rsidRPr="00144F20">
        <w:rPr>
          <w:noProof/>
        </w:rPr>
        <w:instrText xml:space="preserve"> PAGEREF _Toc172040416 \h </w:instrText>
      </w:r>
      <w:r w:rsidRPr="00144F20">
        <w:rPr>
          <w:noProof/>
        </w:rPr>
      </w:r>
      <w:r w:rsidRPr="00144F20">
        <w:rPr>
          <w:noProof/>
        </w:rPr>
        <w:fldChar w:fldCharType="separate"/>
      </w:r>
      <w:r w:rsidRPr="00144F20">
        <w:rPr>
          <w:noProof/>
        </w:rPr>
        <w:t>454</w:t>
      </w:r>
      <w:r w:rsidRPr="00144F20">
        <w:rPr>
          <w:noProof/>
        </w:rPr>
        <w:fldChar w:fldCharType="end"/>
      </w:r>
    </w:p>
    <w:p w14:paraId="47C74595" w14:textId="72510ACA"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11.4.2.29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On demand announcing enabled indicator</w:t>
      </w:r>
      <w:r w:rsidRPr="00144F20">
        <w:rPr>
          <w:noProof/>
        </w:rPr>
        <w:tab/>
      </w:r>
      <w:r w:rsidRPr="00144F20">
        <w:rPr>
          <w:noProof/>
        </w:rPr>
        <w:fldChar w:fldCharType="begin" w:fldLock="1"/>
      </w:r>
      <w:r w:rsidRPr="00144F20">
        <w:rPr>
          <w:noProof/>
        </w:rPr>
        <w:instrText xml:space="preserve"> PAGEREF _Toc172040417 \h </w:instrText>
      </w:r>
      <w:r w:rsidRPr="00144F20">
        <w:rPr>
          <w:noProof/>
        </w:rPr>
      </w:r>
      <w:r w:rsidRPr="00144F20">
        <w:rPr>
          <w:noProof/>
        </w:rPr>
        <w:fldChar w:fldCharType="separate"/>
      </w:r>
      <w:r w:rsidRPr="00144F20">
        <w:rPr>
          <w:noProof/>
        </w:rPr>
        <w:t>455</w:t>
      </w:r>
      <w:r w:rsidRPr="00144F20">
        <w:rPr>
          <w:noProof/>
        </w:rPr>
        <w:fldChar w:fldCharType="end"/>
      </w:r>
    </w:p>
    <w:p w14:paraId="42C53959" w14:textId="06A4922C"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11.4.2.30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Restricted discovery filter</w:t>
      </w:r>
      <w:r w:rsidRPr="00144F20">
        <w:rPr>
          <w:noProof/>
        </w:rPr>
        <w:tab/>
      </w:r>
      <w:r w:rsidRPr="00144F20">
        <w:rPr>
          <w:noProof/>
        </w:rPr>
        <w:fldChar w:fldCharType="begin" w:fldLock="1"/>
      </w:r>
      <w:r w:rsidRPr="00144F20">
        <w:rPr>
          <w:noProof/>
        </w:rPr>
        <w:instrText xml:space="preserve"> PAGEREF _Toc172040418 \h </w:instrText>
      </w:r>
      <w:r w:rsidRPr="00144F20">
        <w:rPr>
          <w:noProof/>
        </w:rPr>
      </w:r>
      <w:r w:rsidRPr="00144F20">
        <w:rPr>
          <w:noProof/>
        </w:rPr>
        <w:fldChar w:fldCharType="separate"/>
      </w:r>
      <w:r w:rsidRPr="00144F20">
        <w:rPr>
          <w:noProof/>
        </w:rPr>
        <w:t>455</w:t>
      </w:r>
      <w:r w:rsidRPr="00144F20">
        <w:rPr>
          <w:noProof/>
        </w:rPr>
        <w:fldChar w:fldCharType="end"/>
      </w:r>
    </w:p>
    <w:p w14:paraId="2335EB78" w14:textId="029D54E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11.4.2.31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ACE enabled indicator</w:t>
      </w:r>
      <w:r w:rsidRPr="00144F20">
        <w:rPr>
          <w:noProof/>
        </w:rPr>
        <w:tab/>
      </w:r>
      <w:r w:rsidRPr="00144F20">
        <w:rPr>
          <w:noProof/>
        </w:rPr>
        <w:fldChar w:fldCharType="begin" w:fldLock="1"/>
      </w:r>
      <w:r w:rsidRPr="00144F20">
        <w:rPr>
          <w:noProof/>
        </w:rPr>
        <w:instrText xml:space="preserve"> PAGEREF _Toc172040419 \h </w:instrText>
      </w:r>
      <w:r w:rsidRPr="00144F20">
        <w:rPr>
          <w:noProof/>
        </w:rPr>
      </w:r>
      <w:r w:rsidRPr="00144F20">
        <w:rPr>
          <w:noProof/>
        </w:rPr>
        <w:fldChar w:fldCharType="separate"/>
      </w:r>
      <w:r w:rsidRPr="00144F20">
        <w:rPr>
          <w:noProof/>
        </w:rPr>
        <w:t>455</w:t>
      </w:r>
      <w:r w:rsidRPr="00144F20">
        <w:rPr>
          <w:noProof/>
        </w:rPr>
        <w:fldChar w:fldCharType="end"/>
      </w:r>
    </w:p>
    <w:p w14:paraId="66970FCA" w14:textId="3EEE7F13"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11.4.2.32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Validity timer T5062</w:t>
      </w:r>
      <w:r w:rsidRPr="00144F20">
        <w:rPr>
          <w:noProof/>
        </w:rPr>
        <w:tab/>
      </w:r>
      <w:r w:rsidRPr="00144F20">
        <w:rPr>
          <w:noProof/>
        </w:rPr>
        <w:fldChar w:fldCharType="begin" w:fldLock="1"/>
      </w:r>
      <w:r w:rsidRPr="00144F20">
        <w:rPr>
          <w:noProof/>
        </w:rPr>
        <w:instrText xml:space="preserve"> PAGEREF _Toc172040420 \h </w:instrText>
      </w:r>
      <w:r w:rsidRPr="00144F20">
        <w:rPr>
          <w:noProof/>
        </w:rPr>
      </w:r>
      <w:r w:rsidRPr="00144F20">
        <w:rPr>
          <w:noProof/>
        </w:rPr>
        <w:fldChar w:fldCharType="separate"/>
      </w:r>
      <w:r w:rsidRPr="00144F20">
        <w:rPr>
          <w:noProof/>
        </w:rPr>
        <w:t>455</w:t>
      </w:r>
      <w:r w:rsidRPr="00144F20">
        <w:rPr>
          <w:noProof/>
        </w:rPr>
        <w:fldChar w:fldCharType="end"/>
      </w:r>
    </w:p>
    <w:p w14:paraId="4C45B73C" w14:textId="653F47FC"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11.4.2.33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Restricted code security material</w:t>
      </w:r>
      <w:r w:rsidRPr="00144F20">
        <w:rPr>
          <w:noProof/>
        </w:rPr>
        <w:tab/>
      </w:r>
      <w:r w:rsidRPr="00144F20">
        <w:rPr>
          <w:noProof/>
        </w:rPr>
        <w:fldChar w:fldCharType="begin" w:fldLock="1"/>
      </w:r>
      <w:r w:rsidRPr="00144F20">
        <w:rPr>
          <w:noProof/>
        </w:rPr>
        <w:instrText xml:space="preserve"> PAGEREF _Toc172040421 \h </w:instrText>
      </w:r>
      <w:r w:rsidRPr="00144F20">
        <w:rPr>
          <w:noProof/>
        </w:rPr>
      </w:r>
      <w:r w:rsidRPr="00144F20">
        <w:rPr>
          <w:noProof/>
        </w:rPr>
        <w:fldChar w:fldCharType="separate"/>
      </w:r>
      <w:r w:rsidRPr="00144F20">
        <w:rPr>
          <w:noProof/>
        </w:rPr>
        <w:t>455</w:t>
      </w:r>
      <w:r w:rsidRPr="00144F20">
        <w:rPr>
          <w:noProof/>
        </w:rPr>
        <w:fldChar w:fldCharType="end"/>
      </w:r>
    </w:p>
    <w:p w14:paraId="2993667E" w14:textId="4E8C0779"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11.4.2.34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Discovery model</w:t>
      </w:r>
      <w:r w:rsidRPr="00144F20">
        <w:rPr>
          <w:noProof/>
        </w:rPr>
        <w:tab/>
      </w:r>
      <w:r w:rsidRPr="00144F20">
        <w:rPr>
          <w:noProof/>
        </w:rPr>
        <w:fldChar w:fldCharType="begin" w:fldLock="1"/>
      </w:r>
      <w:r w:rsidRPr="00144F20">
        <w:rPr>
          <w:noProof/>
        </w:rPr>
        <w:instrText xml:space="preserve"> PAGEREF _Toc172040422 \h </w:instrText>
      </w:r>
      <w:r w:rsidRPr="00144F20">
        <w:rPr>
          <w:noProof/>
        </w:rPr>
      </w:r>
      <w:r w:rsidRPr="00144F20">
        <w:rPr>
          <w:noProof/>
        </w:rPr>
        <w:fldChar w:fldCharType="separate"/>
      </w:r>
      <w:r w:rsidRPr="00144F20">
        <w:rPr>
          <w:noProof/>
        </w:rPr>
        <w:t>456</w:t>
      </w:r>
      <w:r w:rsidRPr="00144F20">
        <w:rPr>
          <w:noProof/>
        </w:rPr>
        <w:fldChar w:fldCharType="end"/>
      </w:r>
    </w:p>
    <w:p w14:paraId="16CFC69E" w14:textId="547B74AA"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11.4.2.35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response code</w:t>
      </w:r>
      <w:r w:rsidRPr="00144F20">
        <w:rPr>
          <w:noProof/>
        </w:rPr>
        <w:tab/>
      </w:r>
      <w:r w:rsidRPr="00144F20">
        <w:rPr>
          <w:noProof/>
        </w:rPr>
        <w:fldChar w:fldCharType="begin" w:fldLock="1"/>
      </w:r>
      <w:r w:rsidRPr="00144F20">
        <w:rPr>
          <w:noProof/>
        </w:rPr>
        <w:instrText xml:space="preserve"> PAGEREF _Toc172040423 \h </w:instrText>
      </w:r>
      <w:r w:rsidRPr="00144F20">
        <w:rPr>
          <w:noProof/>
        </w:rPr>
      </w:r>
      <w:r w:rsidRPr="00144F20">
        <w:rPr>
          <w:noProof/>
        </w:rPr>
        <w:fldChar w:fldCharType="separate"/>
      </w:r>
      <w:r w:rsidRPr="00144F20">
        <w:rPr>
          <w:noProof/>
        </w:rPr>
        <w:t>456</w:t>
      </w:r>
      <w:r w:rsidRPr="00144F20">
        <w:rPr>
          <w:noProof/>
        </w:rPr>
        <w:fldChar w:fldCharType="end"/>
      </w:r>
    </w:p>
    <w:p w14:paraId="3C0362E1" w14:textId="3EB5D786"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11.4.2.36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Discovery query filter</w:t>
      </w:r>
      <w:r w:rsidRPr="00144F20">
        <w:rPr>
          <w:noProof/>
        </w:rPr>
        <w:tab/>
      </w:r>
      <w:r w:rsidRPr="00144F20">
        <w:rPr>
          <w:noProof/>
        </w:rPr>
        <w:fldChar w:fldCharType="begin" w:fldLock="1"/>
      </w:r>
      <w:r w:rsidRPr="00144F20">
        <w:rPr>
          <w:noProof/>
        </w:rPr>
        <w:instrText xml:space="preserve"> PAGEREF _Toc172040424 \h </w:instrText>
      </w:r>
      <w:r w:rsidRPr="00144F20">
        <w:rPr>
          <w:noProof/>
        </w:rPr>
      </w:r>
      <w:r w:rsidRPr="00144F20">
        <w:rPr>
          <w:noProof/>
        </w:rPr>
        <w:fldChar w:fldCharType="separate"/>
      </w:r>
      <w:r w:rsidRPr="00144F20">
        <w:rPr>
          <w:noProof/>
        </w:rPr>
        <w:t>456</w:t>
      </w:r>
      <w:r w:rsidRPr="00144F20">
        <w:rPr>
          <w:noProof/>
        </w:rPr>
        <w:fldChar w:fldCharType="end"/>
      </w:r>
    </w:p>
    <w:p w14:paraId="68F53684" w14:textId="54797AD3"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11.4.2.37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Validity timer T5068</w:t>
      </w:r>
      <w:r w:rsidRPr="00144F20">
        <w:rPr>
          <w:noProof/>
        </w:rPr>
        <w:tab/>
      </w:r>
      <w:r w:rsidRPr="00144F20">
        <w:rPr>
          <w:noProof/>
        </w:rPr>
        <w:fldChar w:fldCharType="begin" w:fldLock="1"/>
      </w:r>
      <w:r w:rsidRPr="00144F20">
        <w:rPr>
          <w:noProof/>
        </w:rPr>
        <w:instrText xml:space="preserve"> PAGEREF _Toc172040425 \h </w:instrText>
      </w:r>
      <w:r w:rsidRPr="00144F20">
        <w:rPr>
          <w:noProof/>
        </w:rPr>
      </w:r>
      <w:r w:rsidRPr="00144F20">
        <w:rPr>
          <w:noProof/>
        </w:rPr>
        <w:fldChar w:fldCharType="separate"/>
      </w:r>
      <w:r w:rsidRPr="00144F20">
        <w:rPr>
          <w:noProof/>
        </w:rPr>
        <w:t>456</w:t>
      </w:r>
      <w:r w:rsidRPr="00144F20">
        <w:rPr>
          <w:noProof/>
        </w:rPr>
        <w:fldChar w:fldCharType="end"/>
      </w:r>
    </w:p>
    <w:p w14:paraId="22394B8F" w14:textId="7621546A"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11.4.2.38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Subquery result</w:t>
      </w:r>
      <w:r w:rsidRPr="00144F20">
        <w:rPr>
          <w:noProof/>
        </w:rPr>
        <w:tab/>
      </w:r>
      <w:r w:rsidRPr="00144F20">
        <w:rPr>
          <w:noProof/>
        </w:rPr>
        <w:fldChar w:fldCharType="begin" w:fldLock="1"/>
      </w:r>
      <w:r w:rsidRPr="00144F20">
        <w:rPr>
          <w:noProof/>
        </w:rPr>
        <w:instrText xml:space="preserve"> PAGEREF _Toc172040426 \h </w:instrText>
      </w:r>
      <w:r w:rsidRPr="00144F20">
        <w:rPr>
          <w:noProof/>
        </w:rPr>
      </w:r>
      <w:r w:rsidRPr="00144F20">
        <w:rPr>
          <w:noProof/>
        </w:rPr>
        <w:fldChar w:fldCharType="separate"/>
      </w:r>
      <w:r w:rsidRPr="00144F20">
        <w:rPr>
          <w:noProof/>
        </w:rPr>
        <w:t>456</w:t>
      </w:r>
      <w:r w:rsidRPr="00144F20">
        <w:rPr>
          <w:noProof/>
        </w:rPr>
        <w:fldChar w:fldCharType="end"/>
      </w:r>
    </w:p>
    <w:p w14:paraId="0B146C1E" w14:textId="5E2B61B9"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11.4.2.39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Validity timer T5076</w:t>
      </w:r>
      <w:r w:rsidRPr="00144F20">
        <w:rPr>
          <w:noProof/>
        </w:rPr>
        <w:tab/>
      </w:r>
      <w:r w:rsidRPr="00144F20">
        <w:rPr>
          <w:noProof/>
        </w:rPr>
        <w:fldChar w:fldCharType="begin" w:fldLock="1"/>
      </w:r>
      <w:r w:rsidRPr="00144F20">
        <w:rPr>
          <w:noProof/>
        </w:rPr>
        <w:instrText xml:space="preserve"> PAGEREF _Toc172040427 \h </w:instrText>
      </w:r>
      <w:r w:rsidRPr="00144F20">
        <w:rPr>
          <w:noProof/>
        </w:rPr>
      </w:r>
      <w:r w:rsidRPr="00144F20">
        <w:rPr>
          <w:noProof/>
        </w:rPr>
        <w:fldChar w:fldCharType="separate"/>
      </w:r>
      <w:r w:rsidRPr="00144F20">
        <w:rPr>
          <w:noProof/>
        </w:rPr>
        <w:t>457</w:t>
      </w:r>
      <w:r w:rsidRPr="00144F20">
        <w:rPr>
          <w:noProof/>
        </w:rPr>
        <w:fldChar w:fldCharType="end"/>
      </w:r>
    </w:p>
    <w:p w14:paraId="29847319" w14:textId="79DB4F1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11.4.2.40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Match report refresh timer T5077</w:t>
      </w:r>
      <w:r w:rsidRPr="00144F20">
        <w:rPr>
          <w:noProof/>
        </w:rPr>
        <w:tab/>
      </w:r>
      <w:r w:rsidRPr="00144F20">
        <w:rPr>
          <w:noProof/>
        </w:rPr>
        <w:fldChar w:fldCharType="begin" w:fldLock="1"/>
      </w:r>
      <w:r w:rsidRPr="00144F20">
        <w:rPr>
          <w:noProof/>
        </w:rPr>
        <w:instrText xml:space="preserve"> PAGEREF _Toc172040428 \h </w:instrText>
      </w:r>
      <w:r w:rsidRPr="00144F20">
        <w:rPr>
          <w:noProof/>
        </w:rPr>
      </w:r>
      <w:r w:rsidRPr="00144F20">
        <w:rPr>
          <w:noProof/>
        </w:rPr>
        <w:fldChar w:fldCharType="separate"/>
      </w:r>
      <w:r w:rsidRPr="00144F20">
        <w:rPr>
          <w:noProof/>
        </w:rPr>
        <w:t>457</w:t>
      </w:r>
      <w:r w:rsidRPr="00144F20">
        <w:rPr>
          <w:noProof/>
        </w:rPr>
        <w:fldChar w:fldCharType="end"/>
      </w:r>
    </w:p>
    <w:p w14:paraId="59404266" w14:textId="3E85200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11.4.2.41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Metadata index mask</w:t>
      </w:r>
      <w:r w:rsidRPr="00144F20">
        <w:rPr>
          <w:noProof/>
        </w:rPr>
        <w:tab/>
      </w:r>
      <w:r w:rsidRPr="00144F20">
        <w:rPr>
          <w:noProof/>
        </w:rPr>
        <w:fldChar w:fldCharType="begin" w:fldLock="1"/>
      </w:r>
      <w:r w:rsidRPr="00144F20">
        <w:rPr>
          <w:noProof/>
        </w:rPr>
        <w:instrText xml:space="preserve"> PAGEREF _Toc172040429 \h </w:instrText>
      </w:r>
      <w:r w:rsidRPr="00144F20">
        <w:rPr>
          <w:noProof/>
        </w:rPr>
      </w:r>
      <w:r w:rsidRPr="00144F20">
        <w:rPr>
          <w:noProof/>
        </w:rPr>
        <w:fldChar w:fldCharType="separate"/>
      </w:r>
      <w:r w:rsidRPr="00144F20">
        <w:rPr>
          <w:noProof/>
        </w:rPr>
        <w:t>457</w:t>
      </w:r>
      <w:r w:rsidRPr="00144F20">
        <w:rPr>
          <w:noProof/>
        </w:rPr>
        <w:fldChar w:fldCharType="end"/>
      </w:r>
    </w:p>
    <w:p w14:paraId="1140255D" w14:textId="0F7EC353"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11.4.2.42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Network-initiated transaction method</w:t>
      </w:r>
      <w:r w:rsidRPr="00144F20">
        <w:rPr>
          <w:noProof/>
        </w:rPr>
        <w:tab/>
      </w:r>
      <w:r w:rsidRPr="00144F20">
        <w:rPr>
          <w:noProof/>
        </w:rPr>
        <w:fldChar w:fldCharType="begin" w:fldLock="1"/>
      </w:r>
      <w:r w:rsidRPr="00144F20">
        <w:rPr>
          <w:noProof/>
        </w:rPr>
        <w:instrText xml:space="preserve"> PAGEREF _Toc172040430 \h </w:instrText>
      </w:r>
      <w:r w:rsidRPr="00144F20">
        <w:rPr>
          <w:noProof/>
        </w:rPr>
      </w:r>
      <w:r w:rsidRPr="00144F20">
        <w:rPr>
          <w:noProof/>
        </w:rPr>
        <w:fldChar w:fldCharType="separate"/>
      </w:r>
      <w:r w:rsidRPr="00144F20">
        <w:rPr>
          <w:noProof/>
        </w:rPr>
        <w:t>457</w:t>
      </w:r>
      <w:r w:rsidRPr="00144F20">
        <w:rPr>
          <w:noProof/>
        </w:rPr>
        <w:fldChar w:fldCharType="end"/>
      </w:r>
    </w:p>
    <w:p w14:paraId="64E6203F" w14:textId="169AB4A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11.4.2.43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Announcing PLMN ID</w:t>
      </w:r>
      <w:r w:rsidRPr="00144F20">
        <w:rPr>
          <w:noProof/>
        </w:rPr>
        <w:tab/>
      </w:r>
      <w:r w:rsidRPr="00144F20">
        <w:rPr>
          <w:noProof/>
        </w:rPr>
        <w:fldChar w:fldCharType="begin" w:fldLock="1"/>
      </w:r>
      <w:r w:rsidRPr="00144F20">
        <w:rPr>
          <w:noProof/>
        </w:rPr>
        <w:instrText xml:space="preserve"> PAGEREF _Toc172040431 \h </w:instrText>
      </w:r>
      <w:r w:rsidRPr="00144F20">
        <w:rPr>
          <w:noProof/>
        </w:rPr>
      </w:r>
      <w:r w:rsidRPr="00144F20">
        <w:rPr>
          <w:noProof/>
        </w:rPr>
        <w:fldChar w:fldCharType="separate"/>
      </w:r>
      <w:r w:rsidRPr="00144F20">
        <w:rPr>
          <w:noProof/>
        </w:rPr>
        <w:t>457</w:t>
      </w:r>
      <w:r w:rsidRPr="00144F20">
        <w:rPr>
          <w:noProof/>
        </w:rPr>
        <w:fldChar w:fldCharType="end"/>
      </w:r>
    </w:p>
    <w:p w14:paraId="6B700B51" w14:textId="4FEF4FC6"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11.4.2.44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Metadata Indicator</w:t>
      </w:r>
      <w:r w:rsidRPr="00144F20">
        <w:rPr>
          <w:noProof/>
        </w:rPr>
        <w:tab/>
      </w:r>
      <w:r w:rsidRPr="00144F20">
        <w:rPr>
          <w:noProof/>
        </w:rPr>
        <w:fldChar w:fldCharType="begin" w:fldLock="1"/>
      </w:r>
      <w:r w:rsidRPr="00144F20">
        <w:rPr>
          <w:noProof/>
        </w:rPr>
        <w:instrText xml:space="preserve"> PAGEREF _Toc172040432 \h </w:instrText>
      </w:r>
      <w:r w:rsidRPr="00144F20">
        <w:rPr>
          <w:noProof/>
        </w:rPr>
      </w:r>
      <w:r w:rsidRPr="00144F20">
        <w:rPr>
          <w:noProof/>
        </w:rPr>
        <w:fldChar w:fldCharType="separate"/>
      </w:r>
      <w:r w:rsidRPr="00144F20">
        <w:rPr>
          <w:noProof/>
        </w:rPr>
        <w:t>457</w:t>
      </w:r>
      <w:r w:rsidRPr="00144F20">
        <w:rPr>
          <w:noProof/>
        </w:rPr>
        <w:fldChar w:fldCharType="end"/>
      </w:r>
    </w:p>
    <w:p w14:paraId="446F1AFC" w14:textId="09996DA6" w:rsidR="00144F20" w:rsidRPr="00144F20" w:rsidRDefault="00144F20">
      <w:pPr>
        <w:pStyle w:val="TOC4"/>
        <w:rPr>
          <w:rFonts w:asciiTheme="minorHAnsi" w:eastAsiaTheme="minorEastAsia" w:hAnsiTheme="minorHAnsi" w:cstheme="minorBidi"/>
          <w:noProof/>
          <w:kern w:val="2"/>
          <w:sz w:val="22"/>
          <w:szCs w:val="22"/>
          <w:lang w:val="fr-FR" w:eastAsia="en-GB"/>
          <w14:ligatures w14:val="standardContextual"/>
        </w:rPr>
      </w:pPr>
      <w:r w:rsidRPr="00144F20">
        <w:rPr>
          <w:noProof/>
          <w:lang w:val="fr-FR"/>
        </w:rPr>
        <w:t>11.4.2.45</w:t>
      </w:r>
      <w:r w:rsidRPr="00144F20">
        <w:rPr>
          <w:rFonts w:asciiTheme="minorHAnsi" w:eastAsiaTheme="minorEastAsia" w:hAnsiTheme="minorHAnsi" w:cstheme="minorBidi"/>
          <w:noProof/>
          <w:kern w:val="2"/>
          <w:sz w:val="22"/>
          <w:szCs w:val="22"/>
          <w:lang w:val="fr-FR" w:eastAsia="en-GB"/>
          <w14:ligatures w14:val="standardContextual"/>
        </w:rPr>
        <w:tab/>
      </w:r>
      <w:r w:rsidRPr="00144F20">
        <w:rPr>
          <w:noProof/>
          <w:lang w:val="fr-FR"/>
        </w:rPr>
        <w:t>ProSe application code prefix</w:t>
      </w:r>
      <w:r w:rsidRPr="00144F20">
        <w:rPr>
          <w:noProof/>
          <w:lang w:val="fr-FR"/>
        </w:rPr>
        <w:tab/>
      </w:r>
      <w:r w:rsidRPr="00144F20">
        <w:rPr>
          <w:noProof/>
        </w:rPr>
        <w:fldChar w:fldCharType="begin" w:fldLock="1"/>
      </w:r>
      <w:r w:rsidRPr="00144F20">
        <w:rPr>
          <w:noProof/>
          <w:lang w:val="fr-FR"/>
        </w:rPr>
        <w:instrText xml:space="preserve"> PAGEREF _Toc172040433 \h </w:instrText>
      </w:r>
      <w:r w:rsidRPr="00144F20">
        <w:rPr>
          <w:noProof/>
        </w:rPr>
      </w:r>
      <w:r w:rsidRPr="00144F20">
        <w:rPr>
          <w:noProof/>
        </w:rPr>
        <w:fldChar w:fldCharType="separate"/>
      </w:r>
      <w:r w:rsidRPr="00144F20">
        <w:rPr>
          <w:noProof/>
          <w:lang w:val="fr-FR"/>
        </w:rPr>
        <w:t>458</w:t>
      </w:r>
      <w:r w:rsidRPr="00144F20">
        <w:rPr>
          <w:noProof/>
        </w:rPr>
        <w:fldChar w:fldCharType="end"/>
      </w:r>
    </w:p>
    <w:p w14:paraId="756B196C" w14:textId="246C9252" w:rsidR="00144F20" w:rsidRPr="00144F20" w:rsidRDefault="00144F20">
      <w:pPr>
        <w:pStyle w:val="TOC4"/>
        <w:rPr>
          <w:rFonts w:asciiTheme="minorHAnsi" w:eastAsiaTheme="minorEastAsia" w:hAnsiTheme="minorHAnsi" w:cstheme="minorBidi"/>
          <w:noProof/>
          <w:kern w:val="2"/>
          <w:sz w:val="22"/>
          <w:szCs w:val="22"/>
          <w:lang w:val="fr-FR" w:eastAsia="en-GB"/>
          <w14:ligatures w14:val="standardContextual"/>
        </w:rPr>
      </w:pPr>
      <w:r w:rsidRPr="00144F20">
        <w:rPr>
          <w:noProof/>
          <w:lang w:val="fr-FR"/>
        </w:rPr>
        <w:t>11.4.2.46</w:t>
      </w:r>
      <w:r w:rsidRPr="00144F20">
        <w:rPr>
          <w:rFonts w:asciiTheme="minorHAnsi" w:eastAsiaTheme="minorEastAsia" w:hAnsiTheme="minorHAnsi" w:cstheme="minorBidi"/>
          <w:noProof/>
          <w:kern w:val="2"/>
          <w:sz w:val="22"/>
          <w:szCs w:val="22"/>
          <w:lang w:val="fr-FR" w:eastAsia="en-GB"/>
          <w14:ligatures w14:val="standardContextual"/>
        </w:rPr>
        <w:tab/>
      </w:r>
      <w:r w:rsidRPr="00144F20">
        <w:rPr>
          <w:noProof/>
          <w:lang w:val="fr-FR"/>
        </w:rPr>
        <w:t>ProSe application code suffix</w:t>
      </w:r>
      <w:r w:rsidRPr="00144F20">
        <w:rPr>
          <w:noProof/>
          <w:lang w:val="fr-FR"/>
        </w:rPr>
        <w:tab/>
      </w:r>
      <w:r w:rsidRPr="00144F20">
        <w:rPr>
          <w:noProof/>
        </w:rPr>
        <w:fldChar w:fldCharType="begin" w:fldLock="1"/>
      </w:r>
      <w:r w:rsidRPr="00144F20">
        <w:rPr>
          <w:noProof/>
          <w:lang w:val="fr-FR"/>
        </w:rPr>
        <w:instrText xml:space="preserve"> PAGEREF _Toc172040434 \h </w:instrText>
      </w:r>
      <w:r w:rsidRPr="00144F20">
        <w:rPr>
          <w:noProof/>
        </w:rPr>
      </w:r>
      <w:r w:rsidRPr="00144F20">
        <w:rPr>
          <w:noProof/>
        </w:rPr>
        <w:fldChar w:fldCharType="separate"/>
      </w:r>
      <w:r w:rsidRPr="00144F20">
        <w:rPr>
          <w:noProof/>
          <w:lang w:val="fr-FR"/>
        </w:rPr>
        <w:t>458</w:t>
      </w:r>
      <w:r w:rsidRPr="00144F20">
        <w:rPr>
          <w:noProof/>
        </w:rPr>
        <w:fldChar w:fldCharType="end"/>
      </w:r>
    </w:p>
    <w:p w14:paraId="28BB494F" w14:textId="1144B67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11.4.2.47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application code ACE</w:t>
      </w:r>
      <w:r w:rsidRPr="00144F20">
        <w:rPr>
          <w:noProof/>
        </w:rPr>
        <w:tab/>
      </w:r>
      <w:r w:rsidRPr="00144F20">
        <w:rPr>
          <w:noProof/>
        </w:rPr>
        <w:fldChar w:fldCharType="begin" w:fldLock="1"/>
      </w:r>
      <w:r w:rsidRPr="00144F20">
        <w:rPr>
          <w:noProof/>
        </w:rPr>
        <w:instrText xml:space="preserve"> PAGEREF _Toc172040435 \h </w:instrText>
      </w:r>
      <w:r w:rsidRPr="00144F20">
        <w:rPr>
          <w:noProof/>
        </w:rPr>
      </w:r>
      <w:r w:rsidRPr="00144F20">
        <w:rPr>
          <w:noProof/>
        </w:rPr>
        <w:fldChar w:fldCharType="separate"/>
      </w:r>
      <w:r w:rsidRPr="00144F20">
        <w:rPr>
          <w:noProof/>
        </w:rPr>
        <w:t>458</w:t>
      </w:r>
      <w:r w:rsidRPr="00144F20">
        <w:rPr>
          <w:noProof/>
        </w:rPr>
        <w:fldChar w:fldCharType="end"/>
      </w:r>
    </w:p>
    <w:p w14:paraId="33F825F4" w14:textId="09BC4A0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11.4.2.48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Discovery key</w:t>
      </w:r>
      <w:r w:rsidRPr="00144F20">
        <w:rPr>
          <w:noProof/>
        </w:rPr>
        <w:tab/>
      </w:r>
      <w:r w:rsidRPr="00144F20">
        <w:rPr>
          <w:noProof/>
        </w:rPr>
        <w:fldChar w:fldCharType="begin" w:fldLock="1"/>
      </w:r>
      <w:r w:rsidRPr="00144F20">
        <w:rPr>
          <w:noProof/>
        </w:rPr>
        <w:instrText xml:space="preserve"> PAGEREF _Toc172040436 \h </w:instrText>
      </w:r>
      <w:r w:rsidRPr="00144F20">
        <w:rPr>
          <w:noProof/>
        </w:rPr>
      </w:r>
      <w:r w:rsidRPr="00144F20">
        <w:rPr>
          <w:noProof/>
        </w:rPr>
        <w:fldChar w:fldCharType="separate"/>
      </w:r>
      <w:r w:rsidRPr="00144F20">
        <w:rPr>
          <w:noProof/>
        </w:rPr>
        <w:t>458</w:t>
      </w:r>
      <w:r w:rsidRPr="00144F20">
        <w:rPr>
          <w:noProof/>
        </w:rPr>
        <w:fldChar w:fldCharType="end"/>
      </w:r>
    </w:p>
    <w:p w14:paraId="51D4DBB4" w14:textId="3423C68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11.4.2.49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PC5 security policies</w:t>
      </w:r>
      <w:r w:rsidRPr="00144F20">
        <w:rPr>
          <w:noProof/>
        </w:rPr>
        <w:tab/>
      </w:r>
      <w:r w:rsidRPr="00144F20">
        <w:rPr>
          <w:noProof/>
        </w:rPr>
        <w:fldChar w:fldCharType="begin" w:fldLock="1"/>
      </w:r>
      <w:r w:rsidRPr="00144F20">
        <w:rPr>
          <w:noProof/>
        </w:rPr>
        <w:instrText xml:space="preserve"> PAGEREF _Toc172040437 \h </w:instrText>
      </w:r>
      <w:r w:rsidRPr="00144F20">
        <w:rPr>
          <w:noProof/>
        </w:rPr>
      </w:r>
      <w:r w:rsidRPr="00144F20">
        <w:rPr>
          <w:noProof/>
        </w:rPr>
        <w:fldChar w:fldCharType="separate"/>
      </w:r>
      <w:r w:rsidRPr="00144F20">
        <w:rPr>
          <w:noProof/>
        </w:rPr>
        <w:t>458</w:t>
      </w:r>
      <w:r w:rsidRPr="00144F20">
        <w:rPr>
          <w:noProof/>
        </w:rPr>
        <w:fldChar w:fldCharType="end"/>
      </w:r>
    </w:p>
    <w:p w14:paraId="6DFD6EF7" w14:textId="7E7D5A13"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11.4.2.50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PC5 UE ciphering algorithm capability</w:t>
      </w:r>
      <w:r w:rsidRPr="00144F20">
        <w:rPr>
          <w:noProof/>
        </w:rPr>
        <w:tab/>
      </w:r>
      <w:r w:rsidRPr="00144F20">
        <w:rPr>
          <w:noProof/>
        </w:rPr>
        <w:fldChar w:fldCharType="begin" w:fldLock="1"/>
      </w:r>
      <w:r w:rsidRPr="00144F20">
        <w:rPr>
          <w:noProof/>
        </w:rPr>
        <w:instrText xml:space="preserve"> PAGEREF _Toc172040438 \h </w:instrText>
      </w:r>
      <w:r w:rsidRPr="00144F20">
        <w:rPr>
          <w:noProof/>
        </w:rPr>
      </w:r>
      <w:r w:rsidRPr="00144F20">
        <w:rPr>
          <w:noProof/>
        </w:rPr>
        <w:fldChar w:fldCharType="separate"/>
      </w:r>
      <w:r w:rsidRPr="00144F20">
        <w:rPr>
          <w:noProof/>
        </w:rPr>
        <w:t>458</w:t>
      </w:r>
      <w:r w:rsidRPr="00144F20">
        <w:rPr>
          <w:noProof/>
        </w:rPr>
        <w:fldChar w:fldCharType="end"/>
      </w:r>
    </w:p>
    <w:p w14:paraId="2E96ED1F" w14:textId="755E4980"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11.4.2.51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Selected PC5 ciphering algorithm</w:t>
      </w:r>
      <w:r w:rsidRPr="00144F20">
        <w:rPr>
          <w:noProof/>
        </w:rPr>
        <w:tab/>
      </w:r>
      <w:r w:rsidRPr="00144F20">
        <w:rPr>
          <w:noProof/>
        </w:rPr>
        <w:fldChar w:fldCharType="begin" w:fldLock="1"/>
      </w:r>
      <w:r w:rsidRPr="00144F20">
        <w:rPr>
          <w:noProof/>
        </w:rPr>
        <w:instrText xml:space="preserve"> PAGEREF _Toc172040439 \h </w:instrText>
      </w:r>
      <w:r w:rsidRPr="00144F20">
        <w:rPr>
          <w:noProof/>
        </w:rPr>
      </w:r>
      <w:r w:rsidRPr="00144F20">
        <w:rPr>
          <w:noProof/>
        </w:rPr>
        <w:fldChar w:fldCharType="separate"/>
      </w:r>
      <w:r w:rsidRPr="00144F20">
        <w:rPr>
          <w:noProof/>
        </w:rPr>
        <w:t>459</w:t>
      </w:r>
      <w:r w:rsidRPr="00144F20">
        <w:rPr>
          <w:noProof/>
        </w:rPr>
        <w:fldChar w:fldCharType="end"/>
      </w:r>
    </w:p>
    <w:p w14:paraId="6F138D9C" w14:textId="644ADFD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11.4.2.52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ProSe PC5 discovery message</w:t>
      </w:r>
      <w:r w:rsidRPr="00144F20">
        <w:rPr>
          <w:noProof/>
        </w:rPr>
        <w:tab/>
      </w:r>
      <w:r w:rsidRPr="00144F20">
        <w:rPr>
          <w:noProof/>
        </w:rPr>
        <w:fldChar w:fldCharType="begin" w:fldLock="1"/>
      </w:r>
      <w:r w:rsidRPr="00144F20">
        <w:rPr>
          <w:noProof/>
        </w:rPr>
        <w:instrText xml:space="preserve"> PAGEREF _Toc172040440 \h </w:instrText>
      </w:r>
      <w:r w:rsidRPr="00144F20">
        <w:rPr>
          <w:noProof/>
        </w:rPr>
      </w:r>
      <w:r w:rsidRPr="00144F20">
        <w:rPr>
          <w:noProof/>
        </w:rPr>
        <w:fldChar w:fldCharType="separate"/>
      </w:r>
      <w:r w:rsidRPr="00144F20">
        <w:rPr>
          <w:noProof/>
        </w:rPr>
        <w:t>459</w:t>
      </w:r>
      <w:r w:rsidRPr="00144F20">
        <w:rPr>
          <w:noProof/>
        </w:rPr>
        <w:fldChar w:fldCharType="end"/>
      </w:r>
    </w:p>
    <w:p w14:paraId="5C2C8139" w14:textId="24EA3DC5"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11.4.2.53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PKMF address</w:t>
      </w:r>
      <w:r w:rsidRPr="00144F20">
        <w:rPr>
          <w:noProof/>
        </w:rPr>
        <w:tab/>
      </w:r>
      <w:r w:rsidRPr="00144F20">
        <w:rPr>
          <w:noProof/>
        </w:rPr>
        <w:fldChar w:fldCharType="begin" w:fldLock="1"/>
      </w:r>
      <w:r w:rsidRPr="00144F20">
        <w:rPr>
          <w:noProof/>
        </w:rPr>
        <w:instrText xml:space="preserve"> PAGEREF _Toc172040441 \h </w:instrText>
      </w:r>
      <w:r w:rsidRPr="00144F20">
        <w:rPr>
          <w:noProof/>
        </w:rPr>
      </w:r>
      <w:r w:rsidRPr="00144F20">
        <w:rPr>
          <w:noProof/>
        </w:rPr>
        <w:fldChar w:fldCharType="separate"/>
      </w:r>
      <w:r w:rsidRPr="00144F20">
        <w:rPr>
          <w:noProof/>
        </w:rPr>
        <w:t>459</w:t>
      </w:r>
      <w:r w:rsidRPr="00144F20">
        <w:rPr>
          <w:noProof/>
        </w:rPr>
        <w:fldChar w:fldCharType="end"/>
      </w:r>
    </w:p>
    <w:p w14:paraId="326642BF" w14:textId="624FE1D7"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11.5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Void</w:t>
      </w:r>
      <w:r w:rsidRPr="00144F20">
        <w:rPr>
          <w:noProof/>
        </w:rPr>
        <w:tab/>
      </w:r>
      <w:r w:rsidRPr="00144F20">
        <w:rPr>
          <w:noProof/>
        </w:rPr>
        <w:fldChar w:fldCharType="begin" w:fldLock="1"/>
      </w:r>
      <w:r w:rsidRPr="00144F20">
        <w:rPr>
          <w:noProof/>
        </w:rPr>
        <w:instrText xml:space="preserve"> PAGEREF _Toc172040442 \h </w:instrText>
      </w:r>
      <w:r w:rsidRPr="00144F20">
        <w:rPr>
          <w:noProof/>
        </w:rPr>
      </w:r>
      <w:r w:rsidRPr="00144F20">
        <w:rPr>
          <w:noProof/>
        </w:rPr>
        <w:fldChar w:fldCharType="separate"/>
      </w:r>
      <w:r w:rsidRPr="00144F20">
        <w:rPr>
          <w:noProof/>
        </w:rPr>
        <w:t>460</w:t>
      </w:r>
      <w:r w:rsidRPr="00144F20">
        <w:rPr>
          <w:noProof/>
        </w:rPr>
        <w:fldChar w:fldCharType="end"/>
      </w:r>
    </w:p>
    <w:p w14:paraId="181B6777" w14:textId="739EBE7A"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11.6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5G ProSe security message over PC8 formats</w:t>
      </w:r>
      <w:r w:rsidRPr="00144F20">
        <w:rPr>
          <w:noProof/>
        </w:rPr>
        <w:tab/>
      </w:r>
      <w:r w:rsidRPr="00144F20">
        <w:rPr>
          <w:noProof/>
        </w:rPr>
        <w:fldChar w:fldCharType="begin" w:fldLock="1"/>
      </w:r>
      <w:r w:rsidRPr="00144F20">
        <w:rPr>
          <w:noProof/>
        </w:rPr>
        <w:instrText xml:space="preserve"> PAGEREF _Toc172040443 \h </w:instrText>
      </w:r>
      <w:r w:rsidRPr="00144F20">
        <w:rPr>
          <w:noProof/>
        </w:rPr>
      </w:r>
      <w:r w:rsidRPr="00144F20">
        <w:rPr>
          <w:noProof/>
        </w:rPr>
        <w:fldChar w:fldCharType="separate"/>
      </w:r>
      <w:r w:rsidRPr="00144F20">
        <w:rPr>
          <w:noProof/>
        </w:rPr>
        <w:t>460</w:t>
      </w:r>
      <w:r w:rsidRPr="00144F20">
        <w:rPr>
          <w:noProof/>
        </w:rPr>
        <w:fldChar w:fldCharType="end"/>
      </w:r>
    </w:p>
    <w:p w14:paraId="6E5CFE0B" w14:textId="154D36C1"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11.6.1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Data types format in XML schema</w:t>
      </w:r>
      <w:r w:rsidRPr="00144F20">
        <w:rPr>
          <w:noProof/>
        </w:rPr>
        <w:tab/>
      </w:r>
      <w:r w:rsidRPr="00144F20">
        <w:rPr>
          <w:noProof/>
        </w:rPr>
        <w:fldChar w:fldCharType="begin" w:fldLock="1"/>
      </w:r>
      <w:r w:rsidRPr="00144F20">
        <w:rPr>
          <w:noProof/>
        </w:rPr>
        <w:instrText xml:space="preserve"> PAGEREF _Toc172040444 \h </w:instrText>
      </w:r>
      <w:r w:rsidRPr="00144F20">
        <w:rPr>
          <w:noProof/>
        </w:rPr>
      </w:r>
      <w:r w:rsidRPr="00144F20">
        <w:rPr>
          <w:noProof/>
        </w:rPr>
        <w:fldChar w:fldCharType="separate"/>
      </w:r>
      <w:r w:rsidRPr="00144F20">
        <w:rPr>
          <w:noProof/>
        </w:rPr>
        <w:t>460</w:t>
      </w:r>
      <w:r w:rsidRPr="00144F20">
        <w:rPr>
          <w:noProof/>
        </w:rPr>
        <w:fldChar w:fldCharType="end"/>
      </w:r>
    </w:p>
    <w:p w14:paraId="008AE695" w14:textId="44F26F08"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11.6.2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Parameters in 5G ProSe security messages over PC8</w:t>
      </w:r>
      <w:r w:rsidRPr="00144F20">
        <w:rPr>
          <w:noProof/>
        </w:rPr>
        <w:tab/>
      </w:r>
      <w:r w:rsidRPr="00144F20">
        <w:rPr>
          <w:noProof/>
        </w:rPr>
        <w:fldChar w:fldCharType="begin" w:fldLock="1"/>
      </w:r>
      <w:r w:rsidRPr="00144F20">
        <w:rPr>
          <w:noProof/>
        </w:rPr>
        <w:instrText xml:space="preserve"> PAGEREF _Toc172040445 \h </w:instrText>
      </w:r>
      <w:r w:rsidRPr="00144F20">
        <w:rPr>
          <w:noProof/>
        </w:rPr>
      </w:r>
      <w:r w:rsidRPr="00144F20">
        <w:rPr>
          <w:noProof/>
        </w:rPr>
        <w:fldChar w:fldCharType="separate"/>
      </w:r>
      <w:r w:rsidRPr="00144F20">
        <w:rPr>
          <w:noProof/>
        </w:rPr>
        <w:t>461</w:t>
      </w:r>
      <w:r w:rsidRPr="00144F20">
        <w:rPr>
          <w:noProof/>
        </w:rPr>
        <w:fldChar w:fldCharType="end"/>
      </w:r>
    </w:p>
    <w:p w14:paraId="6BBC9BE5" w14:textId="2E0F11C4"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Transaction ID</w:t>
      </w:r>
      <w:r w:rsidRPr="00144F20">
        <w:rPr>
          <w:noProof/>
        </w:rPr>
        <w:tab/>
      </w:r>
      <w:r w:rsidRPr="00144F20">
        <w:rPr>
          <w:noProof/>
        </w:rPr>
        <w:fldChar w:fldCharType="begin" w:fldLock="1"/>
      </w:r>
      <w:r w:rsidRPr="00144F20">
        <w:rPr>
          <w:noProof/>
        </w:rPr>
        <w:instrText xml:space="preserve"> PAGEREF _Toc172040446 \h </w:instrText>
      </w:r>
      <w:r w:rsidRPr="00144F20">
        <w:rPr>
          <w:noProof/>
        </w:rPr>
      </w:r>
      <w:r w:rsidRPr="00144F20">
        <w:rPr>
          <w:noProof/>
        </w:rPr>
        <w:fldChar w:fldCharType="separate"/>
      </w:r>
      <w:r w:rsidRPr="00144F20">
        <w:rPr>
          <w:noProof/>
        </w:rPr>
        <w:t>461</w:t>
      </w:r>
      <w:r w:rsidRPr="00144F20">
        <w:rPr>
          <w:noProof/>
        </w:rPr>
        <w:fldChar w:fldCharType="end"/>
      </w:r>
    </w:p>
    <w:p w14:paraId="3DB5A21E" w14:textId="3D908E10"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UP-PRUK</w:t>
      </w:r>
      <w:r w:rsidRPr="00144F20">
        <w:rPr>
          <w:noProof/>
        </w:rPr>
        <w:tab/>
      </w:r>
      <w:r w:rsidRPr="00144F20">
        <w:rPr>
          <w:noProof/>
        </w:rPr>
        <w:fldChar w:fldCharType="begin" w:fldLock="1"/>
      </w:r>
      <w:r w:rsidRPr="00144F20">
        <w:rPr>
          <w:noProof/>
        </w:rPr>
        <w:instrText xml:space="preserve"> PAGEREF _Toc172040447 \h </w:instrText>
      </w:r>
      <w:r w:rsidRPr="00144F20">
        <w:rPr>
          <w:noProof/>
        </w:rPr>
      </w:r>
      <w:r w:rsidRPr="00144F20">
        <w:rPr>
          <w:noProof/>
        </w:rPr>
        <w:fldChar w:fldCharType="separate"/>
      </w:r>
      <w:r w:rsidRPr="00144F20">
        <w:rPr>
          <w:noProof/>
        </w:rPr>
        <w:t>461</w:t>
      </w:r>
      <w:r w:rsidRPr="00144F20">
        <w:rPr>
          <w:noProof/>
        </w:rPr>
        <w:fldChar w:fldCharType="end"/>
      </w:r>
    </w:p>
    <w:p w14:paraId="7C193CED" w14:textId="636FA4D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UP-PRUK ID</w:t>
      </w:r>
      <w:r w:rsidRPr="00144F20">
        <w:rPr>
          <w:noProof/>
        </w:rPr>
        <w:tab/>
      </w:r>
      <w:r w:rsidRPr="00144F20">
        <w:rPr>
          <w:noProof/>
        </w:rPr>
        <w:fldChar w:fldCharType="begin" w:fldLock="1"/>
      </w:r>
      <w:r w:rsidRPr="00144F20">
        <w:rPr>
          <w:noProof/>
        </w:rPr>
        <w:instrText xml:space="preserve"> PAGEREF _Toc172040448 \h </w:instrText>
      </w:r>
      <w:r w:rsidRPr="00144F20">
        <w:rPr>
          <w:noProof/>
        </w:rPr>
      </w:r>
      <w:r w:rsidRPr="00144F20">
        <w:rPr>
          <w:noProof/>
        </w:rPr>
        <w:fldChar w:fldCharType="separate"/>
      </w:r>
      <w:r w:rsidRPr="00144F20">
        <w:rPr>
          <w:noProof/>
        </w:rPr>
        <w:t>461</w:t>
      </w:r>
      <w:r w:rsidRPr="00144F20">
        <w:rPr>
          <w:noProof/>
        </w:rPr>
        <w:fldChar w:fldCharType="end"/>
      </w:r>
    </w:p>
    <w:p w14:paraId="6F433CBE" w14:textId="3FDA547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PC5 UE security capabilities</w:t>
      </w:r>
      <w:r w:rsidRPr="00144F20">
        <w:rPr>
          <w:noProof/>
        </w:rPr>
        <w:tab/>
      </w:r>
      <w:r w:rsidRPr="00144F20">
        <w:rPr>
          <w:noProof/>
        </w:rPr>
        <w:fldChar w:fldCharType="begin" w:fldLock="1"/>
      </w:r>
      <w:r w:rsidRPr="00144F20">
        <w:rPr>
          <w:noProof/>
        </w:rPr>
        <w:instrText xml:space="preserve"> PAGEREF _Toc172040449 \h </w:instrText>
      </w:r>
      <w:r w:rsidRPr="00144F20">
        <w:rPr>
          <w:noProof/>
        </w:rPr>
      </w:r>
      <w:r w:rsidRPr="00144F20">
        <w:rPr>
          <w:noProof/>
        </w:rPr>
        <w:fldChar w:fldCharType="separate"/>
      </w:r>
      <w:r w:rsidRPr="00144F20">
        <w:rPr>
          <w:noProof/>
        </w:rPr>
        <w:t>461</w:t>
      </w:r>
      <w:r w:rsidRPr="00144F20">
        <w:rPr>
          <w:noProof/>
        </w:rPr>
        <w:fldChar w:fldCharType="end"/>
      </w:r>
    </w:p>
    <w:p w14:paraId="017E2D8D" w14:textId="27486825"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MCC</w:t>
      </w:r>
      <w:r w:rsidRPr="00144F20">
        <w:rPr>
          <w:noProof/>
        </w:rPr>
        <w:tab/>
      </w:r>
      <w:r w:rsidRPr="00144F20">
        <w:rPr>
          <w:noProof/>
        </w:rPr>
        <w:fldChar w:fldCharType="begin" w:fldLock="1"/>
      </w:r>
      <w:r w:rsidRPr="00144F20">
        <w:rPr>
          <w:noProof/>
        </w:rPr>
        <w:instrText xml:space="preserve"> PAGEREF _Toc172040450 \h </w:instrText>
      </w:r>
      <w:r w:rsidRPr="00144F20">
        <w:rPr>
          <w:noProof/>
        </w:rPr>
      </w:r>
      <w:r w:rsidRPr="00144F20">
        <w:rPr>
          <w:noProof/>
        </w:rPr>
        <w:fldChar w:fldCharType="separate"/>
      </w:r>
      <w:r w:rsidRPr="00144F20">
        <w:rPr>
          <w:noProof/>
        </w:rPr>
        <w:t>461</w:t>
      </w:r>
      <w:r w:rsidRPr="00144F20">
        <w:rPr>
          <w:noProof/>
        </w:rPr>
        <w:fldChar w:fldCharType="end"/>
      </w:r>
    </w:p>
    <w:p w14:paraId="60A63CAF" w14:textId="6DCC255A"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MNC</w:t>
      </w:r>
      <w:r w:rsidRPr="00144F20">
        <w:rPr>
          <w:noProof/>
        </w:rPr>
        <w:tab/>
      </w:r>
      <w:r w:rsidRPr="00144F20">
        <w:rPr>
          <w:noProof/>
        </w:rPr>
        <w:fldChar w:fldCharType="begin" w:fldLock="1"/>
      </w:r>
      <w:r w:rsidRPr="00144F20">
        <w:rPr>
          <w:noProof/>
        </w:rPr>
        <w:instrText xml:space="preserve"> PAGEREF _Toc172040451 \h </w:instrText>
      </w:r>
      <w:r w:rsidRPr="00144F20">
        <w:rPr>
          <w:noProof/>
        </w:rPr>
      </w:r>
      <w:r w:rsidRPr="00144F20">
        <w:rPr>
          <w:noProof/>
        </w:rPr>
        <w:fldChar w:fldCharType="separate"/>
      </w:r>
      <w:r w:rsidRPr="00144F20">
        <w:rPr>
          <w:noProof/>
        </w:rPr>
        <w:t>462</w:t>
      </w:r>
      <w:r w:rsidRPr="00144F20">
        <w:rPr>
          <w:noProof/>
        </w:rPr>
        <w:fldChar w:fldCharType="end"/>
      </w:r>
    </w:p>
    <w:p w14:paraId="6472E3D5" w14:textId="6B5F1E0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Current time</w:t>
      </w:r>
      <w:r w:rsidRPr="00144F20">
        <w:rPr>
          <w:noProof/>
        </w:rPr>
        <w:tab/>
      </w:r>
      <w:r w:rsidRPr="00144F20">
        <w:rPr>
          <w:noProof/>
        </w:rPr>
        <w:fldChar w:fldCharType="begin" w:fldLock="1"/>
      </w:r>
      <w:r w:rsidRPr="00144F20">
        <w:rPr>
          <w:noProof/>
        </w:rPr>
        <w:instrText xml:space="preserve"> PAGEREF _Toc172040452 \h </w:instrText>
      </w:r>
      <w:r w:rsidRPr="00144F20">
        <w:rPr>
          <w:noProof/>
        </w:rPr>
      </w:r>
      <w:r w:rsidRPr="00144F20">
        <w:rPr>
          <w:noProof/>
        </w:rPr>
        <w:fldChar w:fldCharType="separate"/>
      </w:r>
      <w:r w:rsidRPr="00144F20">
        <w:rPr>
          <w:noProof/>
        </w:rPr>
        <w:t>462</w:t>
      </w:r>
      <w:r w:rsidRPr="00144F20">
        <w:rPr>
          <w:noProof/>
        </w:rPr>
        <w:fldChar w:fldCharType="end"/>
      </w:r>
    </w:p>
    <w:p w14:paraId="269B5B04" w14:textId="5298934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Max offset</w:t>
      </w:r>
      <w:r w:rsidRPr="00144F20">
        <w:rPr>
          <w:noProof/>
        </w:rPr>
        <w:tab/>
      </w:r>
      <w:r w:rsidRPr="00144F20">
        <w:rPr>
          <w:noProof/>
        </w:rPr>
        <w:fldChar w:fldCharType="begin" w:fldLock="1"/>
      </w:r>
      <w:r w:rsidRPr="00144F20">
        <w:rPr>
          <w:noProof/>
        </w:rPr>
        <w:instrText xml:space="preserve"> PAGEREF _Toc172040453 \h </w:instrText>
      </w:r>
      <w:r w:rsidRPr="00144F20">
        <w:rPr>
          <w:noProof/>
        </w:rPr>
      </w:r>
      <w:r w:rsidRPr="00144F20">
        <w:rPr>
          <w:noProof/>
        </w:rPr>
        <w:fldChar w:fldCharType="separate"/>
      </w:r>
      <w:r w:rsidRPr="00144F20">
        <w:rPr>
          <w:noProof/>
        </w:rPr>
        <w:t>462</w:t>
      </w:r>
      <w:r w:rsidRPr="00144F20">
        <w:rPr>
          <w:noProof/>
        </w:rPr>
        <w:fldChar w:fldCharType="end"/>
      </w:r>
    </w:p>
    <w:p w14:paraId="30FF6CDD" w14:textId="293F92A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Expiration timer</w:t>
      </w:r>
      <w:r w:rsidRPr="00144F20">
        <w:rPr>
          <w:noProof/>
        </w:rPr>
        <w:tab/>
      </w:r>
      <w:r w:rsidRPr="00144F20">
        <w:rPr>
          <w:noProof/>
        </w:rPr>
        <w:fldChar w:fldCharType="begin" w:fldLock="1"/>
      </w:r>
      <w:r w:rsidRPr="00144F20">
        <w:rPr>
          <w:noProof/>
        </w:rPr>
        <w:instrText xml:space="preserve"> PAGEREF _Toc172040454 \h </w:instrText>
      </w:r>
      <w:r w:rsidRPr="00144F20">
        <w:rPr>
          <w:noProof/>
        </w:rPr>
      </w:r>
      <w:r w:rsidRPr="00144F20">
        <w:rPr>
          <w:noProof/>
        </w:rPr>
        <w:fldChar w:fldCharType="separate"/>
      </w:r>
      <w:r w:rsidRPr="00144F20">
        <w:rPr>
          <w:noProof/>
        </w:rPr>
        <w:t>462</w:t>
      </w:r>
      <w:r w:rsidRPr="00144F20">
        <w:rPr>
          <w:noProof/>
        </w:rPr>
        <w:fldChar w:fldCharType="end"/>
      </w:r>
    </w:p>
    <w:p w14:paraId="52002DE8" w14:textId="27802CB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11.6.2.10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Relay service code</w:t>
      </w:r>
      <w:r w:rsidRPr="00144F20">
        <w:rPr>
          <w:noProof/>
        </w:rPr>
        <w:tab/>
      </w:r>
      <w:r w:rsidRPr="00144F20">
        <w:rPr>
          <w:noProof/>
        </w:rPr>
        <w:fldChar w:fldCharType="begin" w:fldLock="1"/>
      </w:r>
      <w:r w:rsidRPr="00144F20">
        <w:rPr>
          <w:noProof/>
        </w:rPr>
        <w:instrText xml:space="preserve"> PAGEREF _Toc172040455 \h </w:instrText>
      </w:r>
      <w:r w:rsidRPr="00144F20">
        <w:rPr>
          <w:noProof/>
        </w:rPr>
      </w:r>
      <w:r w:rsidRPr="00144F20">
        <w:rPr>
          <w:noProof/>
        </w:rPr>
        <w:fldChar w:fldCharType="separate"/>
      </w:r>
      <w:r w:rsidRPr="00144F20">
        <w:rPr>
          <w:noProof/>
        </w:rPr>
        <w:t>462</w:t>
      </w:r>
      <w:r w:rsidRPr="00144F20">
        <w:rPr>
          <w:noProof/>
        </w:rPr>
        <w:fldChar w:fldCharType="end"/>
      </w:r>
    </w:p>
    <w:p w14:paraId="6BEDEC07" w14:textId="4463E10C"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11.6.2.11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Selected PC5 ciphering algorithm</w:t>
      </w:r>
      <w:r w:rsidRPr="00144F20">
        <w:rPr>
          <w:noProof/>
        </w:rPr>
        <w:tab/>
      </w:r>
      <w:r w:rsidRPr="00144F20">
        <w:rPr>
          <w:noProof/>
        </w:rPr>
        <w:fldChar w:fldCharType="begin" w:fldLock="1"/>
      </w:r>
      <w:r w:rsidRPr="00144F20">
        <w:rPr>
          <w:noProof/>
        </w:rPr>
        <w:instrText xml:space="preserve"> PAGEREF _Toc172040456 \h </w:instrText>
      </w:r>
      <w:r w:rsidRPr="00144F20">
        <w:rPr>
          <w:noProof/>
        </w:rPr>
      </w:r>
      <w:r w:rsidRPr="00144F20">
        <w:rPr>
          <w:noProof/>
        </w:rPr>
        <w:fldChar w:fldCharType="separate"/>
      </w:r>
      <w:r w:rsidRPr="00144F20">
        <w:rPr>
          <w:noProof/>
        </w:rPr>
        <w:t>462</w:t>
      </w:r>
      <w:r w:rsidRPr="00144F20">
        <w:rPr>
          <w:noProof/>
        </w:rPr>
        <w:fldChar w:fldCharType="end"/>
      </w:r>
    </w:p>
    <w:p w14:paraId="2184C513" w14:textId="739F6AAB"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11.6.2.12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DUSK</w:t>
      </w:r>
      <w:r w:rsidRPr="00144F20">
        <w:rPr>
          <w:noProof/>
        </w:rPr>
        <w:tab/>
      </w:r>
      <w:r w:rsidRPr="00144F20">
        <w:rPr>
          <w:noProof/>
        </w:rPr>
        <w:fldChar w:fldCharType="begin" w:fldLock="1"/>
      </w:r>
      <w:r w:rsidRPr="00144F20">
        <w:rPr>
          <w:noProof/>
        </w:rPr>
        <w:instrText xml:space="preserve"> PAGEREF _Toc172040457 \h </w:instrText>
      </w:r>
      <w:r w:rsidRPr="00144F20">
        <w:rPr>
          <w:noProof/>
        </w:rPr>
      </w:r>
      <w:r w:rsidRPr="00144F20">
        <w:rPr>
          <w:noProof/>
        </w:rPr>
        <w:fldChar w:fldCharType="separate"/>
      </w:r>
      <w:r w:rsidRPr="00144F20">
        <w:rPr>
          <w:noProof/>
        </w:rPr>
        <w:t>462</w:t>
      </w:r>
      <w:r w:rsidRPr="00144F20">
        <w:rPr>
          <w:noProof/>
        </w:rPr>
        <w:fldChar w:fldCharType="end"/>
      </w:r>
    </w:p>
    <w:p w14:paraId="7D893F8B" w14:textId="6A3ACE80"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11.6.2.13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DUIK</w:t>
      </w:r>
      <w:r w:rsidRPr="00144F20">
        <w:rPr>
          <w:noProof/>
        </w:rPr>
        <w:tab/>
      </w:r>
      <w:r w:rsidRPr="00144F20">
        <w:rPr>
          <w:noProof/>
        </w:rPr>
        <w:fldChar w:fldCharType="begin" w:fldLock="1"/>
      </w:r>
      <w:r w:rsidRPr="00144F20">
        <w:rPr>
          <w:noProof/>
        </w:rPr>
        <w:instrText xml:space="preserve"> PAGEREF _Toc172040458 \h </w:instrText>
      </w:r>
      <w:r w:rsidRPr="00144F20">
        <w:rPr>
          <w:noProof/>
        </w:rPr>
      </w:r>
      <w:r w:rsidRPr="00144F20">
        <w:rPr>
          <w:noProof/>
        </w:rPr>
        <w:fldChar w:fldCharType="separate"/>
      </w:r>
      <w:r w:rsidRPr="00144F20">
        <w:rPr>
          <w:noProof/>
        </w:rPr>
        <w:t>462</w:t>
      </w:r>
      <w:r w:rsidRPr="00144F20">
        <w:rPr>
          <w:noProof/>
        </w:rPr>
        <w:fldChar w:fldCharType="end"/>
      </w:r>
    </w:p>
    <w:p w14:paraId="1557A8F1" w14:textId="583FD34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11.6.2.14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DUCK</w:t>
      </w:r>
      <w:r w:rsidRPr="00144F20">
        <w:rPr>
          <w:noProof/>
        </w:rPr>
        <w:tab/>
      </w:r>
      <w:r w:rsidRPr="00144F20">
        <w:rPr>
          <w:noProof/>
        </w:rPr>
        <w:fldChar w:fldCharType="begin" w:fldLock="1"/>
      </w:r>
      <w:r w:rsidRPr="00144F20">
        <w:rPr>
          <w:noProof/>
        </w:rPr>
        <w:instrText xml:space="preserve"> PAGEREF _Toc172040459 \h </w:instrText>
      </w:r>
      <w:r w:rsidRPr="00144F20">
        <w:rPr>
          <w:noProof/>
        </w:rPr>
      </w:r>
      <w:r w:rsidRPr="00144F20">
        <w:rPr>
          <w:noProof/>
        </w:rPr>
        <w:fldChar w:fldCharType="separate"/>
      </w:r>
      <w:r w:rsidRPr="00144F20">
        <w:rPr>
          <w:noProof/>
        </w:rPr>
        <w:t>462</w:t>
      </w:r>
      <w:r w:rsidRPr="00144F20">
        <w:rPr>
          <w:noProof/>
        </w:rPr>
        <w:fldChar w:fldCharType="end"/>
      </w:r>
    </w:p>
    <w:p w14:paraId="5EF8D953" w14:textId="476E8962"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11.6.2.15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Encrypted bitmask</w:t>
      </w:r>
      <w:r w:rsidRPr="00144F20">
        <w:rPr>
          <w:noProof/>
        </w:rPr>
        <w:tab/>
      </w:r>
      <w:r w:rsidRPr="00144F20">
        <w:rPr>
          <w:noProof/>
        </w:rPr>
        <w:fldChar w:fldCharType="begin" w:fldLock="1"/>
      </w:r>
      <w:r w:rsidRPr="00144F20">
        <w:rPr>
          <w:noProof/>
        </w:rPr>
        <w:instrText xml:space="preserve"> PAGEREF _Toc172040460 \h </w:instrText>
      </w:r>
      <w:r w:rsidRPr="00144F20">
        <w:rPr>
          <w:noProof/>
        </w:rPr>
      </w:r>
      <w:r w:rsidRPr="00144F20">
        <w:rPr>
          <w:noProof/>
        </w:rPr>
        <w:fldChar w:fldCharType="separate"/>
      </w:r>
      <w:r w:rsidRPr="00144F20">
        <w:rPr>
          <w:noProof/>
        </w:rPr>
        <w:t>462</w:t>
      </w:r>
      <w:r w:rsidRPr="00144F20">
        <w:rPr>
          <w:noProof/>
        </w:rPr>
        <w:fldChar w:fldCharType="end"/>
      </w:r>
    </w:p>
    <w:p w14:paraId="0BB632B3" w14:textId="13B7702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11.6.2.16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GPI</w:t>
      </w:r>
      <w:r w:rsidRPr="00144F20">
        <w:rPr>
          <w:noProof/>
        </w:rPr>
        <w:tab/>
      </w:r>
      <w:r w:rsidRPr="00144F20">
        <w:rPr>
          <w:noProof/>
        </w:rPr>
        <w:fldChar w:fldCharType="begin" w:fldLock="1"/>
      </w:r>
      <w:r w:rsidRPr="00144F20">
        <w:rPr>
          <w:noProof/>
        </w:rPr>
        <w:instrText xml:space="preserve"> PAGEREF _Toc172040461 \h </w:instrText>
      </w:r>
      <w:r w:rsidRPr="00144F20">
        <w:rPr>
          <w:noProof/>
        </w:rPr>
      </w:r>
      <w:r w:rsidRPr="00144F20">
        <w:rPr>
          <w:noProof/>
        </w:rPr>
        <w:fldChar w:fldCharType="separate"/>
      </w:r>
      <w:r w:rsidRPr="00144F20">
        <w:rPr>
          <w:noProof/>
        </w:rPr>
        <w:t>462</w:t>
      </w:r>
      <w:r w:rsidRPr="00144F20">
        <w:rPr>
          <w:noProof/>
        </w:rPr>
        <w:fldChar w:fldCharType="end"/>
      </w:r>
    </w:p>
    <w:p w14:paraId="67C3C5EE" w14:textId="7A67D46C"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11.6.2.17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Signalling ciphering policy</w:t>
      </w:r>
      <w:r w:rsidRPr="00144F20">
        <w:rPr>
          <w:noProof/>
        </w:rPr>
        <w:tab/>
      </w:r>
      <w:r w:rsidRPr="00144F20">
        <w:rPr>
          <w:noProof/>
        </w:rPr>
        <w:fldChar w:fldCharType="begin" w:fldLock="1"/>
      </w:r>
      <w:r w:rsidRPr="00144F20">
        <w:rPr>
          <w:noProof/>
        </w:rPr>
        <w:instrText xml:space="preserve"> PAGEREF _Toc172040462 \h </w:instrText>
      </w:r>
      <w:r w:rsidRPr="00144F20">
        <w:rPr>
          <w:noProof/>
        </w:rPr>
      </w:r>
      <w:r w:rsidRPr="00144F20">
        <w:rPr>
          <w:noProof/>
        </w:rPr>
        <w:fldChar w:fldCharType="separate"/>
      </w:r>
      <w:r w:rsidRPr="00144F20">
        <w:rPr>
          <w:noProof/>
        </w:rPr>
        <w:t>462</w:t>
      </w:r>
      <w:r w:rsidRPr="00144F20">
        <w:rPr>
          <w:noProof/>
        </w:rPr>
        <w:fldChar w:fldCharType="end"/>
      </w:r>
    </w:p>
    <w:p w14:paraId="5C8D318C" w14:textId="1F6E8AA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11.6.2.18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User plane integrity protection policy</w:t>
      </w:r>
      <w:r w:rsidRPr="00144F20">
        <w:rPr>
          <w:noProof/>
        </w:rPr>
        <w:tab/>
      </w:r>
      <w:r w:rsidRPr="00144F20">
        <w:rPr>
          <w:noProof/>
        </w:rPr>
        <w:fldChar w:fldCharType="begin" w:fldLock="1"/>
      </w:r>
      <w:r w:rsidRPr="00144F20">
        <w:rPr>
          <w:noProof/>
        </w:rPr>
        <w:instrText xml:space="preserve"> PAGEREF _Toc172040463 \h </w:instrText>
      </w:r>
      <w:r w:rsidRPr="00144F20">
        <w:rPr>
          <w:noProof/>
        </w:rPr>
      </w:r>
      <w:r w:rsidRPr="00144F20">
        <w:rPr>
          <w:noProof/>
        </w:rPr>
        <w:fldChar w:fldCharType="separate"/>
      </w:r>
      <w:r w:rsidRPr="00144F20">
        <w:rPr>
          <w:noProof/>
        </w:rPr>
        <w:t>463</w:t>
      </w:r>
      <w:r w:rsidRPr="00144F20">
        <w:rPr>
          <w:noProof/>
        </w:rPr>
        <w:fldChar w:fldCharType="end"/>
      </w:r>
    </w:p>
    <w:p w14:paraId="2FB2ABE4" w14:textId="3C11E12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11.6.2.19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User plane ciphering policy</w:t>
      </w:r>
      <w:r w:rsidRPr="00144F20">
        <w:rPr>
          <w:noProof/>
        </w:rPr>
        <w:tab/>
      </w:r>
      <w:r w:rsidRPr="00144F20">
        <w:rPr>
          <w:noProof/>
        </w:rPr>
        <w:fldChar w:fldCharType="begin" w:fldLock="1"/>
      </w:r>
      <w:r w:rsidRPr="00144F20">
        <w:rPr>
          <w:noProof/>
        </w:rPr>
        <w:instrText xml:space="preserve"> PAGEREF _Toc172040464 \h </w:instrText>
      </w:r>
      <w:r w:rsidRPr="00144F20">
        <w:rPr>
          <w:noProof/>
        </w:rPr>
      </w:r>
      <w:r w:rsidRPr="00144F20">
        <w:rPr>
          <w:noProof/>
        </w:rPr>
        <w:fldChar w:fldCharType="separate"/>
      </w:r>
      <w:r w:rsidRPr="00144F20">
        <w:rPr>
          <w:noProof/>
        </w:rPr>
        <w:t>463</w:t>
      </w:r>
      <w:r w:rsidRPr="00144F20">
        <w:rPr>
          <w:noProof/>
        </w:rPr>
        <w:fldChar w:fldCharType="end"/>
      </w:r>
    </w:p>
    <w:p w14:paraId="7479101C" w14:textId="4481AE7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11.6.2.20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PC8 control protocol cause value</w:t>
      </w:r>
      <w:r w:rsidRPr="00144F20">
        <w:rPr>
          <w:noProof/>
        </w:rPr>
        <w:tab/>
      </w:r>
      <w:r w:rsidRPr="00144F20">
        <w:rPr>
          <w:noProof/>
        </w:rPr>
        <w:fldChar w:fldCharType="begin" w:fldLock="1"/>
      </w:r>
      <w:r w:rsidRPr="00144F20">
        <w:rPr>
          <w:noProof/>
        </w:rPr>
        <w:instrText xml:space="preserve"> PAGEREF _Toc172040465 \h </w:instrText>
      </w:r>
      <w:r w:rsidRPr="00144F20">
        <w:rPr>
          <w:noProof/>
        </w:rPr>
      </w:r>
      <w:r w:rsidRPr="00144F20">
        <w:rPr>
          <w:noProof/>
        </w:rPr>
        <w:fldChar w:fldCharType="separate"/>
      </w:r>
      <w:r w:rsidRPr="00144F20">
        <w:rPr>
          <w:noProof/>
        </w:rPr>
        <w:t>463</w:t>
      </w:r>
      <w:r w:rsidRPr="00144F20">
        <w:rPr>
          <w:noProof/>
        </w:rPr>
        <w:fldChar w:fldCharType="end"/>
      </w:r>
    </w:p>
    <w:p w14:paraId="636BEA8C" w14:textId="433967A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11.6.2.21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SUCI</w:t>
      </w:r>
      <w:r w:rsidRPr="00144F20">
        <w:rPr>
          <w:noProof/>
        </w:rPr>
        <w:tab/>
      </w:r>
      <w:r w:rsidRPr="00144F20">
        <w:rPr>
          <w:noProof/>
        </w:rPr>
        <w:fldChar w:fldCharType="begin" w:fldLock="1"/>
      </w:r>
      <w:r w:rsidRPr="00144F20">
        <w:rPr>
          <w:noProof/>
        </w:rPr>
        <w:instrText xml:space="preserve"> PAGEREF _Toc172040466 \h </w:instrText>
      </w:r>
      <w:r w:rsidRPr="00144F20">
        <w:rPr>
          <w:noProof/>
        </w:rPr>
      </w:r>
      <w:r w:rsidRPr="00144F20">
        <w:rPr>
          <w:noProof/>
        </w:rPr>
        <w:fldChar w:fldCharType="separate"/>
      </w:r>
      <w:r w:rsidRPr="00144F20">
        <w:rPr>
          <w:noProof/>
        </w:rPr>
        <w:t>463</w:t>
      </w:r>
      <w:r w:rsidRPr="00144F20">
        <w:rPr>
          <w:noProof/>
        </w:rPr>
        <w:fldChar w:fldCharType="end"/>
      </w:r>
    </w:p>
    <w:p w14:paraId="3E11D7BF" w14:textId="1E1B3653"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11.6.2.22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K</w:t>
      </w:r>
      <w:r w:rsidRPr="00144F20">
        <w:rPr>
          <w:noProof/>
          <w:vertAlign w:val="subscript"/>
        </w:rPr>
        <w:t>NRP</w:t>
      </w:r>
      <w:r w:rsidRPr="00144F20">
        <w:rPr>
          <w:noProof/>
        </w:rPr>
        <w:t xml:space="preserve"> freshness parameter 1</w:t>
      </w:r>
      <w:r w:rsidRPr="00144F20">
        <w:rPr>
          <w:noProof/>
        </w:rPr>
        <w:tab/>
      </w:r>
      <w:r w:rsidRPr="00144F20">
        <w:rPr>
          <w:noProof/>
        </w:rPr>
        <w:fldChar w:fldCharType="begin" w:fldLock="1"/>
      </w:r>
      <w:r w:rsidRPr="00144F20">
        <w:rPr>
          <w:noProof/>
        </w:rPr>
        <w:instrText xml:space="preserve"> PAGEREF _Toc172040467 \h </w:instrText>
      </w:r>
      <w:r w:rsidRPr="00144F20">
        <w:rPr>
          <w:noProof/>
        </w:rPr>
      </w:r>
      <w:r w:rsidRPr="00144F20">
        <w:rPr>
          <w:noProof/>
        </w:rPr>
        <w:fldChar w:fldCharType="separate"/>
      </w:r>
      <w:r w:rsidRPr="00144F20">
        <w:rPr>
          <w:noProof/>
        </w:rPr>
        <w:t>463</w:t>
      </w:r>
      <w:r w:rsidRPr="00144F20">
        <w:rPr>
          <w:noProof/>
        </w:rPr>
        <w:fldChar w:fldCharType="end"/>
      </w:r>
    </w:p>
    <w:p w14:paraId="4D8EA0E3" w14:textId="051A5420"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lastRenderedPageBreak/>
        <w:t>11.6.2.23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AUTS</w:t>
      </w:r>
      <w:r w:rsidRPr="00144F20">
        <w:rPr>
          <w:noProof/>
        </w:rPr>
        <w:tab/>
      </w:r>
      <w:r w:rsidRPr="00144F20">
        <w:rPr>
          <w:noProof/>
        </w:rPr>
        <w:fldChar w:fldCharType="begin" w:fldLock="1"/>
      </w:r>
      <w:r w:rsidRPr="00144F20">
        <w:rPr>
          <w:noProof/>
        </w:rPr>
        <w:instrText xml:space="preserve"> PAGEREF _Toc172040468 \h </w:instrText>
      </w:r>
      <w:r w:rsidRPr="00144F20">
        <w:rPr>
          <w:noProof/>
        </w:rPr>
      </w:r>
      <w:r w:rsidRPr="00144F20">
        <w:rPr>
          <w:noProof/>
        </w:rPr>
        <w:fldChar w:fldCharType="separate"/>
      </w:r>
      <w:r w:rsidRPr="00144F20">
        <w:rPr>
          <w:noProof/>
        </w:rPr>
        <w:t>463</w:t>
      </w:r>
      <w:r w:rsidRPr="00144F20">
        <w:rPr>
          <w:noProof/>
        </w:rPr>
        <w:fldChar w:fldCharType="end"/>
      </w:r>
    </w:p>
    <w:p w14:paraId="73BF10E2" w14:textId="369AEF64"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11.6.2.24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RAND</w:t>
      </w:r>
      <w:r w:rsidRPr="00144F20">
        <w:rPr>
          <w:noProof/>
        </w:rPr>
        <w:tab/>
      </w:r>
      <w:r w:rsidRPr="00144F20">
        <w:rPr>
          <w:noProof/>
        </w:rPr>
        <w:fldChar w:fldCharType="begin" w:fldLock="1"/>
      </w:r>
      <w:r w:rsidRPr="00144F20">
        <w:rPr>
          <w:noProof/>
        </w:rPr>
        <w:instrText xml:space="preserve"> PAGEREF _Toc172040469 \h </w:instrText>
      </w:r>
      <w:r w:rsidRPr="00144F20">
        <w:rPr>
          <w:noProof/>
        </w:rPr>
      </w:r>
      <w:r w:rsidRPr="00144F20">
        <w:rPr>
          <w:noProof/>
        </w:rPr>
        <w:fldChar w:fldCharType="separate"/>
      </w:r>
      <w:r w:rsidRPr="00144F20">
        <w:rPr>
          <w:noProof/>
        </w:rPr>
        <w:t>463</w:t>
      </w:r>
      <w:r w:rsidRPr="00144F20">
        <w:rPr>
          <w:noProof/>
        </w:rPr>
        <w:fldChar w:fldCharType="end"/>
      </w:r>
    </w:p>
    <w:p w14:paraId="03F7A7F0" w14:textId="5DA83722"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11.6.2.25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K</w:t>
      </w:r>
      <w:r w:rsidRPr="00144F20">
        <w:rPr>
          <w:noProof/>
          <w:vertAlign w:val="subscript"/>
        </w:rPr>
        <w:t>NRP</w:t>
      </w:r>
      <w:r w:rsidRPr="00144F20">
        <w:rPr>
          <w:noProof/>
        </w:rPr>
        <w:tab/>
      </w:r>
      <w:r w:rsidRPr="00144F20">
        <w:rPr>
          <w:noProof/>
        </w:rPr>
        <w:fldChar w:fldCharType="begin" w:fldLock="1"/>
      </w:r>
      <w:r w:rsidRPr="00144F20">
        <w:rPr>
          <w:noProof/>
        </w:rPr>
        <w:instrText xml:space="preserve"> PAGEREF _Toc172040470 \h </w:instrText>
      </w:r>
      <w:r w:rsidRPr="00144F20">
        <w:rPr>
          <w:noProof/>
        </w:rPr>
      </w:r>
      <w:r w:rsidRPr="00144F20">
        <w:rPr>
          <w:noProof/>
        </w:rPr>
        <w:fldChar w:fldCharType="separate"/>
      </w:r>
      <w:r w:rsidRPr="00144F20">
        <w:rPr>
          <w:noProof/>
        </w:rPr>
        <w:t>463</w:t>
      </w:r>
      <w:r w:rsidRPr="00144F20">
        <w:rPr>
          <w:noProof/>
        </w:rPr>
        <w:fldChar w:fldCharType="end"/>
      </w:r>
    </w:p>
    <w:p w14:paraId="4EF26326" w14:textId="359FCA3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11.6.2.26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K</w:t>
      </w:r>
      <w:r w:rsidRPr="00144F20">
        <w:rPr>
          <w:noProof/>
          <w:vertAlign w:val="subscript"/>
        </w:rPr>
        <w:t>NRP</w:t>
      </w:r>
      <w:r w:rsidRPr="00144F20">
        <w:rPr>
          <w:noProof/>
        </w:rPr>
        <w:t xml:space="preserve"> freshness parameter 2</w:t>
      </w:r>
      <w:r w:rsidRPr="00144F20">
        <w:rPr>
          <w:noProof/>
        </w:rPr>
        <w:tab/>
      </w:r>
      <w:r w:rsidRPr="00144F20">
        <w:rPr>
          <w:noProof/>
        </w:rPr>
        <w:fldChar w:fldCharType="begin" w:fldLock="1"/>
      </w:r>
      <w:r w:rsidRPr="00144F20">
        <w:rPr>
          <w:noProof/>
        </w:rPr>
        <w:instrText xml:space="preserve"> PAGEREF _Toc172040471 \h </w:instrText>
      </w:r>
      <w:r w:rsidRPr="00144F20">
        <w:rPr>
          <w:noProof/>
        </w:rPr>
      </w:r>
      <w:r w:rsidRPr="00144F20">
        <w:rPr>
          <w:noProof/>
        </w:rPr>
        <w:fldChar w:fldCharType="separate"/>
      </w:r>
      <w:r w:rsidRPr="00144F20">
        <w:rPr>
          <w:noProof/>
        </w:rPr>
        <w:t>463</w:t>
      </w:r>
      <w:r w:rsidRPr="00144F20">
        <w:rPr>
          <w:noProof/>
        </w:rPr>
        <w:fldChar w:fldCharType="end"/>
      </w:r>
    </w:p>
    <w:p w14:paraId="43D29527" w14:textId="2358F850"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11.6.2.27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PLMN ID</w:t>
      </w:r>
      <w:r w:rsidRPr="00144F20">
        <w:rPr>
          <w:noProof/>
        </w:rPr>
        <w:tab/>
      </w:r>
      <w:r w:rsidRPr="00144F20">
        <w:rPr>
          <w:noProof/>
        </w:rPr>
        <w:fldChar w:fldCharType="begin" w:fldLock="1"/>
      </w:r>
      <w:r w:rsidRPr="00144F20">
        <w:rPr>
          <w:noProof/>
        </w:rPr>
        <w:instrText xml:space="preserve"> PAGEREF _Toc172040472 \h </w:instrText>
      </w:r>
      <w:r w:rsidRPr="00144F20">
        <w:rPr>
          <w:noProof/>
        </w:rPr>
      </w:r>
      <w:r w:rsidRPr="00144F20">
        <w:rPr>
          <w:noProof/>
        </w:rPr>
        <w:fldChar w:fldCharType="separate"/>
      </w:r>
      <w:r w:rsidRPr="00144F20">
        <w:rPr>
          <w:noProof/>
        </w:rPr>
        <w:t>463</w:t>
      </w:r>
      <w:r w:rsidRPr="00144F20">
        <w:rPr>
          <w:noProof/>
        </w:rPr>
        <w:fldChar w:fldCharType="end"/>
      </w:r>
    </w:p>
    <w:p w14:paraId="00B0C5AD" w14:textId="518A8739"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11.7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Formats for messages transmitted over the PC3ach interface</w:t>
      </w:r>
      <w:r w:rsidRPr="00144F20">
        <w:rPr>
          <w:noProof/>
        </w:rPr>
        <w:tab/>
      </w:r>
      <w:r w:rsidRPr="00144F20">
        <w:rPr>
          <w:noProof/>
        </w:rPr>
        <w:fldChar w:fldCharType="begin" w:fldLock="1"/>
      </w:r>
      <w:r w:rsidRPr="00144F20">
        <w:rPr>
          <w:noProof/>
        </w:rPr>
        <w:instrText xml:space="preserve"> PAGEREF _Toc172040473 \h </w:instrText>
      </w:r>
      <w:r w:rsidRPr="00144F20">
        <w:rPr>
          <w:noProof/>
        </w:rPr>
      </w:r>
      <w:r w:rsidRPr="00144F20">
        <w:rPr>
          <w:noProof/>
        </w:rPr>
        <w:fldChar w:fldCharType="separate"/>
      </w:r>
      <w:r w:rsidRPr="00144F20">
        <w:rPr>
          <w:noProof/>
        </w:rPr>
        <w:t>464</w:t>
      </w:r>
      <w:r w:rsidRPr="00144F20">
        <w:rPr>
          <w:noProof/>
        </w:rPr>
        <w:fldChar w:fldCharType="end"/>
      </w:r>
    </w:p>
    <w:p w14:paraId="189C1C6C" w14:textId="26143CAB"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11.7.1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Data types format in XML schema</w:t>
      </w:r>
      <w:r w:rsidRPr="00144F20">
        <w:rPr>
          <w:noProof/>
        </w:rPr>
        <w:tab/>
      </w:r>
      <w:r w:rsidRPr="00144F20">
        <w:rPr>
          <w:noProof/>
        </w:rPr>
        <w:fldChar w:fldCharType="begin" w:fldLock="1"/>
      </w:r>
      <w:r w:rsidRPr="00144F20">
        <w:rPr>
          <w:noProof/>
        </w:rPr>
        <w:instrText xml:space="preserve"> PAGEREF _Toc172040474 \h </w:instrText>
      </w:r>
      <w:r w:rsidRPr="00144F20">
        <w:rPr>
          <w:noProof/>
        </w:rPr>
      </w:r>
      <w:r w:rsidRPr="00144F20">
        <w:rPr>
          <w:noProof/>
        </w:rPr>
        <w:fldChar w:fldCharType="separate"/>
      </w:r>
      <w:r w:rsidRPr="00144F20">
        <w:rPr>
          <w:noProof/>
        </w:rPr>
        <w:t>464</w:t>
      </w:r>
      <w:r w:rsidRPr="00144F20">
        <w:rPr>
          <w:noProof/>
        </w:rPr>
        <w:fldChar w:fldCharType="end"/>
      </w:r>
    </w:p>
    <w:p w14:paraId="37FB12E8" w14:textId="3A0C7E6A" w:rsidR="00144F20" w:rsidRPr="00144F20" w:rsidRDefault="00144F20">
      <w:pPr>
        <w:pStyle w:val="TOC3"/>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Parameters in messages transmitted over the PC3ach interface</w:t>
      </w:r>
      <w:r w:rsidRPr="00144F20">
        <w:rPr>
          <w:noProof/>
        </w:rPr>
        <w:tab/>
      </w:r>
      <w:r w:rsidRPr="00144F20">
        <w:rPr>
          <w:noProof/>
        </w:rPr>
        <w:fldChar w:fldCharType="begin" w:fldLock="1"/>
      </w:r>
      <w:r w:rsidRPr="00144F20">
        <w:rPr>
          <w:noProof/>
        </w:rPr>
        <w:instrText xml:space="preserve"> PAGEREF _Toc172040475 \h </w:instrText>
      </w:r>
      <w:r w:rsidRPr="00144F20">
        <w:rPr>
          <w:noProof/>
        </w:rPr>
      </w:r>
      <w:r w:rsidRPr="00144F20">
        <w:rPr>
          <w:noProof/>
        </w:rPr>
        <w:fldChar w:fldCharType="separate"/>
      </w:r>
      <w:r w:rsidRPr="00144F20">
        <w:rPr>
          <w:noProof/>
        </w:rPr>
        <w:t>464</w:t>
      </w:r>
      <w:r w:rsidRPr="00144F20">
        <w:rPr>
          <w:noProof/>
        </w:rPr>
        <w:fldChar w:fldCharType="end"/>
      </w:r>
    </w:p>
    <w:p w14:paraId="3611320D" w14:textId="1BBF472C"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Transaction ID</w:t>
      </w:r>
      <w:r w:rsidRPr="00144F20">
        <w:rPr>
          <w:noProof/>
        </w:rPr>
        <w:tab/>
      </w:r>
      <w:r w:rsidRPr="00144F20">
        <w:rPr>
          <w:noProof/>
        </w:rPr>
        <w:fldChar w:fldCharType="begin" w:fldLock="1"/>
      </w:r>
      <w:r w:rsidRPr="00144F20">
        <w:rPr>
          <w:noProof/>
        </w:rPr>
        <w:instrText xml:space="preserve"> PAGEREF _Toc172040476 \h </w:instrText>
      </w:r>
      <w:r w:rsidRPr="00144F20">
        <w:rPr>
          <w:noProof/>
        </w:rPr>
      </w:r>
      <w:r w:rsidRPr="00144F20">
        <w:rPr>
          <w:noProof/>
        </w:rPr>
        <w:fldChar w:fldCharType="separate"/>
      </w:r>
      <w:r w:rsidRPr="00144F20">
        <w:rPr>
          <w:noProof/>
        </w:rPr>
        <w:t>464</w:t>
      </w:r>
      <w:r w:rsidRPr="00144F20">
        <w:rPr>
          <w:noProof/>
        </w:rPr>
        <w:fldChar w:fldCharType="end"/>
      </w:r>
    </w:p>
    <w:p w14:paraId="4CB9DDC3" w14:textId="160B239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Sequence number</w:t>
      </w:r>
      <w:r w:rsidRPr="00144F20">
        <w:rPr>
          <w:noProof/>
        </w:rPr>
        <w:tab/>
      </w:r>
      <w:r w:rsidRPr="00144F20">
        <w:rPr>
          <w:noProof/>
        </w:rPr>
        <w:fldChar w:fldCharType="begin" w:fldLock="1"/>
      </w:r>
      <w:r w:rsidRPr="00144F20">
        <w:rPr>
          <w:noProof/>
        </w:rPr>
        <w:instrText xml:space="preserve"> PAGEREF _Toc172040477 \h </w:instrText>
      </w:r>
      <w:r w:rsidRPr="00144F20">
        <w:rPr>
          <w:noProof/>
        </w:rPr>
      </w:r>
      <w:r w:rsidRPr="00144F20">
        <w:rPr>
          <w:noProof/>
        </w:rPr>
        <w:fldChar w:fldCharType="separate"/>
      </w:r>
      <w:r w:rsidRPr="00144F20">
        <w:rPr>
          <w:noProof/>
        </w:rPr>
        <w:t>464</w:t>
      </w:r>
      <w:r w:rsidRPr="00144F20">
        <w:rPr>
          <w:noProof/>
        </w:rPr>
        <w:fldChar w:fldCharType="end"/>
      </w:r>
    </w:p>
    <w:p w14:paraId="117D4ECB" w14:textId="3DB844E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In coverage</w:t>
      </w:r>
      <w:r w:rsidRPr="00144F20">
        <w:rPr>
          <w:noProof/>
        </w:rPr>
        <w:tab/>
      </w:r>
      <w:r w:rsidRPr="00144F20">
        <w:rPr>
          <w:noProof/>
        </w:rPr>
        <w:fldChar w:fldCharType="begin" w:fldLock="1"/>
      </w:r>
      <w:r w:rsidRPr="00144F20">
        <w:rPr>
          <w:noProof/>
        </w:rPr>
        <w:instrText xml:space="preserve"> PAGEREF _Toc172040478 \h </w:instrText>
      </w:r>
      <w:r w:rsidRPr="00144F20">
        <w:rPr>
          <w:noProof/>
        </w:rPr>
      </w:r>
      <w:r w:rsidRPr="00144F20">
        <w:rPr>
          <w:noProof/>
        </w:rPr>
        <w:fldChar w:fldCharType="separate"/>
      </w:r>
      <w:r w:rsidRPr="00144F20">
        <w:rPr>
          <w:noProof/>
        </w:rPr>
        <w:t>464</w:t>
      </w:r>
      <w:r w:rsidRPr="00144F20">
        <w:rPr>
          <w:noProof/>
        </w:rPr>
        <w:fldChar w:fldCharType="end"/>
      </w:r>
    </w:p>
    <w:p w14:paraId="0F448A21" w14:textId="49EFAB7B"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NCGI</w:t>
      </w:r>
      <w:r w:rsidRPr="00144F20">
        <w:rPr>
          <w:noProof/>
        </w:rPr>
        <w:tab/>
      </w:r>
      <w:r w:rsidRPr="00144F20">
        <w:rPr>
          <w:noProof/>
        </w:rPr>
        <w:fldChar w:fldCharType="begin" w:fldLock="1"/>
      </w:r>
      <w:r w:rsidRPr="00144F20">
        <w:rPr>
          <w:noProof/>
        </w:rPr>
        <w:instrText xml:space="preserve"> PAGEREF _Toc172040479 \h </w:instrText>
      </w:r>
      <w:r w:rsidRPr="00144F20">
        <w:rPr>
          <w:noProof/>
        </w:rPr>
      </w:r>
      <w:r w:rsidRPr="00144F20">
        <w:rPr>
          <w:noProof/>
        </w:rPr>
        <w:fldChar w:fldCharType="separate"/>
      </w:r>
      <w:r w:rsidRPr="00144F20">
        <w:rPr>
          <w:noProof/>
        </w:rPr>
        <w:t>464</w:t>
      </w:r>
      <w:r w:rsidRPr="00144F20">
        <w:rPr>
          <w:noProof/>
        </w:rPr>
        <w:fldChar w:fldCharType="end"/>
      </w:r>
    </w:p>
    <w:p w14:paraId="5373D94C" w14:textId="55808C70"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5G ProSe direct communication radio parameters</w:t>
      </w:r>
      <w:r w:rsidRPr="00144F20">
        <w:rPr>
          <w:noProof/>
        </w:rPr>
        <w:tab/>
      </w:r>
      <w:r w:rsidRPr="00144F20">
        <w:rPr>
          <w:noProof/>
        </w:rPr>
        <w:fldChar w:fldCharType="begin" w:fldLock="1"/>
      </w:r>
      <w:r w:rsidRPr="00144F20">
        <w:rPr>
          <w:noProof/>
        </w:rPr>
        <w:instrText xml:space="preserve"> PAGEREF _Toc172040480 \h </w:instrText>
      </w:r>
      <w:r w:rsidRPr="00144F20">
        <w:rPr>
          <w:noProof/>
        </w:rPr>
      </w:r>
      <w:r w:rsidRPr="00144F20">
        <w:rPr>
          <w:noProof/>
        </w:rPr>
        <w:fldChar w:fldCharType="separate"/>
      </w:r>
      <w:r w:rsidRPr="00144F20">
        <w:rPr>
          <w:noProof/>
        </w:rPr>
        <w:t>464</w:t>
      </w:r>
      <w:r w:rsidRPr="00144F20">
        <w:rPr>
          <w:noProof/>
        </w:rPr>
        <w:fldChar w:fldCharType="end"/>
      </w:r>
    </w:p>
    <w:p w14:paraId="1E641320" w14:textId="7F4BF19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Cause value</w:t>
      </w:r>
      <w:r w:rsidRPr="00144F20">
        <w:rPr>
          <w:noProof/>
        </w:rPr>
        <w:tab/>
      </w:r>
      <w:r w:rsidRPr="00144F20">
        <w:rPr>
          <w:noProof/>
        </w:rPr>
        <w:fldChar w:fldCharType="begin" w:fldLock="1"/>
      </w:r>
      <w:r w:rsidRPr="00144F20">
        <w:rPr>
          <w:noProof/>
        </w:rPr>
        <w:instrText xml:space="preserve"> PAGEREF _Toc172040481 \h </w:instrText>
      </w:r>
      <w:r w:rsidRPr="00144F20">
        <w:rPr>
          <w:noProof/>
        </w:rPr>
      </w:r>
      <w:r w:rsidRPr="00144F20">
        <w:rPr>
          <w:noProof/>
        </w:rPr>
        <w:fldChar w:fldCharType="separate"/>
      </w:r>
      <w:r w:rsidRPr="00144F20">
        <w:rPr>
          <w:noProof/>
        </w:rPr>
        <w:t>465</w:t>
      </w:r>
      <w:r w:rsidRPr="00144F20">
        <w:rPr>
          <w:noProof/>
        </w:rPr>
        <w:fldChar w:fldCharType="end"/>
      </w:r>
    </w:p>
    <w:p w14:paraId="003E764A" w14:textId="7AD20D7B"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Timestamp</w:t>
      </w:r>
      <w:r w:rsidRPr="00144F20">
        <w:rPr>
          <w:noProof/>
        </w:rPr>
        <w:tab/>
      </w:r>
      <w:r w:rsidRPr="00144F20">
        <w:rPr>
          <w:noProof/>
        </w:rPr>
        <w:fldChar w:fldCharType="begin" w:fldLock="1"/>
      </w:r>
      <w:r w:rsidRPr="00144F20">
        <w:rPr>
          <w:noProof/>
        </w:rPr>
        <w:instrText xml:space="preserve"> PAGEREF _Toc172040482 \h </w:instrText>
      </w:r>
      <w:r w:rsidRPr="00144F20">
        <w:rPr>
          <w:noProof/>
        </w:rPr>
      </w:r>
      <w:r w:rsidRPr="00144F20">
        <w:rPr>
          <w:noProof/>
        </w:rPr>
        <w:fldChar w:fldCharType="separate"/>
      </w:r>
      <w:r w:rsidRPr="00144F20">
        <w:rPr>
          <w:noProof/>
        </w:rPr>
        <w:t>465</w:t>
      </w:r>
      <w:r w:rsidRPr="00144F20">
        <w:rPr>
          <w:noProof/>
        </w:rPr>
        <w:fldChar w:fldCharType="end"/>
      </w:r>
    </w:p>
    <w:p w14:paraId="774CA92E" w14:textId="67D7C26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ProSe </w:t>
      </w:r>
      <w:r w:rsidRPr="00144F20">
        <w:rPr>
          <w:noProof/>
          <w:lang w:eastAsia="zh-CN"/>
        </w:rPr>
        <w:t>l</w:t>
      </w:r>
      <w:r w:rsidRPr="00144F20">
        <w:rPr>
          <w:noProof/>
        </w:rPr>
        <w:t xml:space="preserve">ayer-2 </w:t>
      </w:r>
      <w:r w:rsidRPr="00144F20">
        <w:rPr>
          <w:noProof/>
          <w:lang w:eastAsia="zh-CN"/>
        </w:rPr>
        <w:t>g</w:t>
      </w:r>
      <w:r w:rsidRPr="00144F20">
        <w:rPr>
          <w:noProof/>
        </w:rPr>
        <w:t>roup ID</w:t>
      </w:r>
      <w:r w:rsidRPr="00144F20">
        <w:rPr>
          <w:noProof/>
        </w:rPr>
        <w:tab/>
      </w:r>
      <w:r w:rsidRPr="00144F20">
        <w:rPr>
          <w:noProof/>
        </w:rPr>
        <w:fldChar w:fldCharType="begin" w:fldLock="1"/>
      </w:r>
      <w:r w:rsidRPr="00144F20">
        <w:rPr>
          <w:noProof/>
        </w:rPr>
        <w:instrText xml:space="preserve"> PAGEREF _Toc172040483 \h </w:instrText>
      </w:r>
      <w:r w:rsidRPr="00144F20">
        <w:rPr>
          <w:noProof/>
        </w:rPr>
      </w:r>
      <w:r w:rsidRPr="00144F20">
        <w:rPr>
          <w:noProof/>
        </w:rPr>
        <w:fldChar w:fldCharType="separate"/>
      </w:r>
      <w:r w:rsidRPr="00144F20">
        <w:rPr>
          <w:noProof/>
        </w:rPr>
        <w:t>465</w:t>
      </w:r>
      <w:r w:rsidRPr="00144F20">
        <w:rPr>
          <w:noProof/>
        </w:rPr>
        <w:fldChar w:fldCharType="end"/>
      </w:r>
    </w:p>
    <w:p w14:paraId="530341AC" w14:textId="76A6742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5G ProSe group IP multicast address</w:t>
      </w:r>
      <w:r w:rsidRPr="00144F20">
        <w:rPr>
          <w:noProof/>
        </w:rPr>
        <w:tab/>
      </w:r>
      <w:r w:rsidRPr="00144F20">
        <w:rPr>
          <w:noProof/>
        </w:rPr>
        <w:fldChar w:fldCharType="begin" w:fldLock="1"/>
      </w:r>
      <w:r w:rsidRPr="00144F20">
        <w:rPr>
          <w:noProof/>
        </w:rPr>
        <w:instrText xml:space="preserve"> PAGEREF _Toc172040484 \h </w:instrText>
      </w:r>
      <w:r w:rsidRPr="00144F20">
        <w:rPr>
          <w:noProof/>
        </w:rPr>
      </w:r>
      <w:r w:rsidRPr="00144F20">
        <w:rPr>
          <w:noProof/>
        </w:rPr>
        <w:fldChar w:fldCharType="separate"/>
      </w:r>
      <w:r w:rsidRPr="00144F20">
        <w:rPr>
          <w:noProof/>
        </w:rPr>
        <w:t>465</w:t>
      </w:r>
      <w:r w:rsidRPr="00144F20">
        <w:rPr>
          <w:noProof/>
        </w:rPr>
        <w:fldChar w:fldCharType="end"/>
      </w:r>
    </w:p>
    <w:p w14:paraId="3EFB445E" w14:textId="379760F9"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10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 xml:space="preserve">UE </w:t>
      </w:r>
      <w:r w:rsidRPr="00144F20">
        <w:rPr>
          <w:noProof/>
        </w:rPr>
        <w:t>IP address</w:t>
      </w:r>
      <w:r w:rsidRPr="00144F20">
        <w:rPr>
          <w:noProof/>
        </w:rPr>
        <w:tab/>
      </w:r>
      <w:r w:rsidRPr="00144F20">
        <w:rPr>
          <w:noProof/>
        </w:rPr>
        <w:fldChar w:fldCharType="begin" w:fldLock="1"/>
      </w:r>
      <w:r w:rsidRPr="00144F20">
        <w:rPr>
          <w:noProof/>
        </w:rPr>
        <w:instrText xml:space="preserve"> PAGEREF _Toc172040485 \h </w:instrText>
      </w:r>
      <w:r w:rsidRPr="00144F20">
        <w:rPr>
          <w:noProof/>
        </w:rPr>
      </w:r>
      <w:r w:rsidRPr="00144F20">
        <w:rPr>
          <w:noProof/>
        </w:rPr>
        <w:fldChar w:fldCharType="separate"/>
      </w:r>
      <w:r w:rsidRPr="00144F20">
        <w:rPr>
          <w:noProof/>
        </w:rPr>
        <w:t>465</w:t>
      </w:r>
      <w:r w:rsidRPr="00144F20">
        <w:rPr>
          <w:noProof/>
        </w:rPr>
        <w:fldChar w:fldCharType="end"/>
      </w:r>
    </w:p>
    <w:p w14:paraId="487A9EAB" w14:textId="5875E615"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11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UE </w:t>
      </w:r>
      <w:r w:rsidRPr="00144F20">
        <w:rPr>
          <w:noProof/>
          <w:lang w:eastAsia="zh-CN"/>
        </w:rPr>
        <w:t xml:space="preserve">layer-2 </w:t>
      </w:r>
      <w:r w:rsidRPr="00144F20">
        <w:rPr>
          <w:noProof/>
        </w:rPr>
        <w:t>ID</w:t>
      </w:r>
      <w:r w:rsidRPr="00144F20">
        <w:rPr>
          <w:noProof/>
        </w:rPr>
        <w:tab/>
      </w:r>
      <w:r w:rsidRPr="00144F20">
        <w:rPr>
          <w:noProof/>
        </w:rPr>
        <w:fldChar w:fldCharType="begin" w:fldLock="1"/>
      </w:r>
      <w:r w:rsidRPr="00144F20">
        <w:rPr>
          <w:noProof/>
        </w:rPr>
        <w:instrText xml:space="preserve"> PAGEREF _Toc172040486 \h </w:instrText>
      </w:r>
      <w:r w:rsidRPr="00144F20">
        <w:rPr>
          <w:noProof/>
        </w:rPr>
      </w:r>
      <w:r w:rsidRPr="00144F20">
        <w:rPr>
          <w:noProof/>
        </w:rPr>
        <w:fldChar w:fldCharType="separate"/>
      </w:r>
      <w:r w:rsidRPr="00144F20">
        <w:rPr>
          <w:noProof/>
        </w:rPr>
        <w:t>465</w:t>
      </w:r>
      <w:r w:rsidRPr="00144F20">
        <w:rPr>
          <w:noProof/>
        </w:rPr>
        <w:fldChar w:fldCharType="end"/>
      </w:r>
    </w:p>
    <w:p w14:paraId="2325DBC4" w14:textId="651D8296"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12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D</w:t>
      </w:r>
      <w:r w:rsidRPr="00144F20">
        <w:rPr>
          <w:noProof/>
        </w:rPr>
        <w:t>ata amount</w:t>
      </w:r>
      <w:r w:rsidRPr="00144F20">
        <w:rPr>
          <w:noProof/>
        </w:rPr>
        <w:tab/>
      </w:r>
      <w:r w:rsidRPr="00144F20">
        <w:rPr>
          <w:noProof/>
        </w:rPr>
        <w:fldChar w:fldCharType="begin" w:fldLock="1"/>
      </w:r>
      <w:r w:rsidRPr="00144F20">
        <w:rPr>
          <w:noProof/>
        </w:rPr>
        <w:instrText xml:space="preserve"> PAGEREF _Toc172040487 \h </w:instrText>
      </w:r>
      <w:r w:rsidRPr="00144F20">
        <w:rPr>
          <w:noProof/>
        </w:rPr>
      </w:r>
      <w:r w:rsidRPr="00144F20">
        <w:rPr>
          <w:noProof/>
        </w:rPr>
        <w:fldChar w:fldCharType="separate"/>
      </w:r>
      <w:r w:rsidRPr="00144F20">
        <w:rPr>
          <w:noProof/>
        </w:rPr>
        <w:t>465</w:t>
      </w:r>
      <w:r w:rsidRPr="00144F20">
        <w:rPr>
          <w:noProof/>
        </w:rPr>
        <w:fldChar w:fldCharType="end"/>
      </w:r>
    </w:p>
    <w:p w14:paraId="7E6CB947" w14:textId="0C61F615"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13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Radio resources indicator</w:t>
      </w:r>
      <w:r w:rsidRPr="00144F20">
        <w:rPr>
          <w:noProof/>
        </w:rPr>
        <w:tab/>
      </w:r>
      <w:r w:rsidRPr="00144F20">
        <w:rPr>
          <w:noProof/>
        </w:rPr>
        <w:fldChar w:fldCharType="begin" w:fldLock="1"/>
      </w:r>
      <w:r w:rsidRPr="00144F20">
        <w:rPr>
          <w:noProof/>
        </w:rPr>
        <w:instrText xml:space="preserve"> PAGEREF _Toc172040488 \h </w:instrText>
      </w:r>
      <w:r w:rsidRPr="00144F20">
        <w:rPr>
          <w:noProof/>
        </w:rPr>
      </w:r>
      <w:r w:rsidRPr="00144F20">
        <w:rPr>
          <w:noProof/>
        </w:rPr>
        <w:fldChar w:fldCharType="separate"/>
      </w:r>
      <w:r w:rsidRPr="00144F20">
        <w:rPr>
          <w:noProof/>
        </w:rPr>
        <w:t>465</w:t>
      </w:r>
      <w:r w:rsidRPr="00144F20">
        <w:rPr>
          <w:noProof/>
        </w:rPr>
        <w:fldChar w:fldCharType="end"/>
      </w:r>
    </w:p>
    <w:p w14:paraId="2C0CD926" w14:textId="3CAAD04D"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14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Radio frequency</w:t>
      </w:r>
      <w:r w:rsidRPr="00144F20">
        <w:rPr>
          <w:noProof/>
        </w:rPr>
        <w:tab/>
      </w:r>
      <w:r w:rsidRPr="00144F20">
        <w:rPr>
          <w:noProof/>
        </w:rPr>
        <w:fldChar w:fldCharType="begin" w:fldLock="1"/>
      </w:r>
      <w:r w:rsidRPr="00144F20">
        <w:rPr>
          <w:noProof/>
        </w:rPr>
        <w:instrText xml:space="preserve"> PAGEREF _Toc172040489 \h </w:instrText>
      </w:r>
      <w:r w:rsidRPr="00144F20">
        <w:rPr>
          <w:noProof/>
        </w:rPr>
      </w:r>
      <w:r w:rsidRPr="00144F20">
        <w:rPr>
          <w:noProof/>
        </w:rPr>
        <w:fldChar w:fldCharType="separate"/>
      </w:r>
      <w:r w:rsidRPr="00144F20">
        <w:rPr>
          <w:noProof/>
        </w:rPr>
        <w:t>466</w:t>
      </w:r>
      <w:r w:rsidRPr="00144F20">
        <w:rPr>
          <w:noProof/>
        </w:rPr>
        <w:fldChar w:fldCharType="end"/>
      </w:r>
    </w:p>
    <w:p w14:paraId="03F34021" w14:textId="6AB92F3C"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15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PC5</w:t>
      </w:r>
      <w:r w:rsidRPr="00144F20">
        <w:rPr>
          <w:noProof/>
        </w:rPr>
        <w:t xml:space="preserve"> </w:t>
      </w:r>
      <w:r w:rsidRPr="00144F20">
        <w:rPr>
          <w:noProof/>
          <w:lang w:eastAsia="zh-CN"/>
        </w:rPr>
        <w:t>QoS flow identifier</w:t>
      </w:r>
      <w:r w:rsidRPr="00144F20">
        <w:rPr>
          <w:noProof/>
        </w:rPr>
        <w:tab/>
      </w:r>
      <w:r w:rsidRPr="00144F20">
        <w:rPr>
          <w:noProof/>
        </w:rPr>
        <w:fldChar w:fldCharType="begin" w:fldLock="1"/>
      </w:r>
      <w:r w:rsidRPr="00144F20">
        <w:rPr>
          <w:noProof/>
        </w:rPr>
        <w:instrText xml:space="preserve"> PAGEREF _Toc172040490 \h </w:instrText>
      </w:r>
      <w:r w:rsidRPr="00144F20">
        <w:rPr>
          <w:noProof/>
        </w:rPr>
      </w:r>
      <w:r w:rsidRPr="00144F20">
        <w:rPr>
          <w:noProof/>
        </w:rPr>
        <w:fldChar w:fldCharType="separate"/>
      </w:r>
      <w:r w:rsidRPr="00144F20">
        <w:rPr>
          <w:noProof/>
        </w:rPr>
        <w:t>466</w:t>
      </w:r>
      <w:r w:rsidRPr="00144F20">
        <w:rPr>
          <w:noProof/>
        </w:rPr>
        <w:fldChar w:fldCharType="end"/>
      </w:r>
    </w:p>
    <w:p w14:paraId="25EFE3BE" w14:textId="066AE97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16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PQI</w:t>
      </w:r>
      <w:r w:rsidRPr="00144F20">
        <w:rPr>
          <w:noProof/>
        </w:rPr>
        <w:tab/>
      </w:r>
      <w:r w:rsidRPr="00144F20">
        <w:rPr>
          <w:noProof/>
        </w:rPr>
        <w:fldChar w:fldCharType="begin" w:fldLock="1"/>
      </w:r>
      <w:r w:rsidRPr="00144F20">
        <w:rPr>
          <w:noProof/>
        </w:rPr>
        <w:instrText xml:space="preserve"> PAGEREF _Toc172040491 \h </w:instrText>
      </w:r>
      <w:r w:rsidRPr="00144F20">
        <w:rPr>
          <w:noProof/>
        </w:rPr>
      </w:r>
      <w:r w:rsidRPr="00144F20">
        <w:rPr>
          <w:noProof/>
        </w:rPr>
        <w:fldChar w:fldCharType="separate"/>
      </w:r>
      <w:r w:rsidRPr="00144F20">
        <w:rPr>
          <w:noProof/>
        </w:rPr>
        <w:t>466</w:t>
      </w:r>
      <w:r w:rsidRPr="00144F20">
        <w:rPr>
          <w:noProof/>
        </w:rPr>
        <w:fldChar w:fldCharType="end"/>
      </w:r>
    </w:p>
    <w:p w14:paraId="7F00BAE0" w14:textId="253B45A7"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17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val="en-US"/>
        </w:rPr>
        <w:t>GFBR</w:t>
      </w:r>
      <w:r w:rsidRPr="00144F20">
        <w:rPr>
          <w:noProof/>
        </w:rPr>
        <w:tab/>
      </w:r>
      <w:r w:rsidRPr="00144F20">
        <w:rPr>
          <w:noProof/>
        </w:rPr>
        <w:fldChar w:fldCharType="begin" w:fldLock="1"/>
      </w:r>
      <w:r w:rsidRPr="00144F20">
        <w:rPr>
          <w:noProof/>
        </w:rPr>
        <w:instrText xml:space="preserve"> PAGEREF _Toc172040492 \h </w:instrText>
      </w:r>
      <w:r w:rsidRPr="00144F20">
        <w:rPr>
          <w:noProof/>
        </w:rPr>
      </w:r>
      <w:r w:rsidRPr="00144F20">
        <w:rPr>
          <w:noProof/>
        </w:rPr>
        <w:fldChar w:fldCharType="separate"/>
      </w:r>
      <w:r w:rsidRPr="00144F20">
        <w:rPr>
          <w:noProof/>
        </w:rPr>
        <w:t>466</w:t>
      </w:r>
      <w:r w:rsidRPr="00144F20">
        <w:rPr>
          <w:noProof/>
        </w:rPr>
        <w:fldChar w:fldCharType="end"/>
      </w:r>
    </w:p>
    <w:p w14:paraId="5A0E0ED2" w14:textId="4692E998"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18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MFBR</w:t>
      </w:r>
      <w:r w:rsidRPr="00144F20">
        <w:rPr>
          <w:noProof/>
        </w:rPr>
        <w:tab/>
      </w:r>
      <w:r w:rsidRPr="00144F20">
        <w:rPr>
          <w:noProof/>
        </w:rPr>
        <w:fldChar w:fldCharType="begin" w:fldLock="1"/>
      </w:r>
      <w:r w:rsidRPr="00144F20">
        <w:rPr>
          <w:noProof/>
        </w:rPr>
        <w:instrText xml:space="preserve"> PAGEREF _Toc172040493 \h </w:instrText>
      </w:r>
      <w:r w:rsidRPr="00144F20">
        <w:rPr>
          <w:noProof/>
        </w:rPr>
      </w:r>
      <w:r w:rsidRPr="00144F20">
        <w:rPr>
          <w:noProof/>
        </w:rPr>
        <w:fldChar w:fldCharType="separate"/>
      </w:r>
      <w:r w:rsidRPr="00144F20">
        <w:rPr>
          <w:noProof/>
        </w:rPr>
        <w:t>466</w:t>
      </w:r>
      <w:r w:rsidRPr="00144F20">
        <w:rPr>
          <w:noProof/>
        </w:rPr>
        <w:fldChar w:fldCharType="end"/>
      </w:r>
    </w:p>
    <w:p w14:paraId="685B7A69" w14:textId="085245C2"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19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val="en-US" w:eastAsia="zh-CN"/>
        </w:rPr>
        <w:t>A</w:t>
      </w:r>
      <w:r w:rsidRPr="00144F20">
        <w:rPr>
          <w:noProof/>
          <w:lang w:val="en-US"/>
        </w:rPr>
        <w:t>veraging window</w:t>
      </w:r>
      <w:r w:rsidRPr="00144F20">
        <w:rPr>
          <w:noProof/>
        </w:rPr>
        <w:tab/>
      </w:r>
      <w:r w:rsidRPr="00144F20">
        <w:rPr>
          <w:noProof/>
        </w:rPr>
        <w:fldChar w:fldCharType="begin" w:fldLock="1"/>
      </w:r>
      <w:r w:rsidRPr="00144F20">
        <w:rPr>
          <w:noProof/>
        </w:rPr>
        <w:instrText xml:space="preserve"> PAGEREF _Toc172040494 \h </w:instrText>
      </w:r>
      <w:r w:rsidRPr="00144F20">
        <w:rPr>
          <w:noProof/>
        </w:rPr>
      </w:r>
      <w:r w:rsidRPr="00144F20">
        <w:rPr>
          <w:noProof/>
        </w:rPr>
        <w:fldChar w:fldCharType="separate"/>
      </w:r>
      <w:r w:rsidRPr="00144F20">
        <w:rPr>
          <w:noProof/>
        </w:rPr>
        <w:t>466</w:t>
      </w:r>
      <w:r w:rsidRPr="00144F20">
        <w:rPr>
          <w:noProof/>
        </w:rPr>
        <w:fldChar w:fldCharType="end"/>
      </w:r>
    </w:p>
    <w:p w14:paraId="1873EC1B" w14:textId="41F21DF6"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20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Resource type</w:t>
      </w:r>
      <w:r w:rsidRPr="00144F20">
        <w:rPr>
          <w:noProof/>
        </w:rPr>
        <w:tab/>
      </w:r>
      <w:r w:rsidRPr="00144F20">
        <w:rPr>
          <w:noProof/>
        </w:rPr>
        <w:fldChar w:fldCharType="begin" w:fldLock="1"/>
      </w:r>
      <w:r w:rsidRPr="00144F20">
        <w:rPr>
          <w:noProof/>
        </w:rPr>
        <w:instrText xml:space="preserve"> PAGEREF _Toc172040495 \h </w:instrText>
      </w:r>
      <w:r w:rsidRPr="00144F20">
        <w:rPr>
          <w:noProof/>
        </w:rPr>
      </w:r>
      <w:r w:rsidRPr="00144F20">
        <w:rPr>
          <w:noProof/>
        </w:rPr>
        <w:fldChar w:fldCharType="separate"/>
      </w:r>
      <w:r w:rsidRPr="00144F20">
        <w:rPr>
          <w:noProof/>
        </w:rPr>
        <w:t>466</w:t>
      </w:r>
      <w:r w:rsidRPr="00144F20">
        <w:rPr>
          <w:noProof/>
        </w:rPr>
        <w:fldChar w:fldCharType="end"/>
      </w:r>
    </w:p>
    <w:p w14:paraId="3235991B" w14:textId="791919D4"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21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Default priority level</w:t>
      </w:r>
      <w:r w:rsidRPr="00144F20">
        <w:rPr>
          <w:noProof/>
        </w:rPr>
        <w:tab/>
      </w:r>
      <w:r w:rsidRPr="00144F20">
        <w:rPr>
          <w:noProof/>
        </w:rPr>
        <w:fldChar w:fldCharType="begin" w:fldLock="1"/>
      </w:r>
      <w:r w:rsidRPr="00144F20">
        <w:rPr>
          <w:noProof/>
        </w:rPr>
        <w:instrText xml:space="preserve"> PAGEREF _Toc172040496 \h </w:instrText>
      </w:r>
      <w:r w:rsidRPr="00144F20">
        <w:rPr>
          <w:noProof/>
        </w:rPr>
      </w:r>
      <w:r w:rsidRPr="00144F20">
        <w:rPr>
          <w:noProof/>
        </w:rPr>
        <w:fldChar w:fldCharType="separate"/>
      </w:r>
      <w:r w:rsidRPr="00144F20">
        <w:rPr>
          <w:noProof/>
        </w:rPr>
        <w:t>466</w:t>
      </w:r>
      <w:r w:rsidRPr="00144F20">
        <w:rPr>
          <w:noProof/>
        </w:rPr>
        <w:fldChar w:fldCharType="end"/>
      </w:r>
    </w:p>
    <w:p w14:paraId="4D3F7DB8" w14:textId="7252270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22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P</w:t>
      </w:r>
      <w:r w:rsidRPr="00144F20">
        <w:rPr>
          <w:noProof/>
        </w:rPr>
        <w:t>acket delay budget</w:t>
      </w:r>
      <w:r w:rsidRPr="00144F20">
        <w:rPr>
          <w:noProof/>
        </w:rPr>
        <w:tab/>
      </w:r>
      <w:r w:rsidRPr="00144F20">
        <w:rPr>
          <w:noProof/>
        </w:rPr>
        <w:fldChar w:fldCharType="begin" w:fldLock="1"/>
      </w:r>
      <w:r w:rsidRPr="00144F20">
        <w:rPr>
          <w:noProof/>
        </w:rPr>
        <w:instrText xml:space="preserve"> PAGEREF _Toc172040497 \h </w:instrText>
      </w:r>
      <w:r w:rsidRPr="00144F20">
        <w:rPr>
          <w:noProof/>
        </w:rPr>
      </w:r>
      <w:r w:rsidRPr="00144F20">
        <w:rPr>
          <w:noProof/>
        </w:rPr>
        <w:fldChar w:fldCharType="separate"/>
      </w:r>
      <w:r w:rsidRPr="00144F20">
        <w:rPr>
          <w:noProof/>
        </w:rPr>
        <w:t>466</w:t>
      </w:r>
      <w:r w:rsidRPr="00144F20">
        <w:rPr>
          <w:noProof/>
        </w:rPr>
        <w:fldChar w:fldCharType="end"/>
      </w:r>
    </w:p>
    <w:p w14:paraId="17C6DEAD" w14:textId="0C94AA9E"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23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P</w:t>
      </w:r>
      <w:r w:rsidRPr="00144F20">
        <w:rPr>
          <w:noProof/>
        </w:rPr>
        <w:t>acket error rate</w:t>
      </w:r>
      <w:r w:rsidRPr="00144F20">
        <w:rPr>
          <w:noProof/>
        </w:rPr>
        <w:tab/>
      </w:r>
      <w:r w:rsidRPr="00144F20">
        <w:rPr>
          <w:noProof/>
        </w:rPr>
        <w:fldChar w:fldCharType="begin" w:fldLock="1"/>
      </w:r>
      <w:r w:rsidRPr="00144F20">
        <w:rPr>
          <w:noProof/>
        </w:rPr>
        <w:instrText xml:space="preserve"> PAGEREF _Toc172040498 \h </w:instrText>
      </w:r>
      <w:r w:rsidRPr="00144F20">
        <w:rPr>
          <w:noProof/>
        </w:rPr>
      </w:r>
      <w:r w:rsidRPr="00144F20">
        <w:rPr>
          <w:noProof/>
        </w:rPr>
        <w:fldChar w:fldCharType="separate"/>
      </w:r>
      <w:r w:rsidRPr="00144F20">
        <w:rPr>
          <w:noProof/>
        </w:rPr>
        <w:t>466</w:t>
      </w:r>
      <w:r w:rsidRPr="00144F20">
        <w:rPr>
          <w:noProof/>
        </w:rPr>
        <w:fldChar w:fldCharType="end"/>
      </w:r>
    </w:p>
    <w:p w14:paraId="43595CBA" w14:textId="25F3869F" w:rsidR="00144F20" w:rsidRPr="00144F20" w:rsidRDefault="00144F20">
      <w:pPr>
        <w:pStyle w:val="TOC4"/>
        <w:rPr>
          <w:rFonts w:asciiTheme="minorHAnsi" w:eastAsiaTheme="minorEastAsia" w:hAnsiTheme="minorHAnsi" w:cstheme="minorBidi"/>
          <w:noProof/>
          <w:kern w:val="2"/>
          <w:sz w:val="22"/>
          <w:szCs w:val="22"/>
          <w:lang w:eastAsia="en-GB"/>
          <w14:ligatures w14:val="standardContextual"/>
        </w:rPr>
      </w:pPr>
      <w:r w:rsidRPr="00144F20">
        <w:rPr>
          <w:noProof/>
        </w:rPr>
        <w:t>11.7.2.</w:t>
      </w:r>
      <w:r w:rsidRPr="00144F20">
        <w:rPr>
          <w:noProof/>
          <w:lang w:eastAsia="zh-CN"/>
        </w:rPr>
        <w:t>24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D</w:t>
      </w:r>
      <w:r w:rsidRPr="00144F20">
        <w:rPr>
          <w:noProof/>
        </w:rPr>
        <w:t>efault maximum data burst volume</w:t>
      </w:r>
      <w:r w:rsidRPr="00144F20">
        <w:rPr>
          <w:noProof/>
        </w:rPr>
        <w:tab/>
      </w:r>
      <w:r w:rsidRPr="00144F20">
        <w:rPr>
          <w:noProof/>
        </w:rPr>
        <w:fldChar w:fldCharType="begin" w:fldLock="1"/>
      </w:r>
      <w:r w:rsidRPr="00144F20">
        <w:rPr>
          <w:noProof/>
        </w:rPr>
        <w:instrText xml:space="preserve"> PAGEREF _Toc172040499 \h </w:instrText>
      </w:r>
      <w:r w:rsidRPr="00144F20">
        <w:rPr>
          <w:noProof/>
        </w:rPr>
      </w:r>
      <w:r w:rsidRPr="00144F20">
        <w:rPr>
          <w:noProof/>
        </w:rPr>
        <w:fldChar w:fldCharType="separate"/>
      </w:r>
      <w:r w:rsidRPr="00144F20">
        <w:rPr>
          <w:noProof/>
        </w:rPr>
        <w:t>466</w:t>
      </w:r>
      <w:r w:rsidRPr="00144F20">
        <w:rPr>
          <w:noProof/>
        </w:rPr>
        <w:fldChar w:fldCharType="end"/>
      </w:r>
    </w:p>
    <w:p w14:paraId="56472928" w14:textId="674FED1D" w:rsidR="00144F20" w:rsidRPr="00144F20" w:rsidRDefault="00144F20">
      <w:pPr>
        <w:pStyle w:val="TOC1"/>
        <w:rPr>
          <w:rFonts w:asciiTheme="minorHAnsi" w:eastAsiaTheme="minorEastAsia" w:hAnsiTheme="minorHAnsi" w:cstheme="minorBidi"/>
          <w:noProof/>
          <w:kern w:val="2"/>
          <w:szCs w:val="22"/>
          <w:lang w:eastAsia="en-GB"/>
          <w14:ligatures w14:val="standardContextual"/>
        </w:rPr>
      </w:pPr>
      <w:r w:rsidRPr="00144F20">
        <w:rPr>
          <w:noProof/>
        </w:rPr>
        <w:t>12</w:t>
      </w:r>
      <w:r w:rsidRPr="00144F20">
        <w:rPr>
          <w:rFonts w:asciiTheme="minorHAnsi" w:eastAsiaTheme="minorEastAsia" w:hAnsiTheme="minorHAnsi" w:cstheme="minorBidi"/>
          <w:noProof/>
          <w:kern w:val="2"/>
          <w:szCs w:val="22"/>
          <w:lang w:eastAsia="en-GB"/>
          <w14:ligatures w14:val="standardContextual"/>
        </w:rPr>
        <w:tab/>
      </w:r>
      <w:r w:rsidRPr="00144F20">
        <w:rPr>
          <w:noProof/>
        </w:rPr>
        <w:t>List of system parameters</w:t>
      </w:r>
      <w:r w:rsidRPr="00144F20">
        <w:rPr>
          <w:noProof/>
        </w:rPr>
        <w:tab/>
      </w:r>
      <w:r w:rsidRPr="00144F20">
        <w:rPr>
          <w:noProof/>
        </w:rPr>
        <w:fldChar w:fldCharType="begin" w:fldLock="1"/>
      </w:r>
      <w:r w:rsidRPr="00144F20">
        <w:rPr>
          <w:noProof/>
        </w:rPr>
        <w:instrText xml:space="preserve"> PAGEREF _Toc172040500 \h </w:instrText>
      </w:r>
      <w:r w:rsidRPr="00144F20">
        <w:rPr>
          <w:noProof/>
        </w:rPr>
      </w:r>
      <w:r w:rsidRPr="00144F20">
        <w:rPr>
          <w:noProof/>
        </w:rPr>
        <w:fldChar w:fldCharType="separate"/>
      </w:r>
      <w:r w:rsidRPr="00144F20">
        <w:rPr>
          <w:noProof/>
        </w:rPr>
        <w:t>467</w:t>
      </w:r>
      <w:r w:rsidRPr="00144F20">
        <w:rPr>
          <w:noProof/>
        </w:rPr>
        <w:fldChar w:fldCharType="end"/>
      </w:r>
    </w:p>
    <w:p w14:paraId="0302B85B" w14:textId="397BE5A4"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12.1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Overview</w:t>
      </w:r>
      <w:r w:rsidRPr="00144F20">
        <w:rPr>
          <w:noProof/>
        </w:rPr>
        <w:tab/>
      </w:r>
      <w:r w:rsidRPr="00144F20">
        <w:rPr>
          <w:noProof/>
        </w:rPr>
        <w:fldChar w:fldCharType="begin" w:fldLock="1"/>
      </w:r>
      <w:r w:rsidRPr="00144F20">
        <w:rPr>
          <w:noProof/>
        </w:rPr>
        <w:instrText xml:space="preserve"> PAGEREF _Toc172040501 \h </w:instrText>
      </w:r>
      <w:r w:rsidRPr="00144F20">
        <w:rPr>
          <w:noProof/>
        </w:rPr>
      </w:r>
      <w:r w:rsidRPr="00144F20">
        <w:rPr>
          <w:noProof/>
        </w:rPr>
        <w:fldChar w:fldCharType="separate"/>
      </w:r>
      <w:r w:rsidRPr="00144F20">
        <w:rPr>
          <w:noProof/>
        </w:rPr>
        <w:t>467</w:t>
      </w:r>
      <w:r w:rsidRPr="00144F20">
        <w:rPr>
          <w:noProof/>
        </w:rPr>
        <w:fldChar w:fldCharType="end"/>
      </w:r>
    </w:p>
    <w:p w14:paraId="1A671FDA" w14:textId="3F63F998"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12.2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Timers of provisioning of parameters for 5G ProSe configuration procedures</w:t>
      </w:r>
      <w:r w:rsidRPr="00144F20">
        <w:rPr>
          <w:noProof/>
        </w:rPr>
        <w:tab/>
      </w:r>
      <w:r w:rsidRPr="00144F20">
        <w:rPr>
          <w:noProof/>
        </w:rPr>
        <w:fldChar w:fldCharType="begin" w:fldLock="1"/>
      </w:r>
      <w:r w:rsidRPr="00144F20">
        <w:rPr>
          <w:noProof/>
        </w:rPr>
        <w:instrText xml:space="preserve"> PAGEREF _Toc172040502 \h </w:instrText>
      </w:r>
      <w:r w:rsidRPr="00144F20">
        <w:rPr>
          <w:noProof/>
        </w:rPr>
      </w:r>
      <w:r w:rsidRPr="00144F20">
        <w:rPr>
          <w:noProof/>
        </w:rPr>
        <w:fldChar w:fldCharType="separate"/>
      </w:r>
      <w:r w:rsidRPr="00144F20">
        <w:rPr>
          <w:noProof/>
        </w:rPr>
        <w:t>467</w:t>
      </w:r>
      <w:r w:rsidRPr="00144F20">
        <w:rPr>
          <w:noProof/>
        </w:rPr>
        <w:fldChar w:fldCharType="end"/>
      </w:r>
    </w:p>
    <w:p w14:paraId="013DA8CC" w14:textId="2FAED13D"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12.3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Timers of 5G ProSe direct link management procedures</w:t>
      </w:r>
      <w:r w:rsidRPr="00144F20">
        <w:rPr>
          <w:noProof/>
        </w:rPr>
        <w:tab/>
      </w:r>
      <w:r w:rsidRPr="00144F20">
        <w:rPr>
          <w:noProof/>
        </w:rPr>
        <w:fldChar w:fldCharType="begin" w:fldLock="1"/>
      </w:r>
      <w:r w:rsidRPr="00144F20">
        <w:rPr>
          <w:noProof/>
        </w:rPr>
        <w:instrText xml:space="preserve"> PAGEREF _Toc172040503 \h </w:instrText>
      </w:r>
      <w:r w:rsidRPr="00144F20">
        <w:rPr>
          <w:noProof/>
        </w:rPr>
      </w:r>
      <w:r w:rsidRPr="00144F20">
        <w:rPr>
          <w:noProof/>
        </w:rPr>
        <w:fldChar w:fldCharType="separate"/>
      </w:r>
      <w:r w:rsidRPr="00144F20">
        <w:rPr>
          <w:noProof/>
        </w:rPr>
        <w:t>470</w:t>
      </w:r>
      <w:r w:rsidRPr="00144F20">
        <w:rPr>
          <w:noProof/>
        </w:rPr>
        <w:fldChar w:fldCharType="end"/>
      </w:r>
    </w:p>
    <w:p w14:paraId="35813FE0" w14:textId="02533FAA"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12.4</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Timers of 5G ProSe direct discovery procedures over PC3a</w:t>
      </w:r>
      <w:r w:rsidRPr="00144F20">
        <w:rPr>
          <w:noProof/>
        </w:rPr>
        <w:tab/>
      </w:r>
      <w:r w:rsidRPr="00144F20">
        <w:rPr>
          <w:noProof/>
        </w:rPr>
        <w:fldChar w:fldCharType="begin" w:fldLock="1"/>
      </w:r>
      <w:r w:rsidRPr="00144F20">
        <w:rPr>
          <w:noProof/>
        </w:rPr>
        <w:instrText xml:space="preserve"> PAGEREF _Toc172040504 \h </w:instrText>
      </w:r>
      <w:r w:rsidRPr="00144F20">
        <w:rPr>
          <w:noProof/>
        </w:rPr>
      </w:r>
      <w:r w:rsidRPr="00144F20">
        <w:rPr>
          <w:noProof/>
        </w:rPr>
        <w:fldChar w:fldCharType="separate"/>
      </w:r>
      <w:r w:rsidRPr="00144F20">
        <w:rPr>
          <w:noProof/>
        </w:rPr>
        <w:t>475</w:t>
      </w:r>
      <w:r w:rsidRPr="00144F20">
        <w:rPr>
          <w:noProof/>
        </w:rPr>
        <w:fldChar w:fldCharType="end"/>
      </w:r>
    </w:p>
    <w:p w14:paraId="3A7C3CD5" w14:textId="1EB3D8EB"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12.5</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Timers of broadcast mode 5G ProSe communication over PC5 interface</w:t>
      </w:r>
      <w:r w:rsidRPr="00144F20">
        <w:rPr>
          <w:noProof/>
        </w:rPr>
        <w:tab/>
      </w:r>
      <w:r w:rsidRPr="00144F20">
        <w:rPr>
          <w:noProof/>
        </w:rPr>
        <w:fldChar w:fldCharType="begin" w:fldLock="1"/>
      </w:r>
      <w:r w:rsidRPr="00144F20">
        <w:rPr>
          <w:noProof/>
        </w:rPr>
        <w:instrText xml:space="preserve"> PAGEREF _Toc172040505 \h </w:instrText>
      </w:r>
      <w:r w:rsidRPr="00144F20">
        <w:rPr>
          <w:noProof/>
        </w:rPr>
      </w:r>
      <w:r w:rsidRPr="00144F20">
        <w:rPr>
          <w:noProof/>
        </w:rPr>
        <w:fldChar w:fldCharType="separate"/>
      </w:r>
      <w:r w:rsidRPr="00144F20">
        <w:rPr>
          <w:noProof/>
        </w:rPr>
        <w:t>483</w:t>
      </w:r>
      <w:r w:rsidRPr="00144F20">
        <w:rPr>
          <w:noProof/>
        </w:rPr>
        <w:fldChar w:fldCharType="end"/>
      </w:r>
    </w:p>
    <w:p w14:paraId="4B368F1F" w14:textId="2F065E4C"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12.6</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Timers of groupcast mode 5G ProSe communication over PC5 interface</w:t>
      </w:r>
      <w:r w:rsidRPr="00144F20">
        <w:rPr>
          <w:noProof/>
        </w:rPr>
        <w:tab/>
      </w:r>
      <w:r w:rsidRPr="00144F20">
        <w:rPr>
          <w:noProof/>
        </w:rPr>
        <w:fldChar w:fldCharType="begin" w:fldLock="1"/>
      </w:r>
      <w:r w:rsidRPr="00144F20">
        <w:rPr>
          <w:noProof/>
        </w:rPr>
        <w:instrText xml:space="preserve"> PAGEREF _Toc172040506 \h </w:instrText>
      </w:r>
      <w:r w:rsidRPr="00144F20">
        <w:rPr>
          <w:noProof/>
        </w:rPr>
      </w:r>
      <w:r w:rsidRPr="00144F20">
        <w:rPr>
          <w:noProof/>
        </w:rPr>
        <w:fldChar w:fldCharType="separate"/>
      </w:r>
      <w:r w:rsidRPr="00144F20">
        <w:rPr>
          <w:noProof/>
        </w:rPr>
        <w:t>484</w:t>
      </w:r>
      <w:r w:rsidRPr="00144F20">
        <w:rPr>
          <w:noProof/>
        </w:rPr>
        <w:fldChar w:fldCharType="end"/>
      </w:r>
    </w:p>
    <w:p w14:paraId="071D66A4" w14:textId="3F197324"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12.</w:t>
      </w:r>
      <w:r w:rsidRPr="00144F20">
        <w:rPr>
          <w:noProof/>
          <w:lang w:eastAsia="zh-CN"/>
        </w:rPr>
        <w:t>7</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 xml:space="preserve">Timers of </w:t>
      </w:r>
      <w:r w:rsidRPr="00144F20">
        <w:rPr>
          <w:noProof/>
          <w:lang w:eastAsia="zh-CN"/>
        </w:rPr>
        <w:t xml:space="preserve">5G ProSe additional parameters announcement </w:t>
      </w:r>
      <w:r w:rsidRPr="00144F20">
        <w:rPr>
          <w:noProof/>
        </w:rPr>
        <w:t>procedure</w:t>
      </w:r>
      <w:r w:rsidRPr="00144F20">
        <w:rPr>
          <w:noProof/>
        </w:rPr>
        <w:tab/>
      </w:r>
      <w:r w:rsidRPr="00144F20">
        <w:rPr>
          <w:noProof/>
        </w:rPr>
        <w:fldChar w:fldCharType="begin" w:fldLock="1"/>
      </w:r>
      <w:r w:rsidRPr="00144F20">
        <w:rPr>
          <w:noProof/>
        </w:rPr>
        <w:instrText xml:space="preserve"> PAGEREF _Toc172040507 \h </w:instrText>
      </w:r>
      <w:r w:rsidRPr="00144F20">
        <w:rPr>
          <w:noProof/>
        </w:rPr>
      </w:r>
      <w:r w:rsidRPr="00144F20">
        <w:rPr>
          <w:noProof/>
        </w:rPr>
        <w:fldChar w:fldCharType="separate"/>
      </w:r>
      <w:r w:rsidRPr="00144F20">
        <w:rPr>
          <w:noProof/>
        </w:rPr>
        <w:t>484</w:t>
      </w:r>
      <w:r w:rsidRPr="00144F20">
        <w:rPr>
          <w:noProof/>
        </w:rPr>
        <w:fldChar w:fldCharType="end"/>
      </w:r>
    </w:p>
    <w:p w14:paraId="0DF754E8" w14:textId="45AA7E40"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lang w:eastAsia="zh-CN"/>
        </w:rPr>
        <w:t>12.8</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Timers for PC8 interface</w:t>
      </w:r>
      <w:r w:rsidRPr="00144F20">
        <w:rPr>
          <w:noProof/>
        </w:rPr>
        <w:tab/>
      </w:r>
      <w:r w:rsidRPr="00144F20">
        <w:rPr>
          <w:noProof/>
        </w:rPr>
        <w:fldChar w:fldCharType="begin" w:fldLock="1"/>
      </w:r>
      <w:r w:rsidRPr="00144F20">
        <w:rPr>
          <w:noProof/>
        </w:rPr>
        <w:instrText xml:space="preserve"> PAGEREF _Toc172040508 \h </w:instrText>
      </w:r>
      <w:r w:rsidRPr="00144F20">
        <w:rPr>
          <w:noProof/>
        </w:rPr>
      </w:r>
      <w:r w:rsidRPr="00144F20">
        <w:rPr>
          <w:noProof/>
        </w:rPr>
        <w:fldChar w:fldCharType="separate"/>
      </w:r>
      <w:r w:rsidRPr="00144F20">
        <w:rPr>
          <w:noProof/>
        </w:rPr>
        <w:t>485</w:t>
      </w:r>
      <w:r w:rsidRPr="00144F20">
        <w:rPr>
          <w:noProof/>
        </w:rPr>
        <w:fldChar w:fldCharType="end"/>
      </w:r>
    </w:p>
    <w:p w14:paraId="64810C04" w14:textId="2EA60444"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12.9</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Timers of 5G ProSe UE-to-network relay with model B</w:t>
      </w:r>
      <w:r w:rsidRPr="00144F20">
        <w:rPr>
          <w:noProof/>
        </w:rPr>
        <w:tab/>
      </w:r>
      <w:r w:rsidRPr="00144F20">
        <w:rPr>
          <w:noProof/>
        </w:rPr>
        <w:fldChar w:fldCharType="begin" w:fldLock="1"/>
      </w:r>
      <w:r w:rsidRPr="00144F20">
        <w:rPr>
          <w:noProof/>
        </w:rPr>
        <w:instrText xml:space="preserve"> PAGEREF _Toc172040509 \h </w:instrText>
      </w:r>
      <w:r w:rsidRPr="00144F20">
        <w:rPr>
          <w:noProof/>
        </w:rPr>
      </w:r>
      <w:r w:rsidRPr="00144F20">
        <w:rPr>
          <w:noProof/>
        </w:rPr>
        <w:fldChar w:fldCharType="separate"/>
      </w:r>
      <w:r w:rsidRPr="00144F20">
        <w:rPr>
          <w:noProof/>
        </w:rPr>
        <w:t>486</w:t>
      </w:r>
      <w:r w:rsidRPr="00144F20">
        <w:rPr>
          <w:noProof/>
        </w:rPr>
        <w:fldChar w:fldCharType="end"/>
      </w:r>
    </w:p>
    <w:p w14:paraId="45B6D716" w14:textId="2B35CA98"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lang w:eastAsia="zh-CN"/>
        </w:rPr>
        <w:t>12.10</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Timers for 5G ProSe UE-to-network relay discovery security material request procedure over PC3a interface</w:t>
      </w:r>
      <w:r w:rsidRPr="00144F20">
        <w:rPr>
          <w:noProof/>
        </w:rPr>
        <w:tab/>
      </w:r>
      <w:r w:rsidRPr="00144F20">
        <w:rPr>
          <w:noProof/>
        </w:rPr>
        <w:fldChar w:fldCharType="begin" w:fldLock="1"/>
      </w:r>
      <w:r w:rsidRPr="00144F20">
        <w:rPr>
          <w:noProof/>
        </w:rPr>
        <w:instrText xml:space="preserve"> PAGEREF _Toc172040510 \h </w:instrText>
      </w:r>
      <w:r w:rsidRPr="00144F20">
        <w:rPr>
          <w:noProof/>
        </w:rPr>
      </w:r>
      <w:r w:rsidRPr="00144F20">
        <w:rPr>
          <w:noProof/>
        </w:rPr>
        <w:fldChar w:fldCharType="separate"/>
      </w:r>
      <w:r w:rsidRPr="00144F20">
        <w:rPr>
          <w:noProof/>
        </w:rPr>
        <w:t>486</w:t>
      </w:r>
      <w:r w:rsidRPr="00144F20">
        <w:rPr>
          <w:noProof/>
        </w:rPr>
        <w:fldChar w:fldCharType="end"/>
      </w:r>
    </w:p>
    <w:p w14:paraId="12663479" w14:textId="77C4938E"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12.11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Timers of 5G ProSe UE-to-UE relay discovery with model B</w:t>
      </w:r>
      <w:r w:rsidRPr="00144F20">
        <w:rPr>
          <w:noProof/>
        </w:rPr>
        <w:tab/>
      </w:r>
      <w:r w:rsidRPr="00144F20">
        <w:rPr>
          <w:noProof/>
        </w:rPr>
        <w:fldChar w:fldCharType="begin" w:fldLock="1"/>
      </w:r>
      <w:r w:rsidRPr="00144F20">
        <w:rPr>
          <w:noProof/>
        </w:rPr>
        <w:instrText xml:space="preserve"> PAGEREF _Toc172040511 \h </w:instrText>
      </w:r>
      <w:r w:rsidRPr="00144F20">
        <w:rPr>
          <w:noProof/>
        </w:rPr>
      </w:r>
      <w:r w:rsidRPr="00144F20">
        <w:rPr>
          <w:noProof/>
        </w:rPr>
        <w:fldChar w:fldCharType="separate"/>
      </w:r>
      <w:r w:rsidRPr="00144F20">
        <w:rPr>
          <w:noProof/>
        </w:rPr>
        <w:t>487</w:t>
      </w:r>
      <w:r w:rsidRPr="00144F20">
        <w:rPr>
          <w:noProof/>
        </w:rPr>
        <w:fldChar w:fldCharType="end"/>
      </w:r>
    </w:p>
    <w:p w14:paraId="75F7B263" w14:textId="79D68EE5"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lang w:eastAsia="zh-CN"/>
        </w:rPr>
        <w:t>12.12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Timers for 5G ProSe UE-to-UE relay discovery security material request procedure over PC3a interface</w:t>
      </w:r>
      <w:r w:rsidRPr="00144F20">
        <w:rPr>
          <w:noProof/>
        </w:rPr>
        <w:tab/>
      </w:r>
      <w:r w:rsidRPr="00144F20">
        <w:rPr>
          <w:noProof/>
        </w:rPr>
        <w:fldChar w:fldCharType="begin" w:fldLock="1"/>
      </w:r>
      <w:r w:rsidRPr="00144F20">
        <w:rPr>
          <w:noProof/>
        </w:rPr>
        <w:instrText xml:space="preserve"> PAGEREF _Toc172040512 \h </w:instrText>
      </w:r>
      <w:r w:rsidRPr="00144F20">
        <w:rPr>
          <w:noProof/>
        </w:rPr>
      </w:r>
      <w:r w:rsidRPr="00144F20">
        <w:rPr>
          <w:noProof/>
        </w:rPr>
        <w:fldChar w:fldCharType="separate"/>
      </w:r>
      <w:r w:rsidRPr="00144F20">
        <w:rPr>
          <w:noProof/>
        </w:rPr>
        <w:t>487</w:t>
      </w:r>
      <w:r w:rsidRPr="00144F20">
        <w:rPr>
          <w:noProof/>
        </w:rPr>
        <w:fldChar w:fldCharType="end"/>
      </w:r>
    </w:p>
    <w:p w14:paraId="3A837527" w14:textId="50529289" w:rsidR="00144F20" w:rsidRPr="00144F20" w:rsidRDefault="00144F20" w:rsidP="00144F20">
      <w:pPr>
        <w:pStyle w:val="TOC8"/>
        <w:rPr>
          <w:rFonts w:asciiTheme="minorHAnsi" w:eastAsiaTheme="minorEastAsia" w:hAnsiTheme="minorHAnsi" w:cstheme="minorBidi"/>
          <w:b w:val="0"/>
          <w:noProof/>
          <w:kern w:val="2"/>
          <w:szCs w:val="22"/>
          <w:lang w:eastAsia="en-GB"/>
          <w14:ligatures w14:val="standardContextual"/>
        </w:rPr>
      </w:pPr>
      <w:r w:rsidRPr="00144F20">
        <w:rPr>
          <w:noProof/>
          <w:lang w:eastAsia="zh-CN"/>
        </w:rPr>
        <w:t>Annex A (informative):</w:t>
      </w:r>
      <w:r w:rsidRPr="00144F20">
        <w:rPr>
          <w:noProof/>
          <w:lang w:eastAsia="zh-CN"/>
        </w:rPr>
        <w:tab/>
        <w:t>IANA registrations</w:t>
      </w:r>
      <w:r w:rsidRPr="00144F20">
        <w:rPr>
          <w:noProof/>
        </w:rPr>
        <w:tab/>
      </w:r>
      <w:r w:rsidRPr="00144F20">
        <w:rPr>
          <w:noProof/>
        </w:rPr>
        <w:fldChar w:fldCharType="begin" w:fldLock="1"/>
      </w:r>
      <w:r w:rsidRPr="00144F20">
        <w:rPr>
          <w:noProof/>
        </w:rPr>
        <w:instrText xml:space="preserve"> PAGEREF _Toc172040513 \h </w:instrText>
      </w:r>
      <w:r w:rsidRPr="00144F20">
        <w:rPr>
          <w:noProof/>
        </w:rPr>
      </w:r>
      <w:r w:rsidRPr="00144F20">
        <w:rPr>
          <w:noProof/>
        </w:rPr>
        <w:fldChar w:fldCharType="separate"/>
      </w:r>
      <w:r w:rsidRPr="00144F20">
        <w:rPr>
          <w:noProof/>
        </w:rPr>
        <w:t>488</w:t>
      </w:r>
      <w:r w:rsidRPr="00144F20">
        <w:rPr>
          <w:noProof/>
        </w:rPr>
        <w:fldChar w:fldCharType="end"/>
      </w:r>
    </w:p>
    <w:p w14:paraId="6032364D" w14:textId="6FE870DA" w:rsidR="00144F20" w:rsidRPr="00144F20" w:rsidRDefault="00144F20">
      <w:pPr>
        <w:pStyle w:val="TOC1"/>
        <w:rPr>
          <w:rFonts w:asciiTheme="minorHAnsi" w:eastAsiaTheme="minorEastAsia" w:hAnsiTheme="minorHAnsi" w:cstheme="minorBidi"/>
          <w:noProof/>
          <w:kern w:val="2"/>
          <w:szCs w:val="22"/>
          <w:lang w:eastAsia="en-GB"/>
          <w14:ligatures w14:val="standardContextual"/>
        </w:rPr>
      </w:pPr>
      <w:r w:rsidRPr="00144F20">
        <w:rPr>
          <w:noProof/>
          <w:lang w:eastAsia="zh-CN"/>
        </w:rPr>
        <w:t>A.1</w:t>
      </w:r>
      <w:r w:rsidRPr="00144F20">
        <w:rPr>
          <w:rFonts w:asciiTheme="minorHAnsi" w:eastAsiaTheme="minorEastAsia" w:hAnsiTheme="minorHAnsi" w:cstheme="minorBidi"/>
          <w:noProof/>
          <w:kern w:val="2"/>
          <w:szCs w:val="22"/>
          <w:lang w:eastAsia="en-GB"/>
          <w14:ligatures w14:val="standardContextual"/>
        </w:rPr>
        <w:tab/>
      </w:r>
      <w:r w:rsidRPr="00144F20">
        <w:rPr>
          <w:noProof/>
          <w:lang w:eastAsia="zh-CN"/>
        </w:rPr>
        <w:t>IANA registrations for MIME types</w:t>
      </w:r>
      <w:r w:rsidRPr="00144F20">
        <w:rPr>
          <w:noProof/>
        </w:rPr>
        <w:tab/>
      </w:r>
      <w:r w:rsidRPr="00144F20">
        <w:rPr>
          <w:noProof/>
        </w:rPr>
        <w:fldChar w:fldCharType="begin" w:fldLock="1"/>
      </w:r>
      <w:r w:rsidRPr="00144F20">
        <w:rPr>
          <w:noProof/>
        </w:rPr>
        <w:instrText xml:space="preserve"> PAGEREF _Toc172040514 \h </w:instrText>
      </w:r>
      <w:r w:rsidRPr="00144F20">
        <w:rPr>
          <w:noProof/>
        </w:rPr>
      </w:r>
      <w:r w:rsidRPr="00144F20">
        <w:rPr>
          <w:noProof/>
        </w:rPr>
        <w:fldChar w:fldCharType="separate"/>
      </w:r>
      <w:r w:rsidRPr="00144F20">
        <w:rPr>
          <w:noProof/>
        </w:rPr>
        <w:t>488</w:t>
      </w:r>
      <w:r w:rsidRPr="00144F20">
        <w:rPr>
          <w:noProof/>
        </w:rPr>
        <w:fldChar w:fldCharType="end"/>
      </w:r>
    </w:p>
    <w:p w14:paraId="015A1FB6" w14:textId="104BCEAC"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lang w:eastAsia="zh-CN"/>
        </w:rPr>
        <w:t>A.1.1</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lang w:eastAsia="zh-CN"/>
        </w:rPr>
        <w:t>General</w:t>
      </w:r>
      <w:r w:rsidRPr="00144F20">
        <w:rPr>
          <w:noProof/>
        </w:rPr>
        <w:tab/>
      </w:r>
      <w:r w:rsidRPr="00144F20">
        <w:rPr>
          <w:noProof/>
        </w:rPr>
        <w:fldChar w:fldCharType="begin" w:fldLock="1"/>
      </w:r>
      <w:r w:rsidRPr="00144F20">
        <w:rPr>
          <w:noProof/>
        </w:rPr>
        <w:instrText xml:space="preserve"> PAGEREF _Toc172040515 \h </w:instrText>
      </w:r>
      <w:r w:rsidRPr="00144F20">
        <w:rPr>
          <w:noProof/>
        </w:rPr>
      </w:r>
      <w:r w:rsidRPr="00144F20">
        <w:rPr>
          <w:noProof/>
        </w:rPr>
        <w:fldChar w:fldCharType="separate"/>
      </w:r>
      <w:r w:rsidRPr="00144F20">
        <w:rPr>
          <w:noProof/>
        </w:rPr>
        <w:t>488</w:t>
      </w:r>
      <w:r w:rsidRPr="00144F20">
        <w:rPr>
          <w:noProof/>
        </w:rPr>
        <w:fldChar w:fldCharType="end"/>
      </w:r>
    </w:p>
    <w:p w14:paraId="797F46A1" w14:textId="56CE72F1"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A.1.2</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application/vnd.3gpp-prose-pc3a+xml</w:t>
      </w:r>
      <w:r w:rsidRPr="00144F20">
        <w:rPr>
          <w:noProof/>
        </w:rPr>
        <w:tab/>
      </w:r>
      <w:r w:rsidRPr="00144F20">
        <w:rPr>
          <w:noProof/>
        </w:rPr>
        <w:fldChar w:fldCharType="begin" w:fldLock="1"/>
      </w:r>
      <w:r w:rsidRPr="00144F20">
        <w:rPr>
          <w:noProof/>
        </w:rPr>
        <w:instrText xml:space="preserve"> PAGEREF _Toc172040516 \h </w:instrText>
      </w:r>
      <w:r w:rsidRPr="00144F20">
        <w:rPr>
          <w:noProof/>
        </w:rPr>
      </w:r>
      <w:r w:rsidRPr="00144F20">
        <w:rPr>
          <w:noProof/>
        </w:rPr>
        <w:fldChar w:fldCharType="separate"/>
      </w:r>
      <w:r w:rsidRPr="00144F20">
        <w:rPr>
          <w:noProof/>
        </w:rPr>
        <w:t>488</w:t>
      </w:r>
      <w:r w:rsidRPr="00144F20">
        <w:rPr>
          <w:noProof/>
        </w:rPr>
        <w:fldChar w:fldCharType="end"/>
      </w:r>
    </w:p>
    <w:p w14:paraId="22C59390" w14:textId="2558E2E0"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A.1.2A</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application/vnd.3gpp-prose-pc8+xml</w:t>
      </w:r>
      <w:r w:rsidRPr="00144F20">
        <w:rPr>
          <w:noProof/>
        </w:rPr>
        <w:tab/>
      </w:r>
      <w:r w:rsidRPr="00144F20">
        <w:rPr>
          <w:noProof/>
        </w:rPr>
        <w:fldChar w:fldCharType="begin" w:fldLock="1"/>
      </w:r>
      <w:r w:rsidRPr="00144F20">
        <w:rPr>
          <w:noProof/>
        </w:rPr>
        <w:instrText xml:space="preserve"> PAGEREF _Toc172040517 \h </w:instrText>
      </w:r>
      <w:r w:rsidRPr="00144F20">
        <w:rPr>
          <w:noProof/>
        </w:rPr>
      </w:r>
      <w:r w:rsidRPr="00144F20">
        <w:rPr>
          <w:noProof/>
        </w:rPr>
        <w:fldChar w:fldCharType="separate"/>
      </w:r>
      <w:r w:rsidRPr="00144F20">
        <w:rPr>
          <w:noProof/>
        </w:rPr>
        <w:t>490</w:t>
      </w:r>
      <w:r w:rsidRPr="00144F20">
        <w:rPr>
          <w:noProof/>
        </w:rPr>
        <w:fldChar w:fldCharType="end"/>
      </w:r>
    </w:p>
    <w:p w14:paraId="10BAD11C" w14:textId="61BED76B" w:rsidR="00144F20" w:rsidRPr="00144F20" w:rsidRDefault="00144F20">
      <w:pPr>
        <w:pStyle w:val="TOC2"/>
        <w:rPr>
          <w:rFonts w:asciiTheme="minorHAnsi" w:eastAsiaTheme="minorEastAsia" w:hAnsiTheme="minorHAnsi" w:cstheme="minorBidi"/>
          <w:noProof/>
          <w:kern w:val="2"/>
          <w:sz w:val="22"/>
          <w:szCs w:val="22"/>
          <w:lang w:eastAsia="en-GB"/>
          <w14:ligatures w14:val="standardContextual"/>
        </w:rPr>
      </w:pPr>
      <w:r w:rsidRPr="00144F20">
        <w:rPr>
          <w:noProof/>
        </w:rPr>
        <w:t>A.1.3</w:t>
      </w:r>
      <w:r w:rsidRPr="00144F20">
        <w:rPr>
          <w:rFonts w:asciiTheme="minorHAnsi" w:eastAsiaTheme="minorEastAsia" w:hAnsiTheme="minorHAnsi" w:cstheme="minorBidi"/>
          <w:noProof/>
          <w:kern w:val="2"/>
          <w:sz w:val="22"/>
          <w:szCs w:val="22"/>
          <w:lang w:eastAsia="en-GB"/>
          <w14:ligatures w14:val="standardContextual"/>
        </w:rPr>
        <w:tab/>
      </w:r>
      <w:r w:rsidRPr="00144F20">
        <w:rPr>
          <w:noProof/>
        </w:rPr>
        <w:t>application/vnd.3gpp-prose-pc3ach+xml</w:t>
      </w:r>
      <w:r w:rsidRPr="00144F20">
        <w:rPr>
          <w:noProof/>
        </w:rPr>
        <w:tab/>
      </w:r>
      <w:r w:rsidRPr="00144F20">
        <w:rPr>
          <w:noProof/>
        </w:rPr>
        <w:fldChar w:fldCharType="begin" w:fldLock="1"/>
      </w:r>
      <w:r w:rsidRPr="00144F20">
        <w:rPr>
          <w:noProof/>
        </w:rPr>
        <w:instrText xml:space="preserve"> PAGEREF _Toc172040518 \h </w:instrText>
      </w:r>
      <w:r w:rsidRPr="00144F20">
        <w:rPr>
          <w:noProof/>
        </w:rPr>
      </w:r>
      <w:r w:rsidRPr="00144F20">
        <w:rPr>
          <w:noProof/>
        </w:rPr>
        <w:fldChar w:fldCharType="separate"/>
      </w:r>
      <w:r w:rsidRPr="00144F20">
        <w:rPr>
          <w:noProof/>
        </w:rPr>
        <w:t>491</w:t>
      </w:r>
      <w:r w:rsidRPr="00144F20">
        <w:rPr>
          <w:noProof/>
        </w:rPr>
        <w:fldChar w:fldCharType="end"/>
      </w:r>
    </w:p>
    <w:p w14:paraId="69F4D1D2" w14:textId="619EF671" w:rsidR="00144F20" w:rsidRPr="00144F20" w:rsidRDefault="00144F20" w:rsidP="00144F20">
      <w:pPr>
        <w:pStyle w:val="TOC8"/>
        <w:rPr>
          <w:rFonts w:asciiTheme="minorHAnsi" w:eastAsiaTheme="minorEastAsia" w:hAnsiTheme="minorHAnsi" w:cstheme="minorBidi"/>
          <w:b w:val="0"/>
          <w:noProof/>
          <w:kern w:val="2"/>
          <w:szCs w:val="22"/>
          <w:lang w:eastAsia="en-GB"/>
          <w14:ligatures w14:val="standardContextual"/>
        </w:rPr>
      </w:pPr>
      <w:r w:rsidRPr="00144F20">
        <w:rPr>
          <w:noProof/>
        </w:rPr>
        <w:t>Annex B (informative):</w:t>
      </w:r>
      <w:r w:rsidRPr="00144F20">
        <w:rPr>
          <w:noProof/>
        </w:rPr>
        <w:tab/>
        <w:t>Change history</w:t>
      </w:r>
      <w:r w:rsidRPr="00144F20">
        <w:rPr>
          <w:noProof/>
        </w:rPr>
        <w:tab/>
      </w:r>
      <w:r w:rsidRPr="00144F20">
        <w:rPr>
          <w:noProof/>
        </w:rPr>
        <w:fldChar w:fldCharType="begin" w:fldLock="1"/>
      </w:r>
      <w:r w:rsidRPr="00144F20">
        <w:rPr>
          <w:noProof/>
        </w:rPr>
        <w:instrText xml:space="preserve"> PAGEREF _Toc172040519 \h </w:instrText>
      </w:r>
      <w:r w:rsidRPr="00144F20">
        <w:rPr>
          <w:noProof/>
        </w:rPr>
      </w:r>
      <w:r w:rsidRPr="00144F20">
        <w:rPr>
          <w:noProof/>
        </w:rPr>
        <w:fldChar w:fldCharType="separate"/>
      </w:r>
      <w:r w:rsidRPr="00144F20">
        <w:rPr>
          <w:noProof/>
        </w:rPr>
        <w:t>494</w:t>
      </w:r>
      <w:r w:rsidRPr="00144F20">
        <w:rPr>
          <w:noProof/>
        </w:rPr>
        <w:fldChar w:fldCharType="end"/>
      </w:r>
    </w:p>
    <w:p w14:paraId="6C394403" w14:textId="70225D66"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6" w:name="foreword"/>
      <w:bookmarkStart w:id="17" w:name="_CRForeword"/>
      <w:bookmarkStart w:id="18" w:name="_Toc172039460"/>
      <w:bookmarkEnd w:id="16"/>
      <w:bookmarkEnd w:id="17"/>
      <w:r w:rsidRPr="00C6761E">
        <w:lastRenderedPageBreak/>
        <w:t>Foreword</w:t>
      </w:r>
      <w:bookmarkEnd w:id="18"/>
    </w:p>
    <w:p w14:paraId="110E7D70" w14:textId="77777777" w:rsidR="00080512" w:rsidRPr="00C6761E" w:rsidRDefault="00080512">
      <w:r w:rsidRPr="00C6761E">
        <w:t xml:space="preserve">This Technical </w:t>
      </w:r>
      <w:bookmarkStart w:id="19" w:name="spectype3"/>
      <w:r w:rsidRPr="00C6761E">
        <w:t>Specification</w:t>
      </w:r>
      <w:bookmarkEnd w:id="19"/>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20" w:name="introduction"/>
      <w:bookmarkStart w:id="21" w:name="_CR1"/>
      <w:bookmarkEnd w:id="20"/>
      <w:bookmarkEnd w:id="21"/>
      <w:r w:rsidRPr="00C6761E">
        <w:br w:type="page"/>
      </w:r>
      <w:bookmarkStart w:id="22" w:name="scope"/>
      <w:bookmarkStart w:id="23" w:name="_Toc172039461"/>
      <w:bookmarkEnd w:id="22"/>
      <w:r w:rsidRPr="00C6761E">
        <w:lastRenderedPageBreak/>
        <w:t>1</w:t>
      </w:r>
      <w:r w:rsidRPr="00C6761E">
        <w:tab/>
        <w:t>Scope</w:t>
      </w:r>
      <w:bookmarkEnd w:id="23"/>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4" w:name="references"/>
      <w:bookmarkStart w:id="25" w:name="_CR2"/>
      <w:bookmarkStart w:id="26" w:name="_Toc172039462"/>
      <w:bookmarkEnd w:id="24"/>
      <w:bookmarkEnd w:id="25"/>
      <w:r w:rsidRPr="00C6761E">
        <w:t>2</w:t>
      </w:r>
      <w:r w:rsidRPr="00C6761E">
        <w:tab/>
        <w:t>References</w:t>
      </w:r>
      <w:bookmarkEnd w:id="26"/>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7" w:name="definitions"/>
      <w:bookmarkEnd w:id="27"/>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Pr="00C6761E" w:rsidRDefault="00B45A3D" w:rsidP="00B45A3D">
      <w:pPr>
        <w:keepLines/>
        <w:ind w:left="1702" w:hanging="1418"/>
        <w:rPr>
          <w:rFonts w:eastAsia="Malgun Gothic"/>
        </w:rPr>
      </w:pPr>
      <w:r w:rsidRPr="00C6761E">
        <w:rPr>
          <w:lang w:eastAsia="zh-CN"/>
        </w:rPr>
        <w:t>[56]</w:t>
      </w:r>
      <w:r w:rsidRPr="00C6761E">
        <w:rPr>
          <w:lang w:eastAsia="zh-CN"/>
        </w:rPr>
        <w:tab/>
      </w:r>
      <w:r w:rsidRPr="00C6761E">
        <w:t>3GPP TS 24.514: "Ranging based services and sidelink positioning in 5G system(5GS); Stage 3".</w:t>
      </w:r>
    </w:p>
    <w:p w14:paraId="650D45E1" w14:textId="77777777" w:rsidR="00080512" w:rsidRPr="00C6761E" w:rsidRDefault="00080512">
      <w:pPr>
        <w:pStyle w:val="Heading1"/>
      </w:pPr>
      <w:bookmarkStart w:id="28" w:name="_CR3"/>
      <w:bookmarkStart w:id="29" w:name="_Toc172039463"/>
      <w:bookmarkEnd w:id="28"/>
      <w:r w:rsidRPr="00C6761E">
        <w:t>3</w:t>
      </w:r>
      <w:r w:rsidRPr="00C6761E">
        <w:tab/>
        <w:t>Definitions</w:t>
      </w:r>
      <w:r w:rsidR="00602AEA" w:rsidRPr="00C6761E">
        <w:t xml:space="preserve"> of terms, symbols and abbreviations</w:t>
      </w:r>
      <w:bookmarkEnd w:id="29"/>
    </w:p>
    <w:p w14:paraId="493EC6FE" w14:textId="77777777" w:rsidR="00080512" w:rsidRPr="00C6761E" w:rsidRDefault="00080512">
      <w:pPr>
        <w:pStyle w:val="Heading2"/>
      </w:pPr>
      <w:bookmarkStart w:id="30" w:name="_CR3_1"/>
      <w:bookmarkStart w:id="31" w:name="_Toc172039464"/>
      <w:bookmarkEnd w:id="30"/>
      <w:r w:rsidRPr="00C6761E">
        <w:t>3.1</w:t>
      </w:r>
      <w:r w:rsidRPr="00C6761E">
        <w:tab/>
      </w:r>
      <w:r w:rsidR="002B6339" w:rsidRPr="00C6761E">
        <w:t>Terms</w:t>
      </w:r>
      <w:bookmarkEnd w:id="31"/>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a 5G ProSe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two 5G ProSe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lastRenderedPageBreak/>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C6761E" w:rsidRDefault="00C33F68" w:rsidP="00C33F68">
      <w:pPr>
        <w:pStyle w:val="EW"/>
        <w:rPr>
          <w:b/>
          <w:bCs/>
        </w:rPr>
      </w:pPr>
      <w:r w:rsidRPr="00C6761E">
        <w:rPr>
          <w:b/>
          <w:bCs/>
        </w:rPr>
        <w:t>User info ID</w:t>
      </w:r>
    </w:p>
    <w:p w14:paraId="20227DF1" w14:textId="77777777" w:rsidR="00080512" w:rsidRPr="00C6761E" w:rsidRDefault="00080512">
      <w:pPr>
        <w:pStyle w:val="Heading2"/>
      </w:pPr>
      <w:bookmarkStart w:id="32" w:name="_CR3_2"/>
      <w:bookmarkStart w:id="33" w:name="_Toc172039465"/>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t>ProSe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172039466"/>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172039467"/>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lastRenderedPageBreak/>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1" w:name="_CR5"/>
      <w:bookmarkStart w:id="42" w:name="_Toc172039468"/>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2"/>
    </w:p>
    <w:p w14:paraId="4F728421" w14:textId="019479CD" w:rsidR="00CB7A57" w:rsidRPr="00C6761E" w:rsidRDefault="00F924BF" w:rsidP="00FB3C4A">
      <w:pPr>
        <w:pStyle w:val="Heading2"/>
      </w:pPr>
      <w:bookmarkStart w:id="43" w:name="_CR5_1"/>
      <w:bookmarkStart w:id="44" w:name="_Toc172039469"/>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172039470"/>
      <w:bookmarkEnd w:id="45"/>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172039471"/>
      <w:bookmarkEnd w:id="47"/>
      <w:r w:rsidRPr="00C6761E">
        <w:rPr>
          <w:noProof/>
        </w:rPr>
        <w:t>5.2.</w:t>
      </w:r>
      <w:r w:rsidR="0012443E" w:rsidRPr="00C6761E">
        <w:rPr>
          <w:noProof/>
          <w:lang w:eastAsia="zh-CN"/>
        </w:rPr>
        <w:t>1</w:t>
      </w:r>
      <w:r w:rsidRPr="00C6761E">
        <w:rPr>
          <w:noProof/>
        </w:rPr>
        <w:tab/>
        <w:t>General</w:t>
      </w:r>
      <w:bookmarkEnd w:id="48"/>
    </w:p>
    <w:p w14:paraId="39F7E3DC" w14:textId="20537B3C"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172039472"/>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lastRenderedPageBreak/>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77777777"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7B6BB0EC" w:rsidR="00022C31" w:rsidRPr="00C6761E" w:rsidRDefault="00022C31" w:rsidP="00022C31">
      <w:pPr>
        <w:pStyle w:val="B3"/>
        <w:rPr>
          <w:noProof/>
        </w:rPr>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59" w:name="_CR5_2_3"/>
      <w:bookmarkStart w:id="60" w:name="_Toc172039473"/>
      <w:bookmarkEnd w:id="59"/>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60"/>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lastRenderedPageBreak/>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1" w:name="_CR5_2_4"/>
      <w:bookmarkStart w:id="62" w:name="_Toc172039474"/>
      <w:bookmarkEnd w:id="61"/>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2"/>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lastRenderedPageBreak/>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lastRenderedPageBreak/>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63" w:name="_Hlk128469071"/>
      <w:r w:rsidRPr="00C6761E">
        <w:rPr>
          <w:lang w:eastAsia="zh-CN"/>
        </w:rPr>
        <w:t>NOTE 3:</w:t>
      </w:r>
      <w:r w:rsidRPr="00C6761E">
        <w:rPr>
          <w:lang w:eastAsia="zh-CN"/>
        </w:rPr>
        <w:tab/>
      </w:r>
      <w:bookmarkStart w:id="64"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64"/>
      <w:r w:rsidRPr="00C6761E">
        <w:rPr>
          <w:lang w:eastAsia="zh-CN"/>
        </w:rPr>
        <w:t>.</w:t>
      </w:r>
      <w:bookmarkEnd w:id="63"/>
    </w:p>
    <w:p w14:paraId="0517825B" w14:textId="3FB4A962" w:rsidR="00CC5EF2" w:rsidRPr="00C6761E" w:rsidRDefault="00CC5EF2" w:rsidP="00CC5EF2">
      <w:pPr>
        <w:pStyle w:val="Heading3"/>
        <w:rPr>
          <w:lang w:eastAsia="zh-CN"/>
        </w:rPr>
      </w:pPr>
      <w:bookmarkStart w:id="65" w:name="_CR5_2_5"/>
      <w:bookmarkStart w:id="66" w:name="_Toc172039475"/>
      <w:bookmarkEnd w:id="65"/>
      <w:r w:rsidRPr="00C6761E">
        <w:t>5.2.5</w:t>
      </w:r>
      <w:r w:rsidRPr="00C6761E">
        <w:tab/>
        <w:t xml:space="preserve">Configuration parameters for 5G ProSe UE-to-network </w:t>
      </w:r>
      <w:r w:rsidR="006C6FDD" w:rsidRPr="00C6761E">
        <w:t>relay</w:t>
      </w:r>
      <w:bookmarkEnd w:id="66"/>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lastRenderedPageBreak/>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lastRenderedPageBreak/>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lastRenderedPageBreak/>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7" w:name="_CR5_2_6"/>
      <w:bookmarkStart w:id="68" w:name="_Toc172039476"/>
      <w:bookmarkEnd w:id="67"/>
      <w:r w:rsidRPr="00C6761E">
        <w:rPr>
          <w:noProof/>
        </w:rPr>
        <w:t>5.2.6</w:t>
      </w:r>
      <w:r w:rsidRPr="00C6761E">
        <w:rPr>
          <w:noProof/>
        </w:rPr>
        <w:tab/>
        <w:t>Configuration parameters for 5G ProSe usage information reporting</w:t>
      </w:r>
      <w:bookmarkEnd w:id="68"/>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lastRenderedPageBreak/>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lastRenderedPageBreak/>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lastRenderedPageBreak/>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69" w:name="_CR5_3"/>
      <w:bookmarkStart w:id="70" w:name="_Toc172039477"/>
      <w:bookmarkEnd w:id="69"/>
      <w:r w:rsidRPr="00C6761E">
        <w:rPr>
          <w:noProof/>
        </w:rPr>
        <w:t>5.3</w:t>
      </w:r>
      <w:r w:rsidRPr="00C6761E">
        <w:rPr>
          <w:noProof/>
        </w:rPr>
        <w:tab/>
        <w:t>Procedures</w:t>
      </w:r>
      <w:bookmarkEnd w:id="70"/>
    </w:p>
    <w:p w14:paraId="1151158C" w14:textId="77777777" w:rsidR="00BC4D07" w:rsidRPr="00C6761E" w:rsidRDefault="00BC4D07" w:rsidP="00BC4D07">
      <w:pPr>
        <w:pStyle w:val="Heading3"/>
        <w:rPr>
          <w:noProof/>
        </w:rPr>
      </w:pPr>
      <w:bookmarkStart w:id="71" w:name="_CR5_3_1"/>
      <w:bookmarkStart w:id="72" w:name="_Toc59209143"/>
      <w:bookmarkStart w:id="73" w:name="_Toc59208872"/>
      <w:bookmarkStart w:id="74" w:name="_Toc51951118"/>
      <w:bookmarkStart w:id="75" w:name="_Toc45882568"/>
      <w:bookmarkStart w:id="76" w:name="_Toc45282182"/>
      <w:bookmarkStart w:id="77" w:name="_Toc34404354"/>
      <w:bookmarkStart w:id="78" w:name="_Toc34388583"/>
      <w:bookmarkStart w:id="79" w:name="_Toc25070668"/>
      <w:bookmarkStart w:id="80" w:name="_Toc22039959"/>
      <w:bookmarkStart w:id="81" w:name="_Toc533170250"/>
      <w:bookmarkStart w:id="82" w:name="_Toc533170253"/>
      <w:bookmarkStart w:id="83" w:name="_Toc533170262"/>
      <w:bookmarkStart w:id="84" w:name="_Toc172039478"/>
      <w:bookmarkEnd w:id="71"/>
      <w:r w:rsidRPr="00C6761E">
        <w:rPr>
          <w:noProof/>
        </w:rPr>
        <w:t>5.3.1</w:t>
      </w:r>
      <w:r w:rsidRPr="00C6761E">
        <w:rPr>
          <w:noProof/>
        </w:rPr>
        <w:tab/>
        <w:t>General</w:t>
      </w:r>
      <w:bookmarkEnd w:id="72"/>
      <w:bookmarkEnd w:id="73"/>
      <w:bookmarkEnd w:id="74"/>
      <w:bookmarkEnd w:id="75"/>
      <w:bookmarkEnd w:id="76"/>
      <w:bookmarkEnd w:id="77"/>
      <w:bookmarkEnd w:id="78"/>
      <w:bookmarkEnd w:id="79"/>
      <w:bookmarkEnd w:id="80"/>
      <w:bookmarkEnd w:id="81"/>
      <w:bookmarkEnd w:id="84"/>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5" w:name="_CR5_3_2"/>
      <w:bookmarkStart w:id="86" w:name="_Toc59209144"/>
      <w:bookmarkStart w:id="87" w:name="_Toc59208873"/>
      <w:bookmarkStart w:id="88" w:name="_Toc51951119"/>
      <w:bookmarkStart w:id="89" w:name="_Toc45882569"/>
      <w:bookmarkStart w:id="90" w:name="_Toc45282183"/>
      <w:bookmarkStart w:id="91" w:name="_Toc34404355"/>
      <w:bookmarkStart w:id="92" w:name="_Toc34388584"/>
      <w:bookmarkStart w:id="93" w:name="_Toc25070669"/>
      <w:bookmarkStart w:id="94" w:name="_Toc22039960"/>
      <w:bookmarkStart w:id="95" w:name="_Toc172039479"/>
      <w:bookmarkEnd w:id="82"/>
      <w:bookmarkEnd w:id="85"/>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6"/>
      <w:bookmarkEnd w:id="87"/>
      <w:bookmarkEnd w:id="88"/>
      <w:bookmarkEnd w:id="89"/>
      <w:bookmarkEnd w:id="90"/>
      <w:bookmarkEnd w:id="91"/>
      <w:bookmarkEnd w:id="92"/>
      <w:bookmarkEnd w:id="93"/>
      <w:bookmarkEnd w:id="94"/>
      <w:bookmarkEnd w:id="95"/>
    </w:p>
    <w:p w14:paraId="73B48630" w14:textId="77777777" w:rsidR="00BC4D07" w:rsidRPr="00C6761E" w:rsidRDefault="00BC4D07" w:rsidP="00BC4D07">
      <w:pPr>
        <w:pStyle w:val="Heading4"/>
        <w:rPr>
          <w:noProof/>
        </w:rPr>
      </w:pPr>
      <w:bookmarkStart w:id="96" w:name="_CR5_3_2_1"/>
      <w:bookmarkStart w:id="97" w:name="_Toc59209145"/>
      <w:bookmarkStart w:id="98" w:name="_Toc59208874"/>
      <w:bookmarkStart w:id="99" w:name="_Toc51951120"/>
      <w:bookmarkStart w:id="100" w:name="_Toc45882570"/>
      <w:bookmarkStart w:id="101" w:name="_Toc45282184"/>
      <w:bookmarkStart w:id="102" w:name="_Toc34404356"/>
      <w:bookmarkStart w:id="103" w:name="_Toc34388585"/>
      <w:bookmarkStart w:id="104" w:name="_Toc25070670"/>
      <w:bookmarkStart w:id="105" w:name="_Toc22039961"/>
      <w:bookmarkStart w:id="106" w:name="_Toc172039480"/>
      <w:bookmarkEnd w:id="96"/>
      <w:r w:rsidRPr="00C6761E">
        <w:rPr>
          <w:noProof/>
        </w:rPr>
        <w:t>5.3.2.1</w:t>
      </w:r>
      <w:r w:rsidRPr="00C6761E">
        <w:rPr>
          <w:noProof/>
        </w:rPr>
        <w:tab/>
        <w:t>General</w:t>
      </w:r>
      <w:bookmarkEnd w:id="97"/>
      <w:bookmarkEnd w:id="98"/>
      <w:bookmarkEnd w:id="99"/>
      <w:bookmarkEnd w:id="100"/>
      <w:bookmarkEnd w:id="101"/>
      <w:bookmarkEnd w:id="102"/>
      <w:bookmarkEnd w:id="103"/>
      <w:bookmarkEnd w:id="104"/>
      <w:bookmarkEnd w:id="105"/>
      <w:bookmarkEnd w:id="106"/>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ProSe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lastRenderedPageBreak/>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07" w:name="_CR5_3_2_2"/>
      <w:bookmarkStart w:id="108" w:name="_Toc59209146"/>
      <w:bookmarkStart w:id="109" w:name="_Toc59208875"/>
      <w:bookmarkStart w:id="110" w:name="_Toc51951121"/>
      <w:bookmarkStart w:id="111" w:name="_Toc45882571"/>
      <w:bookmarkStart w:id="112" w:name="_Toc45282185"/>
      <w:bookmarkStart w:id="113" w:name="_Toc34404357"/>
      <w:bookmarkStart w:id="114" w:name="_Toc34388586"/>
      <w:bookmarkStart w:id="115" w:name="_Toc25070671"/>
      <w:bookmarkStart w:id="116" w:name="_Toc22039962"/>
      <w:bookmarkStart w:id="117" w:name="_Toc533170254"/>
      <w:bookmarkStart w:id="118" w:name="_Toc172039481"/>
      <w:bookmarkEnd w:id="107"/>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08"/>
      <w:bookmarkEnd w:id="109"/>
      <w:bookmarkEnd w:id="110"/>
      <w:bookmarkEnd w:id="111"/>
      <w:bookmarkEnd w:id="112"/>
      <w:bookmarkEnd w:id="113"/>
      <w:bookmarkEnd w:id="114"/>
      <w:bookmarkEnd w:id="115"/>
      <w:bookmarkEnd w:id="116"/>
      <w:bookmarkEnd w:id="117"/>
      <w:bookmarkEnd w:id="118"/>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19"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25pt" o:ole="">
            <v:imagedata r:id="rId11" o:title=""/>
          </v:shape>
          <o:OLEObject Type="Embed" ProgID="Visio.Drawing.15" ShapeID="_x0000_i1025" DrawAspect="Content" ObjectID="_1782652734" r:id="rId12"/>
        </w:object>
      </w:r>
    </w:p>
    <w:p w14:paraId="70634E2E" w14:textId="6F7669F3" w:rsidR="00BC4D07" w:rsidRPr="00C6761E" w:rsidRDefault="00BC4D07" w:rsidP="000D7A1B">
      <w:pPr>
        <w:pStyle w:val="TF"/>
        <w:rPr>
          <w:lang w:eastAsia="zh-CN"/>
        </w:rPr>
      </w:pPr>
      <w:bookmarkStart w:id="120" w:name="_Toc34404358"/>
      <w:bookmarkStart w:id="121" w:name="_Toc34388587"/>
      <w:bookmarkStart w:id="122" w:name="_Toc25070672"/>
      <w:bookmarkStart w:id="123" w:name="_Toc22039963"/>
    </w:p>
    <w:p w14:paraId="2CBB391E" w14:textId="7DE448CD" w:rsidR="00BC4D07" w:rsidRPr="00C6761E" w:rsidRDefault="00BC4D07" w:rsidP="000D7A1B">
      <w:pPr>
        <w:pStyle w:val="TF"/>
      </w:pPr>
      <w:bookmarkStart w:id="124" w:name="_CRFigure5_3_2_2_1"/>
      <w:r w:rsidRPr="00C6761E">
        <w:t>Figure</w:t>
      </w:r>
      <w:r w:rsidRPr="00C6761E">
        <w:rPr>
          <w:rFonts w:cs="Arial"/>
        </w:rPr>
        <w:t> </w:t>
      </w:r>
      <w:bookmarkEnd w:id="124"/>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5" w:name="_CR5_3_2_3"/>
      <w:bookmarkStart w:id="126" w:name="_Toc59209147"/>
      <w:bookmarkStart w:id="127" w:name="_Toc59208876"/>
      <w:bookmarkStart w:id="128" w:name="_Toc51951122"/>
      <w:bookmarkStart w:id="129" w:name="_Toc45882572"/>
      <w:bookmarkStart w:id="130" w:name="_Toc45282186"/>
      <w:bookmarkStart w:id="131" w:name="_Toc172039482"/>
      <w:bookmarkEnd w:id="125"/>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19"/>
      <w:r w:rsidRPr="00C6761E">
        <w:t>accepted by the network</w:t>
      </w:r>
      <w:bookmarkEnd w:id="120"/>
      <w:bookmarkEnd w:id="121"/>
      <w:bookmarkEnd w:id="122"/>
      <w:bookmarkEnd w:id="123"/>
      <w:bookmarkEnd w:id="126"/>
      <w:bookmarkEnd w:id="127"/>
      <w:bookmarkEnd w:id="128"/>
      <w:bookmarkEnd w:id="129"/>
      <w:bookmarkEnd w:id="130"/>
      <w:bookmarkEnd w:id="131"/>
    </w:p>
    <w:p w14:paraId="5F538318" w14:textId="77777777" w:rsidR="00BC4D07" w:rsidRPr="00C6761E" w:rsidRDefault="00BC4D07" w:rsidP="00BC4D07">
      <w:bookmarkStart w:id="132"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3" w:name="_Toc22039964"/>
      <w:bookmarkStart w:id="134" w:name="_Toc20233348"/>
      <w:bookmarkEnd w:id="132"/>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5" w:name="_Toc59209148"/>
      <w:bookmarkStart w:id="136" w:name="_Toc59208877"/>
      <w:bookmarkStart w:id="137" w:name="_Toc51951123"/>
      <w:bookmarkStart w:id="138" w:name="_Toc45882573"/>
      <w:bookmarkStart w:id="139" w:name="_Toc45282187"/>
      <w:bookmarkStart w:id="140" w:name="_Toc34404359"/>
      <w:bookmarkStart w:id="141" w:name="_Toc34388588"/>
      <w:bookmarkStart w:id="142"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w:t>
      </w:r>
      <w:r w:rsidRPr="00C6761E">
        <w:rPr>
          <w:lang w:eastAsia="zh-CN"/>
        </w:rPr>
        <w:lastRenderedPageBreak/>
        <w:t>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3"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0C816B25"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Pr="00C6761E"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7C00284B" w14:textId="12D3C68B" w:rsidR="00BC4D07" w:rsidRPr="00C6761E" w:rsidRDefault="00BC4D07" w:rsidP="00BC4D07">
      <w:pPr>
        <w:pStyle w:val="Heading4"/>
      </w:pPr>
      <w:bookmarkStart w:id="144" w:name="_CR5_3_2_4"/>
      <w:bookmarkStart w:id="145" w:name="_Toc172039483"/>
      <w:bookmarkEnd w:id="143"/>
      <w:bookmarkEnd w:id="144"/>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3"/>
      <w:bookmarkEnd w:id="135"/>
      <w:bookmarkEnd w:id="136"/>
      <w:bookmarkEnd w:id="137"/>
      <w:bookmarkEnd w:id="138"/>
      <w:bookmarkEnd w:id="139"/>
      <w:bookmarkEnd w:id="140"/>
      <w:bookmarkEnd w:id="141"/>
      <w:bookmarkEnd w:id="142"/>
      <w:bookmarkEnd w:id="145"/>
    </w:p>
    <w:p w14:paraId="2D16C2C1" w14:textId="77777777" w:rsidR="00BC4D07" w:rsidRPr="00C6761E" w:rsidRDefault="00BC4D07" w:rsidP="00BC4D07">
      <w:bookmarkStart w:id="146" w:name="_Toc59209149"/>
      <w:bookmarkStart w:id="147" w:name="_Toc59208878"/>
      <w:bookmarkStart w:id="148" w:name="_Toc51951124"/>
      <w:bookmarkStart w:id="149" w:name="_Toc45882574"/>
      <w:bookmarkStart w:id="150" w:name="_Toc45282188"/>
      <w:bookmarkStart w:id="151" w:name="_Toc34404360"/>
      <w:bookmarkStart w:id="152" w:name="_Toc34388589"/>
      <w:bookmarkStart w:id="153" w:name="_Toc25070674"/>
      <w:bookmarkStart w:id="154"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5" w:name="_CR5_3_2_5"/>
      <w:bookmarkStart w:id="156" w:name="_Toc172039484"/>
      <w:bookmarkEnd w:id="155"/>
      <w:r w:rsidRPr="00C6761E">
        <w:t>5.3.2.5</w:t>
      </w:r>
      <w:r w:rsidRPr="00C6761E">
        <w:tab/>
        <w:t>Abnormal cases on the network side</w:t>
      </w:r>
      <w:bookmarkEnd w:id="134"/>
      <w:bookmarkEnd w:id="146"/>
      <w:bookmarkEnd w:id="147"/>
      <w:bookmarkEnd w:id="148"/>
      <w:bookmarkEnd w:id="149"/>
      <w:bookmarkEnd w:id="150"/>
      <w:bookmarkEnd w:id="151"/>
      <w:bookmarkEnd w:id="152"/>
      <w:bookmarkEnd w:id="153"/>
      <w:bookmarkEnd w:id="154"/>
      <w:bookmarkEnd w:id="156"/>
    </w:p>
    <w:p w14:paraId="1A6476FA" w14:textId="77777777" w:rsidR="00BC4D07" w:rsidRPr="00C6761E" w:rsidRDefault="00BC4D07" w:rsidP="00BC4D07">
      <w:bookmarkStart w:id="157" w:name="_Toc25070675"/>
      <w:bookmarkStart w:id="158"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59" w:name="_CR5_3_2_6"/>
      <w:bookmarkStart w:id="160" w:name="_Toc59209150"/>
      <w:bookmarkStart w:id="161" w:name="_Toc59208879"/>
      <w:bookmarkStart w:id="162" w:name="_Toc51951125"/>
      <w:bookmarkStart w:id="163" w:name="_Toc45882575"/>
      <w:bookmarkStart w:id="164" w:name="_Toc45282189"/>
      <w:bookmarkStart w:id="165" w:name="_Toc34404361"/>
      <w:bookmarkStart w:id="166" w:name="_Toc34388590"/>
      <w:bookmarkStart w:id="167" w:name="_Toc172039485"/>
      <w:bookmarkEnd w:id="159"/>
      <w:r w:rsidRPr="00C6761E">
        <w:t>5.3.2.6</w:t>
      </w:r>
      <w:r w:rsidRPr="00C6761E">
        <w:tab/>
        <w:t>Abnormal cases on the UE</w:t>
      </w:r>
      <w:bookmarkEnd w:id="157"/>
      <w:bookmarkEnd w:id="160"/>
      <w:bookmarkEnd w:id="161"/>
      <w:bookmarkEnd w:id="162"/>
      <w:bookmarkEnd w:id="163"/>
      <w:bookmarkEnd w:id="164"/>
      <w:bookmarkEnd w:id="165"/>
      <w:bookmarkEnd w:id="166"/>
      <w:bookmarkEnd w:id="167"/>
    </w:p>
    <w:p w14:paraId="5DEACD81" w14:textId="77777777" w:rsidR="00BC4D07" w:rsidRPr="00C6761E" w:rsidRDefault="00BC4D07" w:rsidP="0037175B">
      <w:bookmarkStart w:id="168" w:name="_Toc59209151"/>
      <w:bookmarkStart w:id="169" w:name="_Toc59208880"/>
      <w:bookmarkStart w:id="170" w:name="_Toc51951126"/>
      <w:bookmarkStart w:id="171" w:name="_Toc45882576"/>
      <w:bookmarkStart w:id="172" w:name="_Toc45282190"/>
      <w:bookmarkStart w:id="173" w:name="_Toc34404362"/>
      <w:bookmarkStart w:id="174" w:name="_Toc34388591"/>
      <w:bookmarkStart w:id="175" w:name="_Toc25070676"/>
      <w:r w:rsidRPr="00C6761E">
        <w:t>Handling in 3GPP TS 24.587 [</w:t>
      </w:r>
      <w:r w:rsidR="002A133C" w:rsidRPr="00C6761E">
        <w:t>18</w:t>
      </w:r>
      <w:r w:rsidRPr="00C6761E">
        <w:t xml:space="preserve">] </w:t>
      </w:r>
      <w:r w:rsidR="00432A5C" w:rsidRPr="00C6761E">
        <w:t>clause</w:t>
      </w:r>
      <w:r w:rsidRPr="00C6761E">
        <w:t> 5.3.2.6 shall apply.</w:t>
      </w:r>
      <w:bookmarkEnd w:id="83"/>
      <w:bookmarkEnd w:id="158"/>
      <w:bookmarkEnd w:id="168"/>
      <w:bookmarkEnd w:id="169"/>
      <w:bookmarkEnd w:id="170"/>
      <w:bookmarkEnd w:id="171"/>
      <w:bookmarkEnd w:id="172"/>
      <w:bookmarkEnd w:id="173"/>
      <w:bookmarkEnd w:id="174"/>
      <w:bookmarkEnd w:id="175"/>
    </w:p>
    <w:p w14:paraId="13DAA336" w14:textId="77777777" w:rsidR="005033B4" w:rsidRPr="00C6761E" w:rsidRDefault="005033B4" w:rsidP="005033B4">
      <w:pPr>
        <w:pStyle w:val="Heading1"/>
      </w:pPr>
      <w:bookmarkStart w:id="176" w:name="_CR6"/>
      <w:bookmarkStart w:id="177" w:name="_Toc172039486"/>
      <w:bookmarkEnd w:id="176"/>
      <w:r w:rsidRPr="00C6761E">
        <w:lastRenderedPageBreak/>
        <w:t>6</w:t>
      </w:r>
      <w:r w:rsidRPr="00C6761E">
        <w:tab/>
      </w:r>
      <w:r w:rsidR="00FF4F78" w:rsidRPr="00C6761E">
        <w:t xml:space="preserve">5G </w:t>
      </w:r>
      <w:r w:rsidRPr="00C6761E">
        <w:t>ProSe direct discovery</w:t>
      </w:r>
      <w:bookmarkEnd w:id="177"/>
    </w:p>
    <w:p w14:paraId="45B3FDD2" w14:textId="77777777" w:rsidR="00CA1977" w:rsidRPr="00C6761E" w:rsidRDefault="00CA1977" w:rsidP="00CA1977">
      <w:pPr>
        <w:pStyle w:val="Heading2"/>
      </w:pPr>
      <w:bookmarkStart w:id="178" w:name="_CR6_1"/>
      <w:bookmarkStart w:id="179" w:name="_Toc172039487"/>
      <w:bookmarkEnd w:id="178"/>
      <w:r w:rsidRPr="00C6761E">
        <w:t>6.1</w:t>
      </w:r>
      <w:r w:rsidRPr="00C6761E">
        <w:tab/>
        <w:t>Overview</w:t>
      </w:r>
      <w:bookmarkEnd w:id="179"/>
    </w:p>
    <w:p w14:paraId="251D4BC4" w14:textId="0F977893" w:rsidR="006F5E36" w:rsidRPr="00C6761E" w:rsidRDefault="006F5E36" w:rsidP="006F5E36">
      <w:pPr>
        <w:pStyle w:val="Heading3"/>
      </w:pPr>
      <w:bookmarkStart w:id="180" w:name="_CR6_1_1"/>
      <w:bookmarkStart w:id="181" w:name="_Toc59198963"/>
      <w:bookmarkStart w:id="182" w:name="_Toc59198372"/>
      <w:bookmarkStart w:id="183" w:name="_Toc525230972"/>
      <w:bookmarkStart w:id="184" w:name="_Toc172039488"/>
      <w:bookmarkEnd w:id="180"/>
      <w:r w:rsidRPr="00C6761E">
        <w:t>6.1.1</w:t>
      </w:r>
      <w:r w:rsidRPr="00C6761E">
        <w:tab/>
        <w:t xml:space="preserve">Transport protocol for PC3a </w:t>
      </w:r>
      <w:r w:rsidR="0066563C" w:rsidRPr="00C6761E">
        <w:t>control protocol</w:t>
      </w:r>
      <w:r w:rsidRPr="00C6761E">
        <w:t xml:space="preserve"> messages for 5G ProSe direct discovery</w:t>
      </w:r>
      <w:bookmarkEnd w:id="181"/>
      <w:bookmarkEnd w:id="182"/>
      <w:bookmarkEnd w:id="183"/>
      <w:bookmarkEnd w:id="184"/>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5" w:name="_CR6_1_2"/>
      <w:bookmarkStart w:id="186" w:name="_Toc59198964"/>
      <w:bookmarkStart w:id="187" w:name="_Toc59198373"/>
      <w:bookmarkStart w:id="188" w:name="_Toc525230973"/>
      <w:bookmarkStart w:id="189" w:name="_Toc172039489"/>
      <w:bookmarkEnd w:id="185"/>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6"/>
      <w:bookmarkEnd w:id="187"/>
      <w:bookmarkEnd w:id="188"/>
      <w:bookmarkEnd w:id="189"/>
    </w:p>
    <w:p w14:paraId="0A51B856" w14:textId="77777777" w:rsidR="006F5E36" w:rsidRPr="00C6761E" w:rsidRDefault="006F5E36" w:rsidP="006F5E36">
      <w:pPr>
        <w:pStyle w:val="Heading4"/>
        <w:rPr>
          <w:noProof/>
          <w:lang w:eastAsia="zh-CN"/>
        </w:rPr>
      </w:pPr>
      <w:bookmarkStart w:id="190" w:name="_CR6_1_2_1"/>
      <w:bookmarkStart w:id="191" w:name="_Toc172039490"/>
      <w:bookmarkEnd w:id="190"/>
      <w:r w:rsidRPr="00C6761E">
        <w:rPr>
          <w:noProof/>
          <w:lang w:eastAsia="zh-CN"/>
        </w:rPr>
        <w:t>6</w:t>
      </w:r>
      <w:r w:rsidRPr="00C6761E">
        <w:rPr>
          <w:noProof/>
        </w:rPr>
        <w:t>.1.</w:t>
      </w:r>
      <w:r w:rsidRPr="00C6761E">
        <w:rPr>
          <w:noProof/>
          <w:lang w:eastAsia="zh-CN"/>
        </w:rPr>
        <w:t>2.1</w:t>
      </w:r>
      <w:r w:rsidRPr="00C6761E">
        <w:rPr>
          <w:noProof/>
        </w:rPr>
        <w:tab/>
        <w:t>General</w:t>
      </w:r>
      <w:bookmarkEnd w:id="191"/>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ProSe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192" w:name="_CR6_1_2_2"/>
      <w:bookmarkStart w:id="193" w:name="_Toc172039491"/>
      <w:bookmarkEnd w:id="192"/>
      <w:r w:rsidRPr="00C6761E">
        <w:rPr>
          <w:noProof/>
          <w:lang w:eastAsia="zh-CN"/>
        </w:rPr>
        <w:t>6</w:t>
      </w:r>
      <w:r w:rsidRPr="00C6761E">
        <w:rPr>
          <w:noProof/>
        </w:rPr>
        <w:t>.1.</w:t>
      </w:r>
      <w:r w:rsidRPr="00C6761E">
        <w:rPr>
          <w:noProof/>
          <w:lang w:eastAsia="zh-CN"/>
        </w:rPr>
        <w:t>2.2</w:t>
      </w:r>
      <w:r w:rsidRPr="00C6761E">
        <w:rPr>
          <w:noProof/>
        </w:rPr>
        <w:tab/>
        <w:t>5G DDNMF discovery</w:t>
      </w:r>
      <w:bookmarkEnd w:id="193"/>
    </w:p>
    <w:p w14:paraId="36F7461C" w14:textId="77777777" w:rsidR="00264C6F" w:rsidRPr="00C6761E" w:rsidRDefault="00426724" w:rsidP="007C0130">
      <w:bookmarkStart w:id="194" w:name="_Toc59198965"/>
      <w:bookmarkStart w:id="195" w:name="_Toc59198374"/>
      <w:bookmarkStart w:id="196"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197" w:name="_CR6_1_3"/>
      <w:bookmarkStart w:id="198" w:name="_Toc172039492"/>
      <w:bookmarkEnd w:id="197"/>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4"/>
      <w:bookmarkEnd w:id="195"/>
      <w:bookmarkEnd w:id="196"/>
      <w:bookmarkEnd w:id="198"/>
    </w:p>
    <w:p w14:paraId="752775F0" w14:textId="77777777" w:rsidR="006F5E36" w:rsidRPr="00C6761E" w:rsidRDefault="006F5E36" w:rsidP="006F5E36">
      <w:pPr>
        <w:pStyle w:val="Heading4"/>
        <w:rPr>
          <w:lang w:eastAsia="zh-CN"/>
        </w:rPr>
      </w:pPr>
      <w:bookmarkStart w:id="199" w:name="_CR6_1_3_1"/>
      <w:bookmarkStart w:id="200" w:name="_Toc59198966"/>
      <w:bookmarkStart w:id="201" w:name="_Toc59198375"/>
      <w:bookmarkStart w:id="202" w:name="_Toc525230975"/>
      <w:bookmarkStart w:id="203" w:name="_Toc172039493"/>
      <w:bookmarkEnd w:id="199"/>
      <w:r w:rsidRPr="00C6761E">
        <w:rPr>
          <w:lang w:eastAsia="zh-CN"/>
        </w:rPr>
        <w:t>6</w:t>
      </w:r>
      <w:r w:rsidRPr="00C6761E">
        <w:t>.1.3.1</w:t>
      </w:r>
      <w:r w:rsidRPr="00C6761E">
        <w:tab/>
      </w:r>
      <w:r w:rsidRPr="00C6761E">
        <w:rPr>
          <w:lang w:eastAsia="zh-CN"/>
        </w:rPr>
        <w:t>General</w:t>
      </w:r>
      <w:bookmarkEnd w:id="200"/>
      <w:bookmarkEnd w:id="201"/>
      <w:bookmarkEnd w:id="202"/>
      <w:bookmarkEnd w:id="203"/>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lastRenderedPageBreak/>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4" w:name="_CR6_1_3_2"/>
      <w:bookmarkStart w:id="205" w:name="_Toc59198967"/>
      <w:bookmarkStart w:id="206" w:name="_Toc59198376"/>
      <w:bookmarkStart w:id="207" w:name="_Toc525230976"/>
      <w:bookmarkStart w:id="208" w:name="_Toc172039494"/>
      <w:bookmarkEnd w:id="204"/>
      <w:r w:rsidRPr="00C6761E">
        <w:rPr>
          <w:lang w:eastAsia="zh-CN"/>
        </w:rPr>
        <w:t>6</w:t>
      </w:r>
      <w:r w:rsidRPr="00C6761E">
        <w:t>.1.3.</w:t>
      </w:r>
      <w:r w:rsidRPr="00C6761E">
        <w:rPr>
          <w:lang w:eastAsia="zh-CN"/>
        </w:rPr>
        <w:t>2</w:t>
      </w:r>
      <w:r w:rsidRPr="00C6761E">
        <w:tab/>
        <w:t>HTTP long polling</w:t>
      </w:r>
      <w:bookmarkEnd w:id="205"/>
      <w:bookmarkEnd w:id="206"/>
      <w:bookmarkEnd w:id="207"/>
      <w:bookmarkEnd w:id="208"/>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09" w:name="_CR6_1_3_3"/>
      <w:bookmarkStart w:id="210" w:name="_Toc59198968"/>
      <w:bookmarkStart w:id="211" w:name="_Toc59198377"/>
      <w:bookmarkStart w:id="212" w:name="_Toc525230977"/>
      <w:bookmarkStart w:id="213" w:name="_Toc172039495"/>
      <w:bookmarkEnd w:id="209"/>
      <w:r w:rsidRPr="00C6761E">
        <w:rPr>
          <w:lang w:eastAsia="zh-CN"/>
        </w:rPr>
        <w:t>6</w:t>
      </w:r>
      <w:r w:rsidRPr="00C6761E">
        <w:t>.1.3.</w:t>
      </w:r>
      <w:r w:rsidRPr="00C6761E">
        <w:rPr>
          <w:lang w:eastAsia="zh-CN"/>
        </w:rPr>
        <w:t>3</w:t>
      </w:r>
      <w:r w:rsidRPr="00C6761E">
        <w:tab/>
        <w:t>OMA Push</w:t>
      </w:r>
      <w:bookmarkEnd w:id="210"/>
      <w:bookmarkEnd w:id="211"/>
      <w:bookmarkEnd w:id="212"/>
      <w:bookmarkEnd w:id="213"/>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4" w:name="_CR6_2"/>
      <w:bookmarkStart w:id="215" w:name="_Toc172039496"/>
      <w:bookmarkEnd w:id="214"/>
      <w:r w:rsidRPr="00C6761E">
        <w:t>6.2</w:t>
      </w:r>
      <w:r w:rsidRPr="00C6761E">
        <w:tab/>
        <w:t>Procedures</w:t>
      </w:r>
      <w:bookmarkEnd w:id="215"/>
    </w:p>
    <w:p w14:paraId="2EBF9476" w14:textId="77777777" w:rsidR="00CE7128" w:rsidRPr="00C6761E" w:rsidRDefault="00CE7128" w:rsidP="00CE7128">
      <w:pPr>
        <w:pStyle w:val="Heading3"/>
      </w:pPr>
      <w:bookmarkStart w:id="216" w:name="_CR6_2_1"/>
      <w:bookmarkStart w:id="217" w:name="_Toc59198970"/>
      <w:bookmarkStart w:id="218" w:name="_Toc59198379"/>
      <w:bookmarkStart w:id="219" w:name="_Toc525230979"/>
      <w:bookmarkStart w:id="220" w:name="_Toc172039497"/>
      <w:bookmarkEnd w:id="216"/>
      <w:r w:rsidRPr="00C6761E">
        <w:t>6.2.</w:t>
      </w:r>
      <w:r w:rsidR="002A133C" w:rsidRPr="00C6761E">
        <w:t>1</w:t>
      </w:r>
      <w:r w:rsidRPr="00C6761E">
        <w:tab/>
        <w:t>Types of 5G ProSe direct discovery procedures</w:t>
      </w:r>
      <w:bookmarkEnd w:id="217"/>
      <w:bookmarkEnd w:id="218"/>
      <w:bookmarkEnd w:id="219"/>
      <w:bookmarkEnd w:id="220"/>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lastRenderedPageBreak/>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1" w:name="_CR6_2_2"/>
      <w:bookmarkStart w:id="222" w:name="_Toc172039498"/>
      <w:bookmarkEnd w:id="221"/>
      <w:r w:rsidRPr="00C6761E">
        <w:t>6.2.2</w:t>
      </w:r>
      <w:r w:rsidRPr="00C6761E">
        <w:tab/>
        <w:t>Announce request procedure for open</w:t>
      </w:r>
      <w:r w:rsidR="009C6B92" w:rsidRPr="00C6761E">
        <w:t xml:space="preserve"> 5G</w:t>
      </w:r>
      <w:r w:rsidRPr="00C6761E">
        <w:t xml:space="preserve"> ProSe direct discovery</w:t>
      </w:r>
      <w:bookmarkEnd w:id="222"/>
    </w:p>
    <w:p w14:paraId="5711A841" w14:textId="77777777" w:rsidR="006A49A7" w:rsidRPr="00C6761E" w:rsidRDefault="006A49A7" w:rsidP="006A49A7">
      <w:pPr>
        <w:pStyle w:val="Heading4"/>
      </w:pPr>
      <w:bookmarkStart w:id="223" w:name="_CR6_2_2_1"/>
      <w:bookmarkStart w:id="224" w:name="_Toc59198972"/>
      <w:bookmarkStart w:id="225" w:name="_Toc59198381"/>
      <w:bookmarkStart w:id="226" w:name="_Toc525230981"/>
      <w:bookmarkStart w:id="227" w:name="_Toc172039499"/>
      <w:bookmarkEnd w:id="223"/>
      <w:r w:rsidRPr="00C6761E">
        <w:t>6.2.2.1</w:t>
      </w:r>
      <w:r w:rsidRPr="00C6761E">
        <w:tab/>
        <w:t>General</w:t>
      </w:r>
      <w:bookmarkEnd w:id="224"/>
      <w:bookmarkEnd w:id="225"/>
      <w:bookmarkEnd w:id="226"/>
      <w:bookmarkEnd w:id="227"/>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28" w:name="_CR6_2_2_2"/>
      <w:bookmarkStart w:id="229" w:name="_Toc59198973"/>
      <w:bookmarkStart w:id="230" w:name="_Toc59198382"/>
      <w:bookmarkStart w:id="231" w:name="_Toc525230982"/>
      <w:bookmarkStart w:id="232" w:name="_Toc172039500"/>
      <w:bookmarkEnd w:id="228"/>
      <w:r w:rsidRPr="00C6761E">
        <w:t>6.2.2.2</w:t>
      </w:r>
      <w:r w:rsidRPr="00C6761E">
        <w:tab/>
        <w:t>Announce request procedure initiation</w:t>
      </w:r>
      <w:bookmarkEnd w:id="229"/>
      <w:bookmarkEnd w:id="230"/>
      <w:bookmarkEnd w:id="231"/>
      <w:bookmarkEnd w:id="232"/>
    </w:p>
    <w:p w14:paraId="1A5CDCB2" w14:textId="3385694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lastRenderedPageBreak/>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85pt;height:335.75pt" o:ole="">
            <v:imagedata r:id="rId13" o:title=""/>
          </v:shape>
          <o:OLEObject Type="Embed" ProgID="Visio.Drawing.11" ShapeID="_x0000_i1026" DrawAspect="Content" ObjectID="_1782652735" r:id="rId14"/>
        </w:object>
      </w:r>
    </w:p>
    <w:p w14:paraId="5A634F2A" w14:textId="77777777" w:rsidR="006A49A7" w:rsidRPr="00C6761E" w:rsidRDefault="006A49A7" w:rsidP="006A49A7">
      <w:pPr>
        <w:pStyle w:val="TF"/>
      </w:pPr>
      <w:bookmarkStart w:id="233" w:name="_CRFigure6_2_2_2_1"/>
      <w:r w:rsidRPr="00C6761E">
        <w:t>Figure</w:t>
      </w:r>
      <w:r w:rsidR="002A133C" w:rsidRPr="00C6761E">
        <w:t> </w:t>
      </w:r>
      <w:bookmarkEnd w:id="233"/>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4" w:name="_CR6_2_2_3"/>
      <w:bookmarkStart w:id="235" w:name="_Toc59198974"/>
      <w:bookmarkStart w:id="236" w:name="_Toc59198383"/>
      <w:bookmarkStart w:id="237" w:name="_Toc525230983"/>
      <w:bookmarkStart w:id="238" w:name="_Toc172039501"/>
      <w:bookmarkEnd w:id="234"/>
      <w:r w:rsidRPr="00C6761E">
        <w:rPr>
          <w:lang w:eastAsia="zh-CN"/>
        </w:rPr>
        <w:t>6.2.2.3</w:t>
      </w:r>
      <w:r w:rsidRPr="00C6761E">
        <w:rPr>
          <w:lang w:eastAsia="zh-CN"/>
        </w:rPr>
        <w:tab/>
        <w:t xml:space="preserve">Announce request procedure accepted by the </w:t>
      </w:r>
      <w:bookmarkEnd w:id="235"/>
      <w:bookmarkEnd w:id="236"/>
      <w:bookmarkEnd w:id="237"/>
      <w:r w:rsidRPr="00C6761E">
        <w:t>5G DDNMF</w:t>
      </w:r>
      <w:bookmarkEnd w:id="238"/>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lastRenderedPageBreak/>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 xml:space="preserve">5G </w:t>
      </w:r>
      <w:r w:rsidRPr="00C6761E">
        <w:lastRenderedPageBreak/>
        <w:t>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39" w:name="_Toc59198975"/>
      <w:bookmarkStart w:id="240" w:name="_Toc59198384"/>
      <w:bookmarkStart w:id="241"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2" w:name="_CR6_2_2_4"/>
      <w:bookmarkStart w:id="243" w:name="_Toc172039502"/>
      <w:bookmarkEnd w:id="242"/>
      <w:r w:rsidRPr="00C6761E">
        <w:rPr>
          <w:lang w:eastAsia="zh-CN"/>
        </w:rPr>
        <w:t>6.2.2.4</w:t>
      </w:r>
      <w:r w:rsidRPr="00C6761E">
        <w:rPr>
          <w:lang w:eastAsia="zh-CN"/>
        </w:rPr>
        <w:tab/>
        <w:t>Announce request procedure completion by the UE</w:t>
      </w:r>
      <w:bookmarkEnd w:id="239"/>
      <w:bookmarkEnd w:id="240"/>
      <w:bookmarkEnd w:id="241"/>
      <w:bookmarkEnd w:id="243"/>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lastRenderedPageBreak/>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4" w:name="_CR6_2_2_5"/>
      <w:bookmarkStart w:id="245" w:name="_Toc59198976"/>
      <w:bookmarkStart w:id="246" w:name="_Toc59198385"/>
      <w:bookmarkStart w:id="247" w:name="_Toc525230985"/>
      <w:bookmarkStart w:id="248" w:name="_Toc172039503"/>
      <w:bookmarkEnd w:id="244"/>
      <w:r w:rsidRPr="00C6761E">
        <w:rPr>
          <w:lang w:eastAsia="zh-CN"/>
        </w:rPr>
        <w:t>6.2.2.5</w:t>
      </w:r>
      <w:r w:rsidRPr="00C6761E">
        <w:rPr>
          <w:lang w:eastAsia="zh-CN"/>
        </w:rPr>
        <w:tab/>
        <w:t xml:space="preserve">Announce request procedure not accepted by the </w:t>
      </w:r>
      <w:bookmarkEnd w:id="245"/>
      <w:bookmarkEnd w:id="246"/>
      <w:bookmarkEnd w:id="247"/>
      <w:r w:rsidRPr="00C6761E">
        <w:t>5G DDNMF</w:t>
      </w:r>
      <w:bookmarkEnd w:id="248"/>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49" w:name="_CR6_2_2_6"/>
      <w:bookmarkStart w:id="250" w:name="_Toc59198977"/>
      <w:bookmarkStart w:id="251" w:name="_Toc59198386"/>
      <w:bookmarkStart w:id="252" w:name="_Toc525230986"/>
      <w:bookmarkStart w:id="253" w:name="_Toc172039504"/>
      <w:bookmarkEnd w:id="249"/>
      <w:r w:rsidRPr="00C6761E">
        <w:rPr>
          <w:lang w:eastAsia="zh-CN"/>
        </w:rPr>
        <w:t>6.2.2.6</w:t>
      </w:r>
      <w:r w:rsidRPr="00C6761E">
        <w:rPr>
          <w:lang w:eastAsia="zh-CN"/>
        </w:rPr>
        <w:tab/>
        <w:t>Abnormal cases</w:t>
      </w:r>
      <w:bookmarkEnd w:id="250"/>
      <w:bookmarkEnd w:id="251"/>
      <w:bookmarkEnd w:id="252"/>
      <w:bookmarkEnd w:id="253"/>
    </w:p>
    <w:p w14:paraId="4CF71486" w14:textId="77777777" w:rsidR="006A49A7" w:rsidRPr="00C6761E" w:rsidRDefault="006A49A7" w:rsidP="006A49A7">
      <w:pPr>
        <w:pStyle w:val="Heading5"/>
        <w:rPr>
          <w:lang w:eastAsia="zh-CN"/>
        </w:rPr>
      </w:pPr>
      <w:bookmarkStart w:id="254" w:name="_CR6_2_2_6_1"/>
      <w:bookmarkStart w:id="255" w:name="_Toc59198978"/>
      <w:bookmarkStart w:id="256" w:name="_Toc59198387"/>
      <w:bookmarkStart w:id="257" w:name="_Toc525230987"/>
      <w:bookmarkStart w:id="258" w:name="_Toc172039505"/>
      <w:bookmarkEnd w:id="254"/>
      <w:r w:rsidRPr="00C6761E">
        <w:rPr>
          <w:lang w:eastAsia="zh-CN"/>
        </w:rPr>
        <w:t>6.2.2.6.1</w:t>
      </w:r>
      <w:r w:rsidRPr="00C6761E">
        <w:rPr>
          <w:lang w:eastAsia="zh-CN"/>
        </w:rPr>
        <w:tab/>
        <w:t>Abnormal cases in the UE</w:t>
      </w:r>
      <w:bookmarkEnd w:id="255"/>
      <w:bookmarkEnd w:id="256"/>
      <w:bookmarkEnd w:id="257"/>
      <w:bookmarkEnd w:id="258"/>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59" w:name="_CR6_2_2_6_2"/>
      <w:bookmarkStart w:id="260" w:name="_Toc59198979"/>
      <w:bookmarkStart w:id="261" w:name="_Toc59198388"/>
      <w:bookmarkStart w:id="262" w:name="_Toc525230988"/>
      <w:bookmarkStart w:id="263" w:name="_Toc172039506"/>
      <w:bookmarkEnd w:id="259"/>
      <w:r w:rsidRPr="00C6761E">
        <w:rPr>
          <w:lang w:eastAsia="zh-CN"/>
        </w:rPr>
        <w:t>6.2.2.6.2</w:t>
      </w:r>
      <w:r w:rsidRPr="00C6761E">
        <w:rPr>
          <w:lang w:eastAsia="zh-CN"/>
        </w:rPr>
        <w:tab/>
        <w:t xml:space="preserve">Abnormal cases in the </w:t>
      </w:r>
      <w:bookmarkEnd w:id="260"/>
      <w:bookmarkEnd w:id="261"/>
      <w:bookmarkEnd w:id="262"/>
      <w:r w:rsidRPr="00C6761E">
        <w:t>5G DDNMF</w:t>
      </w:r>
      <w:bookmarkEnd w:id="263"/>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lastRenderedPageBreak/>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4" w:name="_CR6_2_3"/>
      <w:bookmarkStart w:id="265" w:name="_Toc59198980"/>
      <w:bookmarkStart w:id="266" w:name="_Toc59198389"/>
      <w:bookmarkStart w:id="267" w:name="_Toc525230989"/>
      <w:bookmarkStart w:id="268" w:name="_Toc172039507"/>
      <w:bookmarkEnd w:id="264"/>
      <w:r w:rsidRPr="00C6761E">
        <w:t>6.2.3</w:t>
      </w:r>
      <w:r w:rsidRPr="00C6761E">
        <w:tab/>
        <w:t>Announce request procedure for restricted</w:t>
      </w:r>
      <w:r w:rsidR="00714D0F" w:rsidRPr="00C6761E">
        <w:t xml:space="preserve"> 5G</w:t>
      </w:r>
      <w:r w:rsidRPr="00C6761E">
        <w:t xml:space="preserve"> ProSe direct discovery model A</w:t>
      </w:r>
      <w:bookmarkEnd w:id="265"/>
      <w:bookmarkEnd w:id="266"/>
      <w:bookmarkEnd w:id="267"/>
      <w:bookmarkEnd w:id="268"/>
    </w:p>
    <w:p w14:paraId="0D7C8AAF" w14:textId="77777777" w:rsidR="001C6C25" w:rsidRPr="00C6761E" w:rsidRDefault="001C6C25" w:rsidP="001C6C25">
      <w:pPr>
        <w:pStyle w:val="Heading4"/>
      </w:pPr>
      <w:bookmarkStart w:id="269" w:name="_CR6_2_3_1"/>
      <w:bookmarkStart w:id="270" w:name="_Toc59198981"/>
      <w:bookmarkStart w:id="271" w:name="_Toc59198390"/>
      <w:bookmarkStart w:id="272" w:name="_Toc525230990"/>
      <w:bookmarkStart w:id="273" w:name="_Toc172039508"/>
      <w:bookmarkEnd w:id="269"/>
      <w:r w:rsidRPr="00C6761E">
        <w:t>6.2.3.1</w:t>
      </w:r>
      <w:r w:rsidRPr="00C6761E">
        <w:tab/>
        <w:t>General</w:t>
      </w:r>
      <w:bookmarkEnd w:id="270"/>
      <w:bookmarkEnd w:id="271"/>
      <w:bookmarkEnd w:id="272"/>
      <w:bookmarkEnd w:id="273"/>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4" w:name="_CR6_2_3_2"/>
      <w:bookmarkStart w:id="275" w:name="_Toc59198982"/>
      <w:bookmarkStart w:id="276" w:name="_Toc59198391"/>
      <w:bookmarkStart w:id="277" w:name="_Toc525230991"/>
      <w:bookmarkStart w:id="278" w:name="_Toc172039509"/>
      <w:bookmarkEnd w:id="274"/>
      <w:r w:rsidRPr="00C6761E">
        <w:t>6.2.3.2</w:t>
      </w:r>
      <w:r w:rsidRPr="00C6761E">
        <w:tab/>
        <w:t>Announce request procedure initiation</w:t>
      </w:r>
      <w:bookmarkEnd w:id="275"/>
      <w:bookmarkEnd w:id="276"/>
      <w:bookmarkEnd w:id="277"/>
      <w:bookmarkEnd w:id="278"/>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lastRenderedPageBreak/>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85pt;height:335.75pt" o:ole="">
            <v:imagedata r:id="rId15" o:title=""/>
          </v:shape>
          <o:OLEObject Type="Embed" ProgID="Visio.Drawing.11" ShapeID="_x0000_i1027" DrawAspect="Content" ObjectID="_1782652736" r:id="rId16"/>
        </w:object>
      </w:r>
    </w:p>
    <w:p w14:paraId="1C4698AF" w14:textId="18FF0C8F" w:rsidR="001C6C25" w:rsidRPr="00C6761E" w:rsidRDefault="001C6C25" w:rsidP="001C6C25">
      <w:pPr>
        <w:pStyle w:val="TF"/>
      </w:pPr>
      <w:bookmarkStart w:id="279" w:name="_CRFigure6_2_3_2_1"/>
      <w:r w:rsidRPr="00C6761E">
        <w:t>Figure</w:t>
      </w:r>
      <w:r w:rsidR="00D33885" w:rsidRPr="00C6761E">
        <w:t> </w:t>
      </w:r>
      <w:bookmarkEnd w:id="279"/>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80" w:name="_CR6_2_3_3"/>
      <w:bookmarkStart w:id="281" w:name="_Toc59198983"/>
      <w:bookmarkStart w:id="282" w:name="_Toc59198392"/>
      <w:bookmarkStart w:id="283" w:name="_Toc525230992"/>
      <w:bookmarkStart w:id="284" w:name="_Toc172039510"/>
      <w:bookmarkEnd w:id="280"/>
      <w:r w:rsidRPr="00C6761E">
        <w:rPr>
          <w:lang w:eastAsia="zh-CN"/>
        </w:rPr>
        <w:t>6.2.3.3</w:t>
      </w:r>
      <w:r w:rsidRPr="00C6761E">
        <w:rPr>
          <w:lang w:eastAsia="zh-CN"/>
        </w:rPr>
        <w:tab/>
        <w:t xml:space="preserve">Announce request procedure accepted by the </w:t>
      </w:r>
      <w:bookmarkEnd w:id="281"/>
      <w:bookmarkEnd w:id="282"/>
      <w:bookmarkEnd w:id="283"/>
      <w:r w:rsidRPr="00C6761E">
        <w:t>5G DDNMF</w:t>
      </w:r>
      <w:bookmarkEnd w:id="284"/>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lastRenderedPageBreak/>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lastRenderedPageBreak/>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5" w:name="_Toc59198984"/>
      <w:bookmarkStart w:id="286" w:name="_Toc59198393"/>
      <w:bookmarkStart w:id="287"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88" w:name="_CR6_2_3_4"/>
      <w:bookmarkStart w:id="289" w:name="_Toc172039511"/>
      <w:bookmarkEnd w:id="288"/>
      <w:r w:rsidRPr="00C6761E">
        <w:rPr>
          <w:lang w:eastAsia="zh-CN"/>
        </w:rPr>
        <w:t>6.2.3.4</w:t>
      </w:r>
      <w:r w:rsidRPr="00C6761E">
        <w:rPr>
          <w:lang w:eastAsia="zh-CN"/>
        </w:rPr>
        <w:tab/>
        <w:t>Announce request procedure completion by the UE</w:t>
      </w:r>
      <w:bookmarkEnd w:id="285"/>
      <w:bookmarkEnd w:id="286"/>
      <w:bookmarkEnd w:id="287"/>
      <w:bookmarkEnd w:id="289"/>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 xml:space="preserve">Upon receipt of the DISCOVERY_RESPONSE message, if the transaction ID contained in the &lt;restricted-announce-response&gt; element matches the value sent by the UE in a DISCOVERY_REQUEST message with the command set to </w:t>
      </w:r>
      <w:r w:rsidRPr="00C6761E">
        <w:lastRenderedPageBreak/>
        <w:t>"announce",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90" w:name="_CR6_2_3_5"/>
      <w:bookmarkStart w:id="291" w:name="_Toc59198985"/>
      <w:bookmarkStart w:id="292" w:name="_Toc59198394"/>
      <w:bookmarkStart w:id="293" w:name="_Toc525230994"/>
      <w:bookmarkStart w:id="294" w:name="_Toc172039512"/>
      <w:bookmarkEnd w:id="290"/>
      <w:r w:rsidRPr="00C6761E">
        <w:rPr>
          <w:lang w:eastAsia="zh-CN"/>
        </w:rPr>
        <w:t>6.2.3.5</w:t>
      </w:r>
      <w:r w:rsidRPr="00C6761E">
        <w:rPr>
          <w:lang w:eastAsia="zh-CN"/>
        </w:rPr>
        <w:tab/>
        <w:t xml:space="preserve">Announce request procedure not accepted by the </w:t>
      </w:r>
      <w:bookmarkEnd w:id="291"/>
      <w:bookmarkEnd w:id="292"/>
      <w:bookmarkEnd w:id="293"/>
      <w:r w:rsidRPr="00C6761E">
        <w:rPr>
          <w:lang w:eastAsia="zh-CN"/>
        </w:rPr>
        <w:t>5G DDNMF</w:t>
      </w:r>
      <w:bookmarkEnd w:id="294"/>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w:t>
      </w:r>
      <w:r w:rsidRPr="00C6761E">
        <w:lastRenderedPageBreak/>
        <w:t xml:space="preserve">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5" w:name="_Toc59198986"/>
      <w:bookmarkStart w:id="296" w:name="_Toc59198395"/>
      <w:bookmarkStart w:id="297"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298" w:name="_CR6_2_3_6"/>
      <w:bookmarkStart w:id="299" w:name="_Toc172039513"/>
      <w:bookmarkEnd w:id="298"/>
      <w:r w:rsidRPr="00C6761E">
        <w:rPr>
          <w:lang w:eastAsia="zh-CN"/>
        </w:rPr>
        <w:t>6.2.3.6</w:t>
      </w:r>
      <w:r w:rsidRPr="00C6761E">
        <w:rPr>
          <w:lang w:eastAsia="zh-CN"/>
        </w:rPr>
        <w:tab/>
        <w:t>Abnormal cases</w:t>
      </w:r>
      <w:bookmarkEnd w:id="295"/>
      <w:bookmarkEnd w:id="296"/>
      <w:bookmarkEnd w:id="297"/>
      <w:bookmarkEnd w:id="299"/>
    </w:p>
    <w:p w14:paraId="21B4B19C" w14:textId="77777777" w:rsidR="001C6C25" w:rsidRPr="00C6761E" w:rsidRDefault="001C6C25" w:rsidP="001C6C25">
      <w:pPr>
        <w:pStyle w:val="Heading5"/>
        <w:rPr>
          <w:lang w:eastAsia="zh-CN"/>
        </w:rPr>
      </w:pPr>
      <w:bookmarkStart w:id="300" w:name="_CR6_2_3_6_1"/>
      <w:bookmarkStart w:id="301" w:name="_Toc59198987"/>
      <w:bookmarkStart w:id="302" w:name="_Toc59198396"/>
      <w:bookmarkStart w:id="303" w:name="_Toc525230996"/>
      <w:bookmarkStart w:id="304" w:name="_Toc172039514"/>
      <w:bookmarkEnd w:id="300"/>
      <w:r w:rsidRPr="00C6761E">
        <w:rPr>
          <w:lang w:eastAsia="zh-CN"/>
        </w:rPr>
        <w:t>6.2.3.6.1</w:t>
      </w:r>
      <w:r w:rsidRPr="00C6761E">
        <w:rPr>
          <w:lang w:eastAsia="zh-CN"/>
        </w:rPr>
        <w:tab/>
        <w:t>Abnormal cases in the UE</w:t>
      </w:r>
      <w:bookmarkEnd w:id="301"/>
      <w:bookmarkEnd w:id="302"/>
      <w:bookmarkEnd w:id="303"/>
      <w:bookmarkEnd w:id="304"/>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5" w:name="_CR6_2_3_6_2"/>
      <w:bookmarkStart w:id="306" w:name="_Toc59198988"/>
      <w:bookmarkStart w:id="307" w:name="_Toc59198397"/>
      <w:bookmarkStart w:id="308" w:name="_Toc525230997"/>
      <w:bookmarkStart w:id="309" w:name="_Toc172039515"/>
      <w:bookmarkEnd w:id="305"/>
      <w:r w:rsidRPr="00C6761E">
        <w:rPr>
          <w:lang w:eastAsia="zh-CN"/>
        </w:rPr>
        <w:t>6.2.3.6.2</w:t>
      </w:r>
      <w:r w:rsidRPr="00C6761E">
        <w:rPr>
          <w:lang w:eastAsia="zh-CN"/>
        </w:rPr>
        <w:tab/>
        <w:t xml:space="preserve">Abnormal cases in the </w:t>
      </w:r>
      <w:bookmarkEnd w:id="306"/>
      <w:bookmarkEnd w:id="307"/>
      <w:bookmarkEnd w:id="308"/>
      <w:r w:rsidRPr="00C6761E">
        <w:t>5G DDNMF</w:t>
      </w:r>
      <w:bookmarkEnd w:id="309"/>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10" w:name="_CR6_2_4"/>
      <w:bookmarkStart w:id="311" w:name="_Toc172039516"/>
      <w:bookmarkEnd w:id="310"/>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11"/>
    </w:p>
    <w:p w14:paraId="5EFDED74" w14:textId="77777777" w:rsidR="006A49A7" w:rsidRPr="00C6761E" w:rsidRDefault="006A49A7" w:rsidP="006A49A7">
      <w:pPr>
        <w:pStyle w:val="Heading4"/>
      </w:pPr>
      <w:bookmarkStart w:id="312" w:name="_CR6_2_4_1"/>
      <w:bookmarkStart w:id="313" w:name="_Toc59198999"/>
      <w:bookmarkStart w:id="314" w:name="_Toc59198408"/>
      <w:bookmarkStart w:id="315" w:name="_Toc525231008"/>
      <w:bookmarkStart w:id="316" w:name="_Toc172039517"/>
      <w:bookmarkEnd w:id="312"/>
      <w:r w:rsidRPr="00C6761E">
        <w:t>6.2.</w:t>
      </w:r>
      <w:r w:rsidR="00C737A1" w:rsidRPr="00C6761E">
        <w:t>4</w:t>
      </w:r>
      <w:r w:rsidRPr="00C6761E">
        <w:t>.1</w:t>
      </w:r>
      <w:r w:rsidRPr="00C6761E">
        <w:tab/>
        <w:t>General</w:t>
      </w:r>
      <w:bookmarkEnd w:id="313"/>
      <w:bookmarkEnd w:id="314"/>
      <w:bookmarkEnd w:id="315"/>
      <w:bookmarkEnd w:id="316"/>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lastRenderedPageBreak/>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17" w:name="_CR6_2_4_2"/>
      <w:bookmarkStart w:id="318" w:name="_Toc59199000"/>
      <w:bookmarkStart w:id="319" w:name="_Toc59198409"/>
      <w:bookmarkStart w:id="320" w:name="_Toc525231009"/>
      <w:bookmarkStart w:id="321" w:name="_Toc172039518"/>
      <w:bookmarkEnd w:id="317"/>
      <w:r w:rsidRPr="00C6761E">
        <w:t>6.2.</w:t>
      </w:r>
      <w:r w:rsidR="00C737A1" w:rsidRPr="00C6761E">
        <w:t>4</w:t>
      </w:r>
      <w:r w:rsidRPr="00C6761E">
        <w:t>.2</w:t>
      </w:r>
      <w:r w:rsidRPr="00C6761E">
        <w:tab/>
        <w:t>Monitor request procedure Initiation</w:t>
      </w:r>
      <w:bookmarkEnd w:id="318"/>
      <w:bookmarkEnd w:id="319"/>
      <w:bookmarkEnd w:id="320"/>
      <w:bookmarkEnd w:id="321"/>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lastRenderedPageBreak/>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85pt;height:335.75pt" o:ole="">
            <v:imagedata r:id="rId17" o:title=""/>
          </v:shape>
          <o:OLEObject Type="Embed" ProgID="Visio.Drawing.11" ShapeID="_x0000_i1028" DrawAspect="Content" ObjectID="_1782652737" r:id="rId18"/>
        </w:object>
      </w:r>
    </w:p>
    <w:p w14:paraId="4EC42FC6" w14:textId="77777777" w:rsidR="006A49A7" w:rsidRPr="00C6761E" w:rsidRDefault="006A49A7" w:rsidP="006A49A7">
      <w:pPr>
        <w:pStyle w:val="TF"/>
      </w:pPr>
      <w:bookmarkStart w:id="322" w:name="_CRFigure6_2_4_2_1"/>
      <w:r w:rsidRPr="00C6761E">
        <w:t>Figure</w:t>
      </w:r>
      <w:r w:rsidR="00C737A1" w:rsidRPr="00C6761E">
        <w:t> </w:t>
      </w:r>
      <w:bookmarkEnd w:id="322"/>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3" w:name="_CR6_2_4_3"/>
      <w:bookmarkStart w:id="324" w:name="_Toc59199001"/>
      <w:bookmarkStart w:id="325" w:name="_Toc59198410"/>
      <w:bookmarkStart w:id="326" w:name="_Toc525231010"/>
      <w:bookmarkStart w:id="327" w:name="_Toc172039519"/>
      <w:bookmarkEnd w:id="323"/>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4"/>
      <w:bookmarkEnd w:id="325"/>
      <w:bookmarkEnd w:id="326"/>
      <w:r w:rsidRPr="00C6761E">
        <w:t>5G DDNMF</w:t>
      </w:r>
      <w:bookmarkEnd w:id="327"/>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w:t>
      </w:r>
      <w:r w:rsidRPr="00C6761E">
        <w:lastRenderedPageBreak/>
        <w:t xml:space="preserve">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lastRenderedPageBreak/>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28" w:name="_Toc59199002"/>
      <w:bookmarkStart w:id="329" w:name="_Toc59198411"/>
      <w:bookmarkStart w:id="330"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1" w:name="_CR6_2_4_4"/>
      <w:bookmarkStart w:id="332" w:name="_Toc172039520"/>
      <w:bookmarkEnd w:id="331"/>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28"/>
      <w:bookmarkEnd w:id="329"/>
      <w:bookmarkEnd w:id="330"/>
      <w:bookmarkEnd w:id="332"/>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3" w:name="_CR6_2_4_5"/>
      <w:bookmarkStart w:id="334" w:name="_Toc59199003"/>
      <w:bookmarkStart w:id="335" w:name="_Toc59198412"/>
      <w:bookmarkStart w:id="336" w:name="_Toc525231012"/>
      <w:bookmarkStart w:id="337" w:name="_Toc172039521"/>
      <w:bookmarkEnd w:id="333"/>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4"/>
      <w:bookmarkEnd w:id="335"/>
      <w:bookmarkEnd w:id="336"/>
      <w:r w:rsidRPr="00C6761E">
        <w:t>5G DDNMF</w:t>
      </w:r>
      <w:bookmarkEnd w:id="337"/>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lastRenderedPageBreak/>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38" w:name="_CR6_2_4_6"/>
      <w:bookmarkStart w:id="339" w:name="_Toc59199004"/>
      <w:bookmarkStart w:id="340" w:name="_Toc59198413"/>
      <w:bookmarkStart w:id="341" w:name="_Toc525231013"/>
      <w:bookmarkStart w:id="342" w:name="_Toc172039522"/>
      <w:bookmarkEnd w:id="338"/>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39"/>
      <w:bookmarkEnd w:id="340"/>
      <w:bookmarkEnd w:id="341"/>
      <w:bookmarkEnd w:id="342"/>
    </w:p>
    <w:p w14:paraId="0B0F1F06" w14:textId="77777777" w:rsidR="006A49A7" w:rsidRPr="00C6761E" w:rsidRDefault="006A49A7" w:rsidP="006A49A7">
      <w:pPr>
        <w:pStyle w:val="Heading5"/>
        <w:rPr>
          <w:lang w:eastAsia="zh-CN"/>
        </w:rPr>
      </w:pPr>
      <w:bookmarkStart w:id="343" w:name="_CR6_2_4_6_1"/>
      <w:bookmarkStart w:id="344" w:name="_Toc59199005"/>
      <w:bookmarkStart w:id="345" w:name="_Toc59198414"/>
      <w:bookmarkStart w:id="346" w:name="_Toc525231014"/>
      <w:bookmarkStart w:id="347" w:name="_Toc172039523"/>
      <w:bookmarkEnd w:id="343"/>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4"/>
      <w:bookmarkEnd w:id="345"/>
      <w:bookmarkEnd w:id="346"/>
      <w:bookmarkEnd w:id="347"/>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48" w:name="_CR6_2_4_6_2"/>
      <w:bookmarkStart w:id="349" w:name="_Toc59199006"/>
      <w:bookmarkStart w:id="350" w:name="_Toc59198415"/>
      <w:bookmarkStart w:id="351" w:name="_Toc525231015"/>
      <w:bookmarkStart w:id="352" w:name="_Toc172039524"/>
      <w:bookmarkEnd w:id="348"/>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49"/>
      <w:bookmarkEnd w:id="350"/>
      <w:bookmarkEnd w:id="351"/>
      <w:r w:rsidRPr="00C6761E">
        <w:t>5G DDNMF</w:t>
      </w:r>
      <w:bookmarkEnd w:id="352"/>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3" w:name="_CR6_2_5"/>
      <w:bookmarkStart w:id="354" w:name="_Toc59199007"/>
      <w:bookmarkStart w:id="355" w:name="_Toc59198416"/>
      <w:bookmarkStart w:id="356" w:name="_Toc525231016"/>
      <w:bookmarkStart w:id="357" w:name="_Toc172039525"/>
      <w:bookmarkEnd w:id="353"/>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4"/>
      <w:bookmarkEnd w:id="355"/>
      <w:bookmarkEnd w:id="356"/>
      <w:bookmarkEnd w:id="357"/>
    </w:p>
    <w:p w14:paraId="65877DD8" w14:textId="77777777" w:rsidR="00F41346" w:rsidRPr="00C6761E" w:rsidRDefault="00F41346" w:rsidP="00F41346">
      <w:pPr>
        <w:pStyle w:val="Heading4"/>
      </w:pPr>
      <w:bookmarkStart w:id="358" w:name="_CR6_2_5_1"/>
      <w:bookmarkStart w:id="359" w:name="_Toc59199008"/>
      <w:bookmarkStart w:id="360" w:name="_Toc59198417"/>
      <w:bookmarkStart w:id="361" w:name="_Toc525231017"/>
      <w:bookmarkStart w:id="362" w:name="_Toc172039526"/>
      <w:bookmarkEnd w:id="358"/>
      <w:r w:rsidRPr="00C6761E">
        <w:t>6.2.</w:t>
      </w:r>
      <w:r w:rsidR="003857B9" w:rsidRPr="00C6761E">
        <w:t>5</w:t>
      </w:r>
      <w:r w:rsidRPr="00C6761E">
        <w:t>.1</w:t>
      </w:r>
      <w:r w:rsidRPr="00C6761E">
        <w:tab/>
        <w:t>General</w:t>
      </w:r>
      <w:bookmarkEnd w:id="359"/>
      <w:bookmarkEnd w:id="360"/>
      <w:bookmarkEnd w:id="361"/>
      <w:bookmarkEnd w:id="362"/>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3" w:name="_CR6_2_5_2"/>
      <w:bookmarkStart w:id="364" w:name="_Toc59199009"/>
      <w:bookmarkStart w:id="365" w:name="_Toc59198418"/>
      <w:bookmarkStart w:id="366" w:name="_Toc525231018"/>
      <w:bookmarkStart w:id="367" w:name="_Toc172039527"/>
      <w:bookmarkEnd w:id="363"/>
      <w:r w:rsidRPr="00C6761E">
        <w:t>6.2.</w:t>
      </w:r>
      <w:r w:rsidR="00EA68C6" w:rsidRPr="00C6761E">
        <w:t>5</w:t>
      </w:r>
      <w:r w:rsidRPr="00C6761E">
        <w:t>.2</w:t>
      </w:r>
      <w:r w:rsidRPr="00C6761E">
        <w:tab/>
        <w:t>Monitor request procedure Initiation</w:t>
      </w:r>
      <w:bookmarkEnd w:id="364"/>
      <w:bookmarkEnd w:id="365"/>
      <w:bookmarkEnd w:id="366"/>
      <w:bookmarkEnd w:id="367"/>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If the UE is authorized to perform ProSe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85pt;height:335.75pt" o:ole="">
            <v:imagedata r:id="rId19" o:title=""/>
          </v:shape>
          <o:OLEObject Type="Embed" ProgID="Visio.Drawing.11" ShapeID="_x0000_i1029" DrawAspect="Content" ObjectID="_1782652738" r:id="rId20"/>
        </w:object>
      </w:r>
    </w:p>
    <w:p w14:paraId="50F471EA" w14:textId="08115F12" w:rsidR="00F41346" w:rsidRPr="00C6761E" w:rsidRDefault="00F41346" w:rsidP="00F41346">
      <w:pPr>
        <w:pStyle w:val="TF"/>
      </w:pPr>
      <w:bookmarkStart w:id="368" w:name="_CRFigure6_2_5_2_1"/>
      <w:r w:rsidRPr="00C6761E">
        <w:t>Figure</w:t>
      </w:r>
      <w:r w:rsidR="00EA68C6" w:rsidRPr="00C6761E">
        <w:t> </w:t>
      </w:r>
      <w:bookmarkEnd w:id="368"/>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69" w:name="_CR6_2_5_3"/>
      <w:bookmarkStart w:id="370" w:name="_Toc59199010"/>
      <w:bookmarkStart w:id="371" w:name="_Toc59198419"/>
      <w:bookmarkStart w:id="372" w:name="_Toc525231019"/>
      <w:bookmarkStart w:id="373" w:name="_Toc172039528"/>
      <w:bookmarkEnd w:id="369"/>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70"/>
      <w:bookmarkEnd w:id="371"/>
      <w:bookmarkEnd w:id="372"/>
      <w:r w:rsidRPr="00C6761E">
        <w:t>5G DDNMF</w:t>
      </w:r>
      <w:bookmarkEnd w:id="373"/>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w:t>
      </w:r>
      <w:r w:rsidRPr="00C6761E">
        <w:lastRenderedPageBreak/>
        <w:t>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lastRenderedPageBreak/>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4" w:name="_Toc59199011"/>
      <w:bookmarkStart w:id="375" w:name="_Toc59198420"/>
      <w:bookmarkStart w:id="376"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77" w:name="_CR6_2_5_4"/>
      <w:bookmarkStart w:id="378" w:name="_Toc172039529"/>
      <w:bookmarkEnd w:id="377"/>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4"/>
      <w:bookmarkEnd w:id="375"/>
      <w:bookmarkEnd w:id="376"/>
      <w:bookmarkEnd w:id="378"/>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79" w:name="_CR6_2_5_5"/>
      <w:bookmarkStart w:id="380" w:name="_Toc59199012"/>
      <w:bookmarkStart w:id="381" w:name="_Toc59198421"/>
      <w:bookmarkStart w:id="382" w:name="_Toc525231021"/>
      <w:bookmarkStart w:id="383" w:name="_Toc172039530"/>
      <w:bookmarkEnd w:id="379"/>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80"/>
      <w:bookmarkEnd w:id="381"/>
      <w:bookmarkEnd w:id="382"/>
      <w:r w:rsidRPr="00C6761E">
        <w:t>5G DDNMF</w:t>
      </w:r>
      <w:bookmarkEnd w:id="383"/>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4" w:name="_Toc59199013"/>
      <w:bookmarkStart w:id="385" w:name="_Toc59198422"/>
      <w:bookmarkStart w:id="386"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87" w:name="_CR6_2_5_6"/>
      <w:bookmarkStart w:id="388" w:name="_Toc172039531"/>
      <w:bookmarkEnd w:id="387"/>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4"/>
      <w:bookmarkEnd w:id="385"/>
      <w:bookmarkEnd w:id="386"/>
      <w:bookmarkEnd w:id="388"/>
    </w:p>
    <w:p w14:paraId="7E3EC4D8" w14:textId="77777777" w:rsidR="00F41346" w:rsidRPr="00C6761E" w:rsidRDefault="00F41346" w:rsidP="00F41346">
      <w:pPr>
        <w:pStyle w:val="Heading5"/>
        <w:rPr>
          <w:lang w:eastAsia="zh-CN"/>
        </w:rPr>
      </w:pPr>
      <w:bookmarkStart w:id="389" w:name="_CR6_2_5_6_1"/>
      <w:bookmarkStart w:id="390" w:name="_Toc59199014"/>
      <w:bookmarkStart w:id="391" w:name="_Toc59198423"/>
      <w:bookmarkStart w:id="392" w:name="_Toc525231023"/>
      <w:bookmarkStart w:id="393" w:name="_Toc172039532"/>
      <w:bookmarkEnd w:id="389"/>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90"/>
      <w:bookmarkEnd w:id="391"/>
      <w:bookmarkEnd w:id="392"/>
      <w:bookmarkEnd w:id="393"/>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4" w:name="_CR6_2_5_6_2"/>
      <w:bookmarkStart w:id="395" w:name="_Toc59199015"/>
      <w:bookmarkStart w:id="396" w:name="_Toc59198424"/>
      <w:bookmarkStart w:id="397" w:name="_Toc525231024"/>
      <w:bookmarkStart w:id="398" w:name="_Toc172039533"/>
      <w:bookmarkEnd w:id="394"/>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5"/>
      <w:bookmarkEnd w:id="396"/>
      <w:bookmarkEnd w:id="397"/>
      <w:r w:rsidRPr="00C6761E">
        <w:t>5G DDNMF</w:t>
      </w:r>
      <w:bookmarkEnd w:id="398"/>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399" w:name="_CR6_2_6"/>
      <w:bookmarkStart w:id="400" w:name="_Toc59198989"/>
      <w:bookmarkStart w:id="401" w:name="_Toc59198398"/>
      <w:bookmarkStart w:id="402" w:name="_Toc525230998"/>
      <w:bookmarkStart w:id="403" w:name="_Toc172039534"/>
      <w:bookmarkEnd w:id="399"/>
      <w:r w:rsidRPr="00C6761E">
        <w:t>6.2.6</w:t>
      </w:r>
      <w:r w:rsidRPr="00C6761E">
        <w:tab/>
      </w:r>
      <w:bookmarkEnd w:id="400"/>
      <w:bookmarkEnd w:id="401"/>
      <w:bookmarkEnd w:id="402"/>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3"/>
    </w:p>
    <w:p w14:paraId="0566FB75" w14:textId="77777777" w:rsidR="00EB589D" w:rsidRPr="00C6761E" w:rsidRDefault="00EB589D" w:rsidP="00EB589D">
      <w:pPr>
        <w:pStyle w:val="Heading4"/>
      </w:pPr>
      <w:bookmarkStart w:id="404" w:name="_CR6_2_6_1"/>
      <w:bookmarkStart w:id="405" w:name="_Toc59198990"/>
      <w:bookmarkStart w:id="406" w:name="_Toc59198399"/>
      <w:bookmarkStart w:id="407" w:name="_Toc525230999"/>
      <w:bookmarkStart w:id="408" w:name="_Toc172039535"/>
      <w:bookmarkEnd w:id="404"/>
      <w:r w:rsidRPr="00C6761E">
        <w:t>6.2.6.1</w:t>
      </w:r>
      <w:r w:rsidRPr="00C6761E">
        <w:tab/>
        <w:t>General</w:t>
      </w:r>
      <w:bookmarkEnd w:id="405"/>
      <w:bookmarkEnd w:id="406"/>
      <w:bookmarkEnd w:id="407"/>
      <w:bookmarkEnd w:id="408"/>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 xml:space="preserve">PROSE PC5 </w:t>
      </w:r>
      <w:r w:rsidR="0065619A" w:rsidRPr="00C6761E">
        <w:lastRenderedPageBreak/>
        <w:t>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09" w:name="_CR6_2_6_2"/>
      <w:bookmarkStart w:id="410" w:name="_Toc59198991"/>
      <w:bookmarkStart w:id="411" w:name="_Toc59198400"/>
      <w:bookmarkStart w:id="412" w:name="_Toc525231000"/>
      <w:bookmarkStart w:id="413" w:name="_Toc172039536"/>
      <w:bookmarkEnd w:id="409"/>
      <w:r w:rsidRPr="00C6761E">
        <w:t>6.2.</w:t>
      </w:r>
      <w:r w:rsidR="00277C4D" w:rsidRPr="00C6761E">
        <w:t>6</w:t>
      </w:r>
      <w:r w:rsidRPr="00C6761E">
        <w:t>.2</w:t>
      </w:r>
      <w:r w:rsidRPr="00C6761E">
        <w:tab/>
        <w:t>Discoveree request procedure initiation</w:t>
      </w:r>
      <w:bookmarkEnd w:id="410"/>
      <w:bookmarkEnd w:id="411"/>
      <w:bookmarkEnd w:id="412"/>
      <w:bookmarkEnd w:id="413"/>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operating the radio resources signalled from the serving PLMN,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85pt;height:335.75pt" o:ole="">
            <v:imagedata r:id="rId21" o:title=""/>
          </v:shape>
          <o:OLEObject Type="Embed" ProgID="Visio.Drawing.11" ShapeID="_x0000_i1030" DrawAspect="Content" ObjectID="_1782652739" r:id="rId22"/>
        </w:object>
      </w:r>
    </w:p>
    <w:p w14:paraId="6A33C577" w14:textId="7E198605" w:rsidR="00EB589D" w:rsidRPr="00C6761E" w:rsidRDefault="00EB589D" w:rsidP="00EB589D">
      <w:pPr>
        <w:pStyle w:val="TF"/>
      </w:pPr>
      <w:bookmarkStart w:id="414" w:name="_CRFigure6_2_6_2_1"/>
      <w:r w:rsidRPr="00C6761E">
        <w:t>Figure</w:t>
      </w:r>
      <w:r w:rsidR="00277C4D" w:rsidRPr="00C6761E">
        <w:t> </w:t>
      </w:r>
      <w:bookmarkEnd w:id="414"/>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5" w:name="_CR6_2_6_3"/>
      <w:bookmarkStart w:id="416" w:name="_Toc59198992"/>
      <w:bookmarkStart w:id="417" w:name="_Toc59198401"/>
      <w:bookmarkStart w:id="418" w:name="_Toc525231001"/>
      <w:bookmarkStart w:id="419" w:name="_Toc172039537"/>
      <w:bookmarkEnd w:id="415"/>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6"/>
      <w:bookmarkEnd w:id="417"/>
      <w:bookmarkEnd w:id="418"/>
      <w:bookmarkEnd w:id="419"/>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w:t>
      </w:r>
      <w:r w:rsidR="00EB589D" w:rsidRPr="00C6761E">
        <w:rPr>
          <w:lang w:eastAsia="ko-KR"/>
        </w:rPr>
        <w:lastRenderedPageBreak/>
        <w:t xml:space="preserve">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20" w:name="_Toc59198993"/>
      <w:bookmarkStart w:id="421" w:name="_Toc59198402"/>
      <w:bookmarkStart w:id="422"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3" w:name="_CR6_2_6_4"/>
      <w:bookmarkStart w:id="424" w:name="_Toc172039538"/>
      <w:bookmarkEnd w:id="423"/>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20"/>
      <w:bookmarkEnd w:id="421"/>
      <w:bookmarkEnd w:id="422"/>
      <w:bookmarkEnd w:id="424"/>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5" w:name="_Toc59198994"/>
      <w:bookmarkStart w:id="426" w:name="_Toc59198403"/>
      <w:bookmarkStart w:id="427"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28" w:name="_CR6_2_6_5"/>
      <w:bookmarkStart w:id="429" w:name="_Toc172039539"/>
      <w:bookmarkEnd w:id="428"/>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5"/>
      <w:bookmarkEnd w:id="426"/>
      <w:bookmarkEnd w:id="427"/>
      <w:bookmarkEnd w:id="429"/>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30" w:name="_Toc59198995"/>
      <w:bookmarkStart w:id="431" w:name="_Toc59198404"/>
      <w:bookmarkStart w:id="432"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3" w:name="_CR6_2_6_6"/>
      <w:bookmarkStart w:id="434" w:name="_Toc172039540"/>
      <w:bookmarkEnd w:id="433"/>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30"/>
      <w:bookmarkEnd w:id="431"/>
      <w:bookmarkEnd w:id="432"/>
      <w:bookmarkEnd w:id="434"/>
    </w:p>
    <w:p w14:paraId="59F5CDC3" w14:textId="77777777" w:rsidR="00EB589D" w:rsidRPr="00C6761E" w:rsidRDefault="00EB589D" w:rsidP="00EB589D">
      <w:pPr>
        <w:pStyle w:val="Heading5"/>
        <w:rPr>
          <w:lang w:eastAsia="zh-CN"/>
        </w:rPr>
      </w:pPr>
      <w:bookmarkStart w:id="435" w:name="_CR6_2_6_6_1"/>
      <w:bookmarkStart w:id="436" w:name="_Toc59198996"/>
      <w:bookmarkStart w:id="437" w:name="_Toc59198405"/>
      <w:bookmarkStart w:id="438" w:name="_Toc525231005"/>
      <w:bookmarkStart w:id="439" w:name="_Toc172039541"/>
      <w:bookmarkEnd w:id="435"/>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6"/>
      <w:bookmarkEnd w:id="437"/>
      <w:bookmarkEnd w:id="438"/>
      <w:bookmarkEnd w:id="439"/>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40" w:name="_CR6_2_6_6_2"/>
      <w:bookmarkStart w:id="441" w:name="_Toc59198997"/>
      <w:bookmarkStart w:id="442" w:name="_Toc59198406"/>
      <w:bookmarkStart w:id="443" w:name="_Toc525231006"/>
      <w:bookmarkStart w:id="444" w:name="_Toc172039542"/>
      <w:bookmarkEnd w:id="440"/>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1"/>
      <w:bookmarkEnd w:id="442"/>
      <w:bookmarkEnd w:id="443"/>
      <w:bookmarkEnd w:id="444"/>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45" w:name="_CR6_2_7"/>
      <w:bookmarkStart w:id="446" w:name="_Toc59199016"/>
      <w:bookmarkStart w:id="447" w:name="_Toc59198425"/>
      <w:bookmarkStart w:id="448" w:name="_Toc525231025"/>
      <w:bookmarkStart w:id="449" w:name="_Toc172039543"/>
      <w:bookmarkEnd w:id="445"/>
      <w:r w:rsidRPr="00C6761E">
        <w:t>6.2.</w:t>
      </w:r>
      <w:r w:rsidR="00661773" w:rsidRPr="00C6761E">
        <w:t>7</w:t>
      </w:r>
      <w:r w:rsidRPr="00C6761E">
        <w:tab/>
      </w:r>
      <w:bookmarkEnd w:id="446"/>
      <w:bookmarkEnd w:id="447"/>
      <w:bookmarkEnd w:id="448"/>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9"/>
    </w:p>
    <w:p w14:paraId="722C09A3" w14:textId="77777777" w:rsidR="00A56CE0" w:rsidRPr="00C6761E" w:rsidRDefault="00A56CE0" w:rsidP="00A56CE0">
      <w:pPr>
        <w:pStyle w:val="Heading4"/>
      </w:pPr>
      <w:bookmarkStart w:id="450" w:name="_CR6_2_7_1"/>
      <w:bookmarkStart w:id="451" w:name="_Toc59199017"/>
      <w:bookmarkStart w:id="452" w:name="_Toc59198426"/>
      <w:bookmarkStart w:id="453" w:name="_Toc525231026"/>
      <w:bookmarkStart w:id="454" w:name="_Toc172039544"/>
      <w:bookmarkEnd w:id="450"/>
      <w:r w:rsidRPr="00C6761E">
        <w:t>6.2.</w:t>
      </w:r>
      <w:r w:rsidR="00661773" w:rsidRPr="00C6761E">
        <w:t>7</w:t>
      </w:r>
      <w:r w:rsidRPr="00C6761E">
        <w:t>.1</w:t>
      </w:r>
      <w:r w:rsidRPr="00C6761E">
        <w:tab/>
        <w:t>General</w:t>
      </w:r>
      <w:bookmarkEnd w:id="451"/>
      <w:bookmarkEnd w:id="452"/>
      <w:bookmarkEnd w:id="453"/>
      <w:bookmarkEnd w:id="454"/>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5" w:name="_CR6_2_7_2"/>
      <w:bookmarkStart w:id="456" w:name="_Toc59199018"/>
      <w:bookmarkStart w:id="457" w:name="_Toc59198427"/>
      <w:bookmarkStart w:id="458" w:name="_Toc525231027"/>
      <w:bookmarkStart w:id="459" w:name="_Toc172039545"/>
      <w:bookmarkEnd w:id="455"/>
      <w:r w:rsidRPr="00C6761E">
        <w:t>6.2.</w:t>
      </w:r>
      <w:r w:rsidR="00661773" w:rsidRPr="00C6761E">
        <w:t>7</w:t>
      </w:r>
      <w:r w:rsidRPr="00C6761E">
        <w:t>.2</w:t>
      </w:r>
      <w:r w:rsidRPr="00C6761E">
        <w:tab/>
        <w:t>Discoverer request procedure initiation</w:t>
      </w:r>
      <w:bookmarkEnd w:id="456"/>
      <w:bookmarkEnd w:id="457"/>
      <w:bookmarkEnd w:id="458"/>
      <w:bookmarkEnd w:id="459"/>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lastRenderedPageBreak/>
        <w:t xml:space="preserve">If the UE is authorised to perform </w:t>
      </w:r>
      <w:r w:rsidR="00BD0B0D" w:rsidRPr="00C6761E">
        <w:t>restricted 5G ProSe</w:t>
      </w:r>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85pt;height:335.75pt" o:ole="">
            <v:imagedata r:id="rId23" o:title=""/>
          </v:shape>
          <o:OLEObject Type="Embed" ProgID="Visio.Drawing.11" ShapeID="_x0000_i1031" DrawAspect="Content" ObjectID="_1782652740" r:id="rId24"/>
        </w:object>
      </w:r>
    </w:p>
    <w:p w14:paraId="56441CFD" w14:textId="2CE5AB40" w:rsidR="00A56CE0" w:rsidRPr="00C6761E" w:rsidRDefault="00A56CE0" w:rsidP="00A56CE0">
      <w:pPr>
        <w:pStyle w:val="TF"/>
      </w:pPr>
      <w:bookmarkStart w:id="460" w:name="_CRFigure6_2_7_2_1"/>
      <w:r w:rsidRPr="00C6761E">
        <w:t>Figure</w:t>
      </w:r>
      <w:r w:rsidR="00EB589D" w:rsidRPr="00C6761E">
        <w:t> </w:t>
      </w:r>
      <w:bookmarkEnd w:id="460"/>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1" w:name="_CR6_2_7_3"/>
      <w:bookmarkStart w:id="462" w:name="_Toc59199019"/>
      <w:bookmarkStart w:id="463" w:name="_Toc59198428"/>
      <w:bookmarkStart w:id="464" w:name="_Toc525231028"/>
      <w:bookmarkStart w:id="465" w:name="_Toc172039546"/>
      <w:bookmarkEnd w:id="461"/>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2"/>
      <w:bookmarkEnd w:id="463"/>
      <w:bookmarkEnd w:id="464"/>
      <w:bookmarkEnd w:id="465"/>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t>
      </w:r>
      <w:r w:rsidR="00A56CE0" w:rsidRPr="00C6761E">
        <w:rPr>
          <w:iCs/>
        </w:rPr>
        <w:lastRenderedPageBreak/>
        <w:t>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6" w:name="_Toc59199020"/>
      <w:bookmarkStart w:id="467" w:name="_Toc59198429"/>
      <w:bookmarkStart w:id="468"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69" w:name="_CR6_2_7_4"/>
      <w:bookmarkStart w:id="470" w:name="_Toc172039547"/>
      <w:bookmarkEnd w:id="469"/>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6"/>
      <w:bookmarkEnd w:id="467"/>
      <w:bookmarkEnd w:id="468"/>
      <w:bookmarkEnd w:id="470"/>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1" w:name="_CR6_2_7_5"/>
      <w:bookmarkStart w:id="472" w:name="_Toc59199021"/>
      <w:bookmarkStart w:id="473" w:name="_Toc59198430"/>
      <w:bookmarkStart w:id="474" w:name="_Toc525231030"/>
      <w:bookmarkStart w:id="475" w:name="_Toc172039548"/>
      <w:bookmarkEnd w:id="471"/>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2"/>
      <w:bookmarkEnd w:id="473"/>
      <w:bookmarkEnd w:id="474"/>
      <w:bookmarkEnd w:id="475"/>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6" w:name="_Toc59199022"/>
      <w:bookmarkStart w:id="477" w:name="_Toc59198431"/>
      <w:bookmarkStart w:id="478"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79" w:name="_CR6_2_7_6"/>
      <w:bookmarkStart w:id="480" w:name="_Toc172039549"/>
      <w:bookmarkEnd w:id="479"/>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6"/>
      <w:bookmarkEnd w:id="477"/>
      <w:bookmarkEnd w:id="478"/>
      <w:bookmarkEnd w:id="480"/>
    </w:p>
    <w:p w14:paraId="2809CB2F" w14:textId="77777777" w:rsidR="00A56CE0" w:rsidRPr="00C6761E" w:rsidRDefault="00A56CE0" w:rsidP="00A56CE0">
      <w:pPr>
        <w:pStyle w:val="Heading5"/>
        <w:rPr>
          <w:lang w:eastAsia="zh-CN"/>
        </w:rPr>
      </w:pPr>
      <w:bookmarkStart w:id="481" w:name="_CR6_2_7_6_1"/>
      <w:bookmarkStart w:id="482" w:name="_Toc59199023"/>
      <w:bookmarkStart w:id="483" w:name="_Toc59198432"/>
      <w:bookmarkStart w:id="484" w:name="_Toc525231032"/>
      <w:bookmarkStart w:id="485" w:name="_Toc172039550"/>
      <w:bookmarkEnd w:id="481"/>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2"/>
      <w:bookmarkEnd w:id="483"/>
      <w:bookmarkEnd w:id="484"/>
      <w:bookmarkEnd w:id="485"/>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6" w:name="_CR6_2_7_6_2"/>
      <w:bookmarkStart w:id="487" w:name="_Toc59199024"/>
      <w:bookmarkStart w:id="488" w:name="_Toc59198433"/>
      <w:bookmarkStart w:id="489" w:name="_Toc525231033"/>
      <w:bookmarkStart w:id="490" w:name="_Toc172039551"/>
      <w:bookmarkEnd w:id="486"/>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87"/>
      <w:bookmarkEnd w:id="488"/>
      <w:bookmarkEnd w:id="489"/>
      <w:bookmarkEnd w:id="490"/>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1" w:name="_CR6_2_8"/>
      <w:bookmarkStart w:id="492" w:name="_Toc59199025"/>
      <w:bookmarkStart w:id="493" w:name="_Toc59198434"/>
      <w:bookmarkStart w:id="494" w:name="_Toc525231034"/>
      <w:bookmarkStart w:id="495" w:name="_Toc59199033"/>
      <w:bookmarkStart w:id="496" w:name="_Toc59198442"/>
      <w:bookmarkStart w:id="497" w:name="_Toc525231042"/>
      <w:bookmarkStart w:id="498" w:name="_Toc172039552"/>
      <w:bookmarkEnd w:id="491"/>
      <w:r w:rsidRPr="00C6761E">
        <w:t>6.2.8</w:t>
      </w:r>
      <w:r w:rsidRPr="00C6761E">
        <w:tab/>
        <w:t xml:space="preserve">Match report procedure for open </w:t>
      </w:r>
      <w:r w:rsidR="00714D0F" w:rsidRPr="00C6761E">
        <w:t xml:space="preserve">5G </w:t>
      </w:r>
      <w:r w:rsidRPr="00C6761E">
        <w:t>ProSe direct discovery</w:t>
      </w:r>
      <w:bookmarkEnd w:id="492"/>
      <w:bookmarkEnd w:id="493"/>
      <w:bookmarkEnd w:id="494"/>
      <w:bookmarkEnd w:id="498"/>
    </w:p>
    <w:p w14:paraId="6E4AAE7E" w14:textId="77777777" w:rsidR="00EB589D" w:rsidRPr="00C6761E" w:rsidRDefault="00EB589D" w:rsidP="00EB589D">
      <w:pPr>
        <w:pStyle w:val="Heading4"/>
      </w:pPr>
      <w:bookmarkStart w:id="499" w:name="_CR6_2_8_1"/>
      <w:bookmarkStart w:id="500" w:name="_Toc59199026"/>
      <w:bookmarkStart w:id="501" w:name="_Toc59198435"/>
      <w:bookmarkStart w:id="502" w:name="_Toc525231035"/>
      <w:bookmarkStart w:id="503" w:name="_Toc172039553"/>
      <w:bookmarkEnd w:id="499"/>
      <w:r w:rsidRPr="00C6761E">
        <w:t>6.2.8.1</w:t>
      </w:r>
      <w:r w:rsidRPr="00C6761E">
        <w:tab/>
        <w:t>General</w:t>
      </w:r>
      <w:bookmarkEnd w:id="500"/>
      <w:bookmarkEnd w:id="501"/>
      <w:bookmarkEnd w:id="502"/>
      <w:bookmarkEnd w:id="503"/>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4" w:name="_CR6_2_8_2"/>
      <w:bookmarkStart w:id="505" w:name="_Toc59199027"/>
      <w:bookmarkStart w:id="506" w:name="_Toc59198436"/>
      <w:bookmarkStart w:id="507" w:name="_Toc525231036"/>
      <w:bookmarkStart w:id="508" w:name="_Toc172039554"/>
      <w:bookmarkEnd w:id="504"/>
      <w:r w:rsidRPr="00C6761E">
        <w:t>6.2.8.2</w:t>
      </w:r>
      <w:r w:rsidRPr="00C6761E">
        <w:tab/>
        <w:t>Match report procedure initiation</w:t>
      </w:r>
      <w:bookmarkEnd w:id="505"/>
      <w:bookmarkEnd w:id="506"/>
      <w:bookmarkEnd w:id="507"/>
      <w:bookmarkEnd w:id="508"/>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85pt;height:335.75pt" o:ole="">
            <v:imagedata r:id="rId25" o:title=""/>
          </v:shape>
          <o:OLEObject Type="Embed" ProgID="Visio.Drawing.11" ShapeID="_x0000_i1032" DrawAspect="Content" ObjectID="_1782652741" r:id="rId26"/>
        </w:object>
      </w:r>
    </w:p>
    <w:p w14:paraId="2E2410C7" w14:textId="77777777" w:rsidR="00EB589D" w:rsidRPr="00C6761E" w:rsidRDefault="00EB589D" w:rsidP="00EB589D">
      <w:pPr>
        <w:pStyle w:val="TF"/>
      </w:pPr>
      <w:bookmarkStart w:id="509" w:name="_CRFigure6_2_8_2_1"/>
      <w:r w:rsidRPr="00C6761E">
        <w:t>Figure</w:t>
      </w:r>
      <w:r w:rsidR="00630348" w:rsidRPr="00C6761E">
        <w:t> </w:t>
      </w:r>
      <w:bookmarkEnd w:id="509"/>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10" w:name="_CR6_2_8_3"/>
      <w:bookmarkStart w:id="511" w:name="_Toc59199028"/>
      <w:bookmarkStart w:id="512" w:name="_Toc59198437"/>
      <w:bookmarkStart w:id="513" w:name="_Toc525231037"/>
      <w:bookmarkStart w:id="514" w:name="_Toc172039555"/>
      <w:bookmarkEnd w:id="510"/>
      <w:r w:rsidRPr="00C6761E">
        <w:t>6.2.8.3</w:t>
      </w:r>
      <w:r w:rsidRPr="00C6761E">
        <w:tab/>
      </w:r>
      <w:r w:rsidRPr="00C6761E">
        <w:rPr>
          <w:lang w:eastAsia="zh-CN"/>
        </w:rPr>
        <w:t xml:space="preserve">Match report procedure accepted by the </w:t>
      </w:r>
      <w:bookmarkEnd w:id="511"/>
      <w:bookmarkEnd w:id="512"/>
      <w:bookmarkEnd w:id="513"/>
      <w:r w:rsidRPr="00C6761E">
        <w:t>5G DDNMF</w:t>
      </w:r>
      <w:bookmarkEnd w:id="514"/>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5" w:name="_CR6_2_8_4"/>
      <w:bookmarkStart w:id="516" w:name="_Toc59199029"/>
      <w:bookmarkStart w:id="517" w:name="_Toc59198438"/>
      <w:bookmarkStart w:id="518" w:name="_Toc525231038"/>
      <w:bookmarkStart w:id="519" w:name="_Toc172039556"/>
      <w:bookmarkEnd w:id="515"/>
      <w:r w:rsidRPr="00C6761E">
        <w:rPr>
          <w:lang w:eastAsia="zh-CN"/>
        </w:rPr>
        <w:t>6.2.8.4</w:t>
      </w:r>
      <w:r w:rsidRPr="00C6761E">
        <w:rPr>
          <w:lang w:eastAsia="zh-CN"/>
        </w:rPr>
        <w:tab/>
        <w:t>Match report procedure completion by the UE</w:t>
      </w:r>
      <w:bookmarkEnd w:id="516"/>
      <w:bookmarkEnd w:id="517"/>
      <w:bookmarkEnd w:id="518"/>
      <w:bookmarkEnd w:id="519"/>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20" w:name="_CR6_2_8_5"/>
      <w:bookmarkStart w:id="521" w:name="_Toc59199030"/>
      <w:bookmarkStart w:id="522" w:name="_Toc59198439"/>
      <w:bookmarkStart w:id="523" w:name="_Toc525231039"/>
      <w:bookmarkStart w:id="524" w:name="_Toc172039557"/>
      <w:bookmarkEnd w:id="520"/>
      <w:r w:rsidRPr="00C6761E">
        <w:rPr>
          <w:lang w:eastAsia="zh-CN"/>
        </w:rPr>
        <w:t>6.2.8.5</w:t>
      </w:r>
      <w:r w:rsidRPr="00C6761E">
        <w:rPr>
          <w:lang w:eastAsia="zh-CN"/>
        </w:rPr>
        <w:tab/>
        <w:t xml:space="preserve">Match report procedure not accepted by the </w:t>
      </w:r>
      <w:bookmarkEnd w:id="521"/>
      <w:bookmarkEnd w:id="522"/>
      <w:bookmarkEnd w:id="523"/>
      <w:r w:rsidRPr="00C6761E">
        <w:t>5G DDNMF</w:t>
      </w:r>
      <w:bookmarkEnd w:id="524"/>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5" w:name="_CR6_2_8_6"/>
      <w:bookmarkStart w:id="526" w:name="_Toc59199031"/>
      <w:bookmarkStart w:id="527" w:name="_Toc59198440"/>
      <w:bookmarkStart w:id="528" w:name="_Toc525231040"/>
      <w:bookmarkStart w:id="529" w:name="_Toc172039558"/>
      <w:bookmarkEnd w:id="525"/>
      <w:r w:rsidRPr="00C6761E">
        <w:rPr>
          <w:lang w:eastAsia="zh-CN"/>
        </w:rPr>
        <w:t>6.2.8.6</w:t>
      </w:r>
      <w:r w:rsidRPr="00C6761E">
        <w:rPr>
          <w:lang w:eastAsia="zh-CN"/>
        </w:rPr>
        <w:tab/>
        <w:t>Abnormal cases</w:t>
      </w:r>
      <w:bookmarkEnd w:id="526"/>
      <w:bookmarkEnd w:id="527"/>
      <w:bookmarkEnd w:id="528"/>
      <w:bookmarkEnd w:id="529"/>
    </w:p>
    <w:p w14:paraId="20AF9D62" w14:textId="77777777" w:rsidR="00EB589D" w:rsidRPr="00C6761E" w:rsidRDefault="00EB589D" w:rsidP="00EB589D">
      <w:pPr>
        <w:pStyle w:val="Heading5"/>
        <w:rPr>
          <w:lang w:eastAsia="zh-CN"/>
        </w:rPr>
      </w:pPr>
      <w:bookmarkStart w:id="530" w:name="_CR6_2_8_6_1"/>
      <w:bookmarkStart w:id="531" w:name="_Toc59199032"/>
      <w:bookmarkStart w:id="532" w:name="_Toc59198441"/>
      <w:bookmarkStart w:id="533" w:name="_Toc525231041"/>
      <w:bookmarkStart w:id="534" w:name="_Toc172039559"/>
      <w:bookmarkEnd w:id="530"/>
      <w:r w:rsidRPr="00C6761E">
        <w:rPr>
          <w:lang w:eastAsia="zh-CN"/>
        </w:rPr>
        <w:t>6.2.8.6.1</w:t>
      </w:r>
      <w:r w:rsidRPr="00C6761E">
        <w:rPr>
          <w:lang w:eastAsia="zh-CN"/>
        </w:rPr>
        <w:tab/>
        <w:t>Abnormal cases in the UE</w:t>
      </w:r>
      <w:bookmarkEnd w:id="531"/>
      <w:bookmarkEnd w:id="532"/>
      <w:bookmarkEnd w:id="533"/>
      <w:bookmarkEnd w:id="534"/>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5" w:name="_CR6_2_9"/>
      <w:bookmarkStart w:id="536" w:name="_Toc172039560"/>
      <w:bookmarkEnd w:id="535"/>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5"/>
      <w:bookmarkEnd w:id="496"/>
      <w:bookmarkEnd w:id="497"/>
      <w:bookmarkEnd w:id="536"/>
    </w:p>
    <w:p w14:paraId="13687B39" w14:textId="77777777" w:rsidR="00EB589D" w:rsidRPr="00C6761E" w:rsidRDefault="00EB589D" w:rsidP="00EB589D">
      <w:pPr>
        <w:pStyle w:val="Heading4"/>
      </w:pPr>
      <w:bookmarkStart w:id="537" w:name="_CR6_2_9_1"/>
      <w:bookmarkStart w:id="538" w:name="_Toc59199034"/>
      <w:bookmarkStart w:id="539" w:name="_Toc59198443"/>
      <w:bookmarkStart w:id="540" w:name="_Toc525231043"/>
      <w:bookmarkStart w:id="541" w:name="_Toc172039561"/>
      <w:bookmarkEnd w:id="537"/>
      <w:r w:rsidRPr="00C6761E">
        <w:t>6.2.9.1</w:t>
      </w:r>
      <w:r w:rsidRPr="00C6761E">
        <w:tab/>
        <w:t>General</w:t>
      </w:r>
      <w:bookmarkEnd w:id="538"/>
      <w:bookmarkEnd w:id="539"/>
      <w:bookmarkEnd w:id="540"/>
      <w:bookmarkEnd w:id="541"/>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2" w:name="_CR6_2_9_2"/>
      <w:bookmarkStart w:id="543" w:name="_Toc59199035"/>
      <w:bookmarkStart w:id="544" w:name="_Toc59198444"/>
      <w:bookmarkStart w:id="545" w:name="_Toc525231044"/>
      <w:bookmarkStart w:id="546" w:name="_Toc172039562"/>
      <w:bookmarkEnd w:id="542"/>
      <w:r w:rsidRPr="00C6761E">
        <w:t>6.2.9.2</w:t>
      </w:r>
      <w:r w:rsidRPr="00C6761E">
        <w:tab/>
        <w:t>Match report procedure initiation</w:t>
      </w:r>
      <w:bookmarkEnd w:id="543"/>
      <w:bookmarkEnd w:id="544"/>
      <w:bookmarkEnd w:id="545"/>
      <w:bookmarkEnd w:id="546"/>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1.9pt;height:315.1pt" o:ole="">
            <v:imagedata r:id="rId27" o:title=""/>
          </v:shape>
          <o:OLEObject Type="Embed" ProgID="Visio.Drawing.11" ShapeID="_x0000_i1033" DrawAspect="Content" ObjectID="_1782652742" r:id="rId28"/>
        </w:object>
      </w:r>
    </w:p>
    <w:p w14:paraId="4DCA8AD6" w14:textId="77777777" w:rsidR="00EB589D" w:rsidRPr="00C6761E" w:rsidRDefault="00EB589D" w:rsidP="00EB589D">
      <w:pPr>
        <w:pStyle w:val="TF"/>
      </w:pPr>
      <w:bookmarkStart w:id="547" w:name="_CRFigure6_2_9_2_1"/>
      <w:r w:rsidRPr="00C6761E">
        <w:t>Figure</w:t>
      </w:r>
      <w:r w:rsidR="007C30FC" w:rsidRPr="00C6761E">
        <w:t> </w:t>
      </w:r>
      <w:bookmarkEnd w:id="547"/>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48" w:name="_CR6_2_9_3"/>
      <w:bookmarkStart w:id="549" w:name="_Toc59199036"/>
      <w:bookmarkStart w:id="550" w:name="_Toc59198445"/>
      <w:bookmarkStart w:id="551" w:name="_Toc525231045"/>
      <w:bookmarkStart w:id="552" w:name="_Toc172039563"/>
      <w:bookmarkEnd w:id="548"/>
      <w:r w:rsidRPr="00C6761E">
        <w:t>6.2.</w:t>
      </w:r>
      <w:r w:rsidR="005B3C9B" w:rsidRPr="00C6761E">
        <w:t>9</w:t>
      </w:r>
      <w:r w:rsidRPr="00C6761E">
        <w:t>.3</w:t>
      </w:r>
      <w:r w:rsidRPr="00C6761E">
        <w:tab/>
      </w:r>
      <w:r w:rsidRPr="00C6761E">
        <w:rPr>
          <w:lang w:eastAsia="zh-CN"/>
        </w:rPr>
        <w:t xml:space="preserve">Match report procedure accepted by the </w:t>
      </w:r>
      <w:bookmarkEnd w:id="549"/>
      <w:bookmarkEnd w:id="550"/>
      <w:bookmarkEnd w:id="551"/>
      <w:r w:rsidRPr="00C6761E">
        <w:t>5G DDNMF</w:t>
      </w:r>
      <w:bookmarkEnd w:id="552"/>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w:t>
      </w:r>
      <w:r w:rsidRPr="00C6761E">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3" w:name="_Toc59199037"/>
      <w:bookmarkStart w:id="554" w:name="_Toc59198446"/>
      <w:bookmarkStart w:id="555"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6" w:name="_CR6_2_9_4"/>
      <w:bookmarkStart w:id="557" w:name="_Toc172039564"/>
      <w:bookmarkEnd w:id="556"/>
      <w:r w:rsidRPr="00C6761E">
        <w:rPr>
          <w:lang w:eastAsia="zh-CN"/>
        </w:rPr>
        <w:t>6.2.9.4</w:t>
      </w:r>
      <w:r w:rsidRPr="00C6761E">
        <w:rPr>
          <w:lang w:eastAsia="zh-CN"/>
        </w:rPr>
        <w:tab/>
        <w:t>Match report procedure completion by the UE</w:t>
      </w:r>
      <w:bookmarkEnd w:id="553"/>
      <w:bookmarkEnd w:id="554"/>
      <w:bookmarkEnd w:id="555"/>
      <w:bookmarkEnd w:id="557"/>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58" w:name="_CR6_2_9_5"/>
      <w:bookmarkStart w:id="559" w:name="_Toc59199038"/>
      <w:bookmarkStart w:id="560" w:name="_Toc59198447"/>
      <w:bookmarkStart w:id="561" w:name="_Toc525231047"/>
      <w:bookmarkStart w:id="562" w:name="_Toc172039565"/>
      <w:bookmarkEnd w:id="558"/>
      <w:r w:rsidRPr="00C6761E">
        <w:rPr>
          <w:lang w:eastAsia="zh-CN"/>
        </w:rPr>
        <w:t>6.2.9.5</w:t>
      </w:r>
      <w:r w:rsidRPr="00C6761E">
        <w:rPr>
          <w:lang w:eastAsia="zh-CN"/>
        </w:rPr>
        <w:tab/>
        <w:t xml:space="preserve">Match report procedure not accepted by the </w:t>
      </w:r>
      <w:bookmarkEnd w:id="559"/>
      <w:bookmarkEnd w:id="560"/>
      <w:bookmarkEnd w:id="561"/>
      <w:r w:rsidRPr="00C6761E">
        <w:t>5G DDNMF</w:t>
      </w:r>
      <w:bookmarkEnd w:id="562"/>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3" w:name="_CR6_2_9_6"/>
      <w:bookmarkStart w:id="564" w:name="_Toc59199039"/>
      <w:bookmarkStart w:id="565" w:name="_Toc59198448"/>
      <w:bookmarkStart w:id="566" w:name="_Toc525231048"/>
      <w:bookmarkStart w:id="567" w:name="_Toc172039566"/>
      <w:bookmarkEnd w:id="563"/>
      <w:r w:rsidRPr="00C6761E">
        <w:rPr>
          <w:lang w:eastAsia="zh-CN"/>
        </w:rPr>
        <w:t>6.2.9.6</w:t>
      </w:r>
      <w:r w:rsidRPr="00C6761E">
        <w:rPr>
          <w:lang w:eastAsia="zh-CN"/>
        </w:rPr>
        <w:tab/>
        <w:t>Abnormal cases</w:t>
      </w:r>
      <w:bookmarkEnd w:id="564"/>
      <w:bookmarkEnd w:id="565"/>
      <w:bookmarkEnd w:id="566"/>
      <w:bookmarkEnd w:id="567"/>
    </w:p>
    <w:p w14:paraId="0E282EA0" w14:textId="77777777" w:rsidR="00EB589D" w:rsidRPr="00C6761E" w:rsidRDefault="00EB589D" w:rsidP="00EB589D">
      <w:pPr>
        <w:pStyle w:val="Heading5"/>
        <w:rPr>
          <w:lang w:eastAsia="zh-CN"/>
        </w:rPr>
      </w:pPr>
      <w:bookmarkStart w:id="568" w:name="_CR6_2_9_6_1"/>
      <w:bookmarkStart w:id="569" w:name="_Toc59199040"/>
      <w:bookmarkStart w:id="570" w:name="_Toc59198449"/>
      <w:bookmarkStart w:id="571" w:name="_Toc525231049"/>
      <w:bookmarkStart w:id="572" w:name="_Toc172039567"/>
      <w:bookmarkEnd w:id="568"/>
      <w:r w:rsidRPr="00C6761E">
        <w:rPr>
          <w:lang w:eastAsia="zh-CN"/>
        </w:rPr>
        <w:t>6.2.9.6.1</w:t>
      </w:r>
      <w:r w:rsidRPr="00C6761E">
        <w:rPr>
          <w:lang w:eastAsia="zh-CN"/>
        </w:rPr>
        <w:tab/>
        <w:t>Abnormal cases in the UE</w:t>
      </w:r>
      <w:bookmarkEnd w:id="569"/>
      <w:bookmarkEnd w:id="570"/>
      <w:bookmarkEnd w:id="571"/>
      <w:bookmarkEnd w:id="572"/>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3" w:name="_CR6_2_10"/>
      <w:bookmarkStart w:id="574" w:name="_Toc59199041"/>
      <w:bookmarkStart w:id="575" w:name="_Toc59198450"/>
      <w:bookmarkStart w:id="576" w:name="_Toc525231050"/>
      <w:bookmarkStart w:id="577" w:name="_Toc172039568"/>
      <w:bookmarkEnd w:id="573"/>
      <w:r w:rsidRPr="00C6761E">
        <w:t>6.2.10</w:t>
      </w:r>
      <w:r w:rsidRPr="00C6761E">
        <w:tab/>
        <w:t xml:space="preserve">Match report procedure for restricted </w:t>
      </w:r>
      <w:r w:rsidR="00714D0F" w:rsidRPr="00C6761E">
        <w:t xml:space="preserve">5G </w:t>
      </w:r>
      <w:r w:rsidRPr="00C6761E">
        <w:t>ProSe direct discovery model B</w:t>
      </w:r>
      <w:bookmarkEnd w:id="574"/>
      <w:bookmarkEnd w:id="575"/>
      <w:bookmarkEnd w:id="576"/>
      <w:bookmarkEnd w:id="577"/>
    </w:p>
    <w:p w14:paraId="2E4B8931" w14:textId="77777777" w:rsidR="00EB589D" w:rsidRPr="00C6761E" w:rsidRDefault="00EB589D" w:rsidP="00EB589D">
      <w:pPr>
        <w:pStyle w:val="Heading4"/>
      </w:pPr>
      <w:bookmarkStart w:id="578" w:name="_CR6_2_10_1"/>
      <w:bookmarkStart w:id="579" w:name="_Toc59199042"/>
      <w:bookmarkStart w:id="580" w:name="_Toc59198451"/>
      <w:bookmarkStart w:id="581" w:name="_Toc525231051"/>
      <w:bookmarkStart w:id="582" w:name="_Toc172039569"/>
      <w:bookmarkEnd w:id="578"/>
      <w:r w:rsidRPr="00C6761E">
        <w:t>6.2.10.1</w:t>
      </w:r>
      <w:r w:rsidRPr="00C6761E">
        <w:tab/>
        <w:t>General</w:t>
      </w:r>
      <w:bookmarkEnd w:id="579"/>
      <w:bookmarkEnd w:id="580"/>
      <w:bookmarkEnd w:id="581"/>
      <w:bookmarkEnd w:id="582"/>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3" w:name="_CR6_2_10_2"/>
      <w:bookmarkStart w:id="584" w:name="_Toc59199043"/>
      <w:bookmarkStart w:id="585" w:name="_Toc59198452"/>
      <w:bookmarkStart w:id="586" w:name="_Toc525231052"/>
      <w:bookmarkStart w:id="587" w:name="_Toc172039570"/>
      <w:bookmarkEnd w:id="583"/>
      <w:r w:rsidRPr="00C6761E">
        <w:t>6.2.10.2</w:t>
      </w:r>
      <w:r w:rsidRPr="00C6761E">
        <w:tab/>
        <w:t>Match report procedure initiation</w:t>
      </w:r>
      <w:bookmarkEnd w:id="584"/>
      <w:bookmarkEnd w:id="585"/>
      <w:bookmarkEnd w:id="586"/>
      <w:bookmarkEnd w:id="587"/>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lastRenderedPageBreak/>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85pt;height:335.75pt" o:ole="">
            <v:imagedata r:id="rId29" o:title=""/>
          </v:shape>
          <o:OLEObject Type="Embed" ProgID="Visio.Drawing.11" ShapeID="_x0000_i1034" DrawAspect="Content" ObjectID="_1782652743" r:id="rId30"/>
        </w:object>
      </w:r>
    </w:p>
    <w:p w14:paraId="4DF7FE30" w14:textId="77777777" w:rsidR="00EB589D" w:rsidRPr="00C6761E" w:rsidRDefault="00EB589D" w:rsidP="00EB589D">
      <w:pPr>
        <w:pStyle w:val="TF"/>
      </w:pPr>
      <w:bookmarkStart w:id="588" w:name="_CRFigure6_2_10_2_1"/>
      <w:r w:rsidRPr="00C6761E">
        <w:t>Figure</w:t>
      </w:r>
      <w:r w:rsidR="00CF3BB9" w:rsidRPr="00C6761E">
        <w:t> </w:t>
      </w:r>
      <w:bookmarkEnd w:id="588"/>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89" w:name="_CR6_2_10_3"/>
      <w:bookmarkStart w:id="590" w:name="_Toc59199044"/>
      <w:bookmarkStart w:id="591" w:name="_Toc59198453"/>
      <w:bookmarkStart w:id="592" w:name="_Toc525231053"/>
      <w:bookmarkStart w:id="593" w:name="_Toc172039571"/>
      <w:bookmarkEnd w:id="589"/>
      <w:r w:rsidRPr="00C6761E">
        <w:t>6.2.10.3</w:t>
      </w:r>
      <w:r w:rsidRPr="00C6761E">
        <w:tab/>
      </w:r>
      <w:r w:rsidRPr="00C6761E">
        <w:rPr>
          <w:lang w:eastAsia="zh-CN"/>
        </w:rPr>
        <w:t>Match report procedure accepted by the</w:t>
      </w:r>
      <w:bookmarkEnd w:id="590"/>
      <w:bookmarkEnd w:id="591"/>
      <w:bookmarkEnd w:id="592"/>
      <w:r w:rsidRPr="00C6761E">
        <w:rPr>
          <w:lang w:eastAsia="zh-CN"/>
        </w:rPr>
        <w:t xml:space="preserve"> 5G DDNMF</w:t>
      </w:r>
      <w:bookmarkEnd w:id="593"/>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w:t>
      </w:r>
      <w:r w:rsidRPr="00C6761E">
        <w:lastRenderedPageBreak/>
        <w:t xml:space="preserve">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4" w:name="_Toc59199045"/>
      <w:bookmarkStart w:id="595" w:name="_Toc59198454"/>
      <w:bookmarkStart w:id="596"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597" w:name="_CR6_2_10_4"/>
      <w:bookmarkStart w:id="598" w:name="_Toc172039572"/>
      <w:bookmarkEnd w:id="597"/>
      <w:r w:rsidRPr="00C6761E">
        <w:rPr>
          <w:lang w:eastAsia="zh-CN"/>
        </w:rPr>
        <w:t>6.2.10.4</w:t>
      </w:r>
      <w:r w:rsidRPr="00C6761E">
        <w:rPr>
          <w:lang w:eastAsia="zh-CN"/>
        </w:rPr>
        <w:tab/>
        <w:t>Match report procedure completion by the UE</w:t>
      </w:r>
      <w:bookmarkEnd w:id="594"/>
      <w:bookmarkEnd w:id="595"/>
      <w:bookmarkEnd w:id="596"/>
      <w:bookmarkEnd w:id="598"/>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599" w:name="_CR6_2_10_5"/>
      <w:bookmarkStart w:id="600" w:name="_Toc59199046"/>
      <w:bookmarkStart w:id="601" w:name="_Toc59198455"/>
      <w:bookmarkStart w:id="602" w:name="_Toc525231055"/>
      <w:bookmarkStart w:id="603" w:name="_Toc172039573"/>
      <w:bookmarkEnd w:id="599"/>
      <w:r w:rsidRPr="00C6761E">
        <w:rPr>
          <w:lang w:eastAsia="zh-CN"/>
        </w:rPr>
        <w:t>6.2.10.5</w:t>
      </w:r>
      <w:r w:rsidRPr="00C6761E">
        <w:rPr>
          <w:lang w:eastAsia="zh-CN"/>
        </w:rPr>
        <w:tab/>
        <w:t xml:space="preserve">Match report procedure not accepted by the </w:t>
      </w:r>
      <w:bookmarkEnd w:id="600"/>
      <w:bookmarkEnd w:id="601"/>
      <w:bookmarkEnd w:id="602"/>
      <w:r w:rsidRPr="00C6761E">
        <w:t>5G DDNMF</w:t>
      </w:r>
      <w:bookmarkEnd w:id="603"/>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4" w:name="_CR6_2_10_6"/>
      <w:bookmarkStart w:id="605" w:name="_Toc59199047"/>
      <w:bookmarkStart w:id="606" w:name="_Toc59198456"/>
      <w:bookmarkStart w:id="607" w:name="_Toc525231056"/>
      <w:bookmarkStart w:id="608" w:name="_Toc172039574"/>
      <w:bookmarkEnd w:id="604"/>
      <w:r w:rsidRPr="00C6761E">
        <w:rPr>
          <w:lang w:eastAsia="zh-CN"/>
        </w:rPr>
        <w:t>6.2.10.6</w:t>
      </w:r>
      <w:r w:rsidRPr="00C6761E">
        <w:rPr>
          <w:lang w:eastAsia="zh-CN"/>
        </w:rPr>
        <w:tab/>
        <w:t>Abnormal cases</w:t>
      </w:r>
      <w:bookmarkEnd w:id="605"/>
      <w:bookmarkEnd w:id="606"/>
      <w:bookmarkEnd w:id="607"/>
      <w:bookmarkEnd w:id="608"/>
    </w:p>
    <w:p w14:paraId="1FBADFAA" w14:textId="77777777" w:rsidR="00EB589D" w:rsidRPr="00C6761E" w:rsidRDefault="00EB589D" w:rsidP="00EB589D">
      <w:pPr>
        <w:pStyle w:val="Heading5"/>
        <w:rPr>
          <w:lang w:eastAsia="zh-CN"/>
        </w:rPr>
      </w:pPr>
      <w:bookmarkStart w:id="609" w:name="_CR6_2_10_6_1"/>
      <w:bookmarkStart w:id="610" w:name="_Toc59199048"/>
      <w:bookmarkStart w:id="611" w:name="_Toc59198457"/>
      <w:bookmarkStart w:id="612" w:name="_Toc525231057"/>
      <w:bookmarkStart w:id="613" w:name="_Toc172039575"/>
      <w:bookmarkEnd w:id="609"/>
      <w:r w:rsidRPr="00C6761E">
        <w:rPr>
          <w:lang w:eastAsia="zh-CN"/>
        </w:rPr>
        <w:t>6.2.10.6.1</w:t>
      </w:r>
      <w:r w:rsidRPr="00C6761E">
        <w:rPr>
          <w:lang w:eastAsia="zh-CN"/>
        </w:rPr>
        <w:tab/>
        <w:t>Abnormal cases in the UE</w:t>
      </w:r>
      <w:bookmarkEnd w:id="610"/>
      <w:bookmarkEnd w:id="611"/>
      <w:bookmarkEnd w:id="612"/>
      <w:bookmarkEnd w:id="613"/>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4" w:name="_CR6_2_11"/>
      <w:bookmarkStart w:id="615" w:name="_Toc59199068"/>
      <w:bookmarkStart w:id="616" w:name="_Toc59198477"/>
      <w:bookmarkStart w:id="617" w:name="_Toc525231077"/>
      <w:bookmarkStart w:id="618" w:name="_Toc172039576"/>
      <w:bookmarkEnd w:id="614"/>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5"/>
      <w:bookmarkEnd w:id="616"/>
      <w:bookmarkEnd w:id="617"/>
      <w:bookmarkEnd w:id="618"/>
    </w:p>
    <w:p w14:paraId="00DA4AA4" w14:textId="073B5070" w:rsidR="004910C2" w:rsidRPr="00C6761E" w:rsidRDefault="004910C2" w:rsidP="004910C2">
      <w:pPr>
        <w:pStyle w:val="Heading4"/>
        <w:rPr>
          <w:lang w:eastAsia="x-none"/>
        </w:rPr>
      </w:pPr>
      <w:bookmarkStart w:id="619" w:name="_CR6_2_11_1"/>
      <w:bookmarkStart w:id="620" w:name="_Toc59199069"/>
      <w:bookmarkStart w:id="621" w:name="_Toc59198478"/>
      <w:bookmarkStart w:id="622" w:name="_Toc525231078"/>
      <w:bookmarkStart w:id="623" w:name="_Toc172039577"/>
      <w:bookmarkEnd w:id="619"/>
      <w:r w:rsidRPr="00C6761E">
        <w:t>6.2.1</w:t>
      </w:r>
      <w:r w:rsidR="00983AA4" w:rsidRPr="00C6761E">
        <w:t>1</w:t>
      </w:r>
      <w:r w:rsidR="00AF026B" w:rsidRPr="00C6761E">
        <w:t>.</w:t>
      </w:r>
      <w:r w:rsidRPr="00C6761E">
        <w:t>1</w:t>
      </w:r>
      <w:r w:rsidR="000D7A1B" w:rsidRPr="00C6761E">
        <w:tab/>
      </w:r>
      <w:r w:rsidRPr="00C6761E">
        <w:t>General</w:t>
      </w:r>
      <w:bookmarkEnd w:id="620"/>
      <w:bookmarkEnd w:id="621"/>
      <w:bookmarkEnd w:id="622"/>
      <w:bookmarkEnd w:id="623"/>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4" w:name="_CR6_2_11_2"/>
      <w:bookmarkStart w:id="625" w:name="_Toc59199070"/>
      <w:bookmarkStart w:id="626" w:name="_Toc59198479"/>
      <w:bookmarkStart w:id="627" w:name="_Toc525231079"/>
      <w:bookmarkStart w:id="628" w:name="_Toc172039578"/>
      <w:bookmarkEnd w:id="624"/>
      <w:r w:rsidRPr="00C6761E">
        <w:t>6.2.1</w:t>
      </w:r>
      <w:r w:rsidR="00983AA4" w:rsidRPr="00C6761E">
        <w:t>1</w:t>
      </w:r>
      <w:r w:rsidR="00AF026B" w:rsidRPr="00C6761E">
        <w:t>.</w:t>
      </w:r>
      <w:r w:rsidRPr="00C6761E">
        <w:t>2</w:t>
      </w:r>
      <w:r w:rsidRPr="00C6761E">
        <w:rPr>
          <w:lang w:eastAsia="zh-CN"/>
        </w:rPr>
        <w:tab/>
        <w:t>Direct discovery update procedure initiation</w:t>
      </w:r>
      <w:bookmarkEnd w:id="625"/>
      <w:bookmarkEnd w:id="626"/>
      <w:bookmarkEnd w:id="627"/>
      <w:bookmarkEnd w:id="628"/>
    </w:p>
    <w:p w14:paraId="2C803E20" w14:textId="501BC8F2"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lastRenderedPageBreak/>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85pt;height:335.75pt" o:ole="">
            <v:imagedata r:id="rId31" o:title=""/>
          </v:shape>
          <o:OLEObject Type="Embed" ProgID="Visio.Drawing.11" ShapeID="_x0000_i1035" DrawAspect="Content" ObjectID="_1782652744" r:id="rId32"/>
        </w:object>
      </w:r>
    </w:p>
    <w:p w14:paraId="0844493A" w14:textId="77777777" w:rsidR="004910C2" w:rsidRPr="00C6761E" w:rsidRDefault="004910C2" w:rsidP="004910C2">
      <w:pPr>
        <w:pStyle w:val="TF"/>
        <w:rPr>
          <w:lang w:eastAsia="zh-CN"/>
        </w:rPr>
      </w:pPr>
      <w:bookmarkStart w:id="629" w:name="_CRFigure6_2_11_2_1"/>
      <w:r w:rsidRPr="00C6761E">
        <w:t>Figure</w:t>
      </w:r>
      <w:r w:rsidR="002E6EFE" w:rsidRPr="00C6761E">
        <w:t> </w:t>
      </w:r>
      <w:bookmarkEnd w:id="629"/>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lastRenderedPageBreak/>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30" w:name="_CR6_2_11_3"/>
      <w:bookmarkStart w:id="631" w:name="_Toc59199071"/>
      <w:bookmarkStart w:id="632" w:name="_Toc59198480"/>
      <w:bookmarkStart w:id="633" w:name="_Toc525231080"/>
      <w:bookmarkStart w:id="634" w:name="_Toc172039579"/>
      <w:bookmarkEnd w:id="630"/>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1"/>
      <w:bookmarkEnd w:id="632"/>
      <w:bookmarkEnd w:id="633"/>
      <w:bookmarkEnd w:id="634"/>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5" w:name="_CR6_2_11_4"/>
      <w:bookmarkStart w:id="636" w:name="_Toc59199072"/>
      <w:bookmarkStart w:id="637" w:name="_Toc59198481"/>
      <w:bookmarkStart w:id="638" w:name="_Toc525231081"/>
      <w:bookmarkStart w:id="639" w:name="_Toc172039580"/>
      <w:bookmarkEnd w:id="635"/>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6"/>
      <w:bookmarkEnd w:id="637"/>
      <w:bookmarkEnd w:id="638"/>
      <w:r w:rsidRPr="00C6761E">
        <w:t>5G DDNMF</w:t>
      </w:r>
      <w:bookmarkEnd w:id="639"/>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40" w:name="_CR6_2_11_5"/>
      <w:bookmarkStart w:id="641" w:name="_Toc59199073"/>
      <w:bookmarkStart w:id="642" w:name="_Toc59198482"/>
      <w:bookmarkStart w:id="643" w:name="_Toc525231082"/>
      <w:bookmarkStart w:id="644" w:name="_Toc172039581"/>
      <w:bookmarkEnd w:id="640"/>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1"/>
      <w:bookmarkEnd w:id="642"/>
      <w:bookmarkEnd w:id="643"/>
      <w:bookmarkEnd w:id="644"/>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5" w:name="_CR6_2_11_6"/>
      <w:bookmarkStart w:id="646" w:name="_Toc59199074"/>
      <w:bookmarkStart w:id="647" w:name="_Toc59198483"/>
      <w:bookmarkStart w:id="648" w:name="_Toc525231083"/>
      <w:bookmarkStart w:id="649" w:name="_Toc172039582"/>
      <w:bookmarkEnd w:id="645"/>
      <w:r w:rsidRPr="00C6761E">
        <w:rPr>
          <w:lang w:eastAsia="zh-CN"/>
        </w:rPr>
        <w:lastRenderedPageBreak/>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6"/>
      <w:bookmarkEnd w:id="647"/>
      <w:bookmarkEnd w:id="648"/>
      <w:bookmarkEnd w:id="649"/>
    </w:p>
    <w:p w14:paraId="4A713650" w14:textId="77777777" w:rsidR="004910C2" w:rsidRPr="00C6761E" w:rsidRDefault="004910C2" w:rsidP="004910C2">
      <w:pPr>
        <w:pStyle w:val="Heading5"/>
        <w:rPr>
          <w:lang w:eastAsia="zh-CN"/>
        </w:rPr>
      </w:pPr>
      <w:bookmarkStart w:id="650" w:name="_CR6_2_11_6_1"/>
      <w:bookmarkStart w:id="651" w:name="_Toc59199075"/>
      <w:bookmarkStart w:id="652" w:name="_Toc59198484"/>
      <w:bookmarkStart w:id="653" w:name="_Toc525231084"/>
      <w:bookmarkStart w:id="654" w:name="_Toc172039583"/>
      <w:bookmarkEnd w:id="650"/>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1"/>
      <w:bookmarkEnd w:id="652"/>
      <w:bookmarkEnd w:id="653"/>
      <w:r w:rsidRPr="00C6761E">
        <w:t>5G DDNMF</w:t>
      </w:r>
      <w:bookmarkEnd w:id="654"/>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5" w:name="_CR6_2_11_6_2"/>
      <w:bookmarkStart w:id="656" w:name="_Toc59199076"/>
      <w:bookmarkStart w:id="657" w:name="_Toc59198485"/>
      <w:bookmarkStart w:id="658" w:name="_Toc525231085"/>
      <w:bookmarkStart w:id="659" w:name="_Toc172039584"/>
      <w:bookmarkEnd w:id="655"/>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6"/>
      <w:bookmarkEnd w:id="657"/>
      <w:bookmarkEnd w:id="658"/>
      <w:bookmarkEnd w:id="659"/>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60" w:name="_CR6_2_12"/>
      <w:bookmarkStart w:id="661" w:name="_Toc59199052"/>
      <w:bookmarkStart w:id="662" w:name="_Toc59198461"/>
      <w:bookmarkStart w:id="663" w:name="_Toc525231061"/>
      <w:bookmarkStart w:id="664" w:name="_Toc172039585"/>
      <w:bookmarkEnd w:id="660"/>
      <w:r w:rsidRPr="00C6761E">
        <w:rPr>
          <w:noProof/>
          <w:lang w:eastAsia="zh-CN"/>
        </w:rPr>
        <w:t>6.2.</w:t>
      </w:r>
      <w:r w:rsidR="002E6EFE" w:rsidRPr="00C6761E">
        <w:rPr>
          <w:noProof/>
          <w:lang w:eastAsia="zh-CN"/>
        </w:rPr>
        <w:t>12</w:t>
      </w:r>
      <w:r w:rsidRPr="00C6761E">
        <w:rPr>
          <w:noProof/>
          <w:lang w:eastAsia="zh-CN"/>
        </w:rPr>
        <w:tab/>
      </w:r>
      <w:bookmarkEnd w:id="661"/>
      <w:bookmarkEnd w:id="662"/>
      <w:bookmarkEnd w:id="663"/>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4"/>
    </w:p>
    <w:p w14:paraId="751D4DFC" w14:textId="3C03CDB1" w:rsidR="001E1850" w:rsidRPr="00C6761E" w:rsidRDefault="001E1850" w:rsidP="001E1850">
      <w:pPr>
        <w:pStyle w:val="Heading4"/>
        <w:rPr>
          <w:noProof/>
          <w:lang w:eastAsia="zh-CN"/>
        </w:rPr>
      </w:pPr>
      <w:bookmarkStart w:id="665" w:name="_CR6_2_12_1"/>
      <w:bookmarkStart w:id="666" w:name="_Toc59199053"/>
      <w:bookmarkStart w:id="667" w:name="_Toc59198462"/>
      <w:bookmarkStart w:id="668" w:name="_Toc525231062"/>
      <w:bookmarkStart w:id="669" w:name="_Toc172039586"/>
      <w:bookmarkEnd w:id="665"/>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69"/>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70" w:name="_CR6_2_12_2"/>
      <w:bookmarkStart w:id="671" w:name="_Toc172039587"/>
      <w:bookmarkEnd w:id="670"/>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1"/>
    </w:p>
    <w:p w14:paraId="10C9071E" w14:textId="0FD9281B" w:rsidR="001E1850" w:rsidRPr="00C6761E" w:rsidRDefault="001E1850" w:rsidP="001E1850">
      <w:pPr>
        <w:pStyle w:val="Heading5"/>
      </w:pPr>
      <w:bookmarkStart w:id="672" w:name="_CR6_2_12_2_1"/>
      <w:bookmarkStart w:id="673" w:name="_Toc172039588"/>
      <w:bookmarkEnd w:id="67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6"/>
      <w:bookmarkEnd w:id="667"/>
      <w:bookmarkEnd w:id="668"/>
      <w:bookmarkEnd w:id="673"/>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2pt;height:110.5pt" o:ole="">
            <v:imagedata r:id="rId33" o:title=""/>
          </v:shape>
          <o:OLEObject Type="Embed" ProgID="Visio.Drawing.11" ShapeID="_x0000_i1036" DrawAspect="Content" ObjectID="_1782652745" r:id="rId34"/>
        </w:object>
      </w:r>
    </w:p>
    <w:p w14:paraId="699756EF" w14:textId="77777777" w:rsidR="001E1850" w:rsidRPr="00C6761E" w:rsidRDefault="001E1850" w:rsidP="0037175B">
      <w:pPr>
        <w:pStyle w:val="TF"/>
      </w:pPr>
      <w:bookmarkStart w:id="674" w:name="_CRFigure6_2_12_2_1_1"/>
      <w:r w:rsidRPr="00C6761E">
        <w:t>Figure </w:t>
      </w:r>
      <w:bookmarkEnd w:id="674"/>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5" w:name="_CR6_2_12_2_2"/>
      <w:bookmarkStart w:id="676" w:name="_Toc59199054"/>
      <w:bookmarkStart w:id="677" w:name="_Toc59198463"/>
      <w:bookmarkStart w:id="678" w:name="_Toc525231063"/>
      <w:bookmarkStart w:id="679" w:name="_Toc172039589"/>
      <w:bookmarkEnd w:id="675"/>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6"/>
      <w:bookmarkEnd w:id="677"/>
      <w:bookmarkEnd w:id="678"/>
      <w:bookmarkEnd w:id="679"/>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80" w:name="_CR6_2_12_2_3"/>
      <w:bookmarkStart w:id="681" w:name="_Toc59199055"/>
      <w:bookmarkStart w:id="682" w:name="_Toc59198464"/>
      <w:bookmarkStart w:id="683" w:name="_Toc525231064"/>
      <w:bookmarkStart w:id="684" w:name="_Toc172039590"/>
      <w:bookmarkEnd w:id="68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1"/>
      <w:bookmarkEnd w:id="682"/>
      <w:bookmarkEnd w:id="683"/>
      <w:bookmarkEnd w:id="684"/>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5" w:name="_CR6_2_12_2_4"/>
      <w:bookmarkStart w:id="686" w:name="_Toc59199056"/>
      <w:bookmarkStart w:id="687" w:name="_Toc59198465"/>
      <w:bookmarkStart w:id="688" w:name="_Toc525231065"/>
      <w:bookmarkStart w:id="689" w:name="_Toc172039591"/>
      <w:bookmarkEnd w:id="68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6"/>
      <w:bookmarkEnd w:id="687"/>
      <w:bookmarkEnd w:id="688"/>
      <w:bookmarkEnd w:id="689"/>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90" w:name="_CR6_2_12_2_5"/>
      <w:bookmarkStart w:id="691" w:name="_Toc59199057"/>
      <w:bookmarkStart w:id="692" w:name="_Toc59198466"/>
      <w:bookmarkStart w:id="693" w:name="_Toc525231066"/>
      <w:bookmarkStart w:id="694" w:name="_Toc172039592"/>
      <w:bookmarkEnd w:id="69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1"/>
      <w:bookmarkEnd w:id="692"/>
      <w:bookmarkEnd w:id="693"/>
      <w:bookmarkEnd w:id="694"/>
    </w:p>
    <w:p w14:paraId="629B8299" w14:textId="77777777" w:rsidR="001E1850" w:rsidRPr="00C6761E" w:rsidRDefault="001E1850" w:rsidP="001E1850">
      <w:pPr>
        <w:pStyle w:val="Heading6"/>
        <w:rPr>
          <w:lang w:eastAsia="zh-CN"/>
        </w:rPr>
      </w:pPr>
      <w:bookmarkStart w:id="695" w:name="_CR6_2_12_2_5_1"/>
      <w:bookmarkStart w:id="696" w:name="_Toc59199058"/>
      <w:bookmarkStart w:id="697" w:name="_Toc59198467"/>
      <w:bookmarkStart w:id="698" w:name="_Toc525231067"/>
      <w:bookmarkStart w:id="699" w:name="_Toc172039593"/>
      <w:bookmarkEnd w:id="69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6"/>
      <w:bookmarkEnd w:id="697"/>
      <w:bookmarkEnd w:id="698"/>
      <w:bookmarkEnd w:id="699"/>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lastRenderedPageBreak/>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00" w:name="_CR6_2_12_2_5_2"/>
      <w:bookmarkStart w:id="701" w:name="_Toc59199059"/>
      <w:bookmarkStart w:id="702" w:name="_Toc59198468"/>
      <w:bookmarkStart w:id="703" w:name="_Toc525231068"/>
      <w:bookmarkStart w:id="704" w:name="_Toc172039594"/>
      <w:bookmarkEnd w:id="70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1"/>
      <w:bookmarkEnd w:id="702"/>
      <w:bookmarkEnd w:id="703"/>
      <w:bookmarkEnd w:id="704"/>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5" w:name="_CR6_2_12_3"/>
      <w:bookmarkStart w:id="706" w:name="_Toc59199060"/>
      <w:bookmarkStart w:id="707" w:name="_Toc59198469"/>
      <w:bookmarkStart w:id="708" w:name="_Toc525231069"/>
      <w:bookmarkStart w:id="709" w:name="_Toc172039595"/>
      <w:bookmarkEnd w:id="705"/>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6"/>
      <w:bookmarkEnd w:id="707"/>
      <w:bookmarkEnd w:id="708"/>
      <w:bookmarkEnd w:id="709"/>
    </w:p>
    <w:p w14:paraId="27E39F04" w14:textId="77777777" w:rsidR="001E1850" w:rsidRPr="00C6761E" w:rsidRDefault="001E1850" w:rsidP="001E1850">
      <w:pPr>
        <w:pStyle w:val="Heading5"/>
      </w:pPr>
      <w:bookmarkStart w:id="710" w:name="_CR6_2_12_3_1"/>
      <w:bookmarkStart w:id="711" w:name="_Toc59199061"/>
      <w:bookmarkStart w:id="712" w:name="_Toc59198470"/>
      <w:bookmarkStart w:id="713" w:name="_Toc525231070"/>
      <w:bookmarkStart w:id="714" w:name="_Toc172039596"/>
      <w:bookmarkEnd w:id="710"/>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1"/>
      <w:bookmarkEnd w:id="712"/>
      <w:bookmarkEnd w:id="713"/>
      <w:bookmarkEnd w:id="714"/>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3pt;height:110.5pt" o:ole="">
            <v:imagedata r:id="rId33" o:title=""/>
          </v:shape>
          <o:OLEObject Type="Embed" ProgID="Visio.Drawing.11" ShapeID="_x0000_i1037" DrawAspect="Content" ObjectID="_1782652746" r:id="rId35"/>
        </w:object>
      </w:r>
    </w:p>
    <w:p w14:paraId="18CEDF2D" w14:textId="77777777" w:rsidR="001E1850" w:rsidRPr="00C6761E" w:rsidRDefault="001E1850" w:rsidP="0037175B">
      <w:pPr>
        <w:pStyle w:val="TF"/>
      </w:pPr>
      <w:bookmarkStart w:id="715" w:name="_CRFigure6_2_12_3_1_1"/>
      <w:r w:rsidRPr="00C6761E">
        <w:t>Figure </w:t>
      </w:r>
      <w:bookmarkEnd w:id="715"/>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6" w:name="_CR6_2_12_3_2"/>
      <w:bookmarkStart w:id="717" w:name="_Toc59199062"/>
      <w:bookmarkStart w:id="718" w:name="_Toc59198471"/>
      <w:bookmarkStart w:id="719" w:name="_Toc525231071"/>
      <w:bookmarkStart w:id="720" w:name="_Toc172039597"/>
      <w:bookmarkEnd w:id="71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7"/>
      <w:bookmarkEnd w:id="718"/>
      <w:bookmarkEnd w:id="719"/>
      <w:bookmarkEnd w:id="720"/>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w:t>
      </w:r>
      <w:r w:rsidRPr="00C6761E">
        <w:rPr>
          <w:lang w:eastAsia="zh-CN"/>
        </w:rPr>
        <w:lastRenderedPageBreak/>
        <w:t>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1" w:name="_CR6_2_12_3_3"/>
      <w:bookmarkStart w:id="722" w:name="_Toc59199063"/>
      <w:bookmarkStart w:id="723" w:name="_Toc59198472"/>
      <w:bookmarkStart w:id="724" w:name="_Toc525231072"/>
      <w:bookmarkStart w:id="725" w:name="_Toc172039598"/>
      <w:bookmarkEnd w:id="72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2"/>
      <w:bookmarkEnd w:id="723"/>
      <w:bookmarkEnd w:id="724"/>
      <w:bookmarkEnd w:id="725"/>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6" w:name="_CR6_2_12_3_4"/>
      <w:bookmarkStart w:id="727" w:name="_Toc59199064"/>
      <w:bookmarkStart w:id="728" w:name="_Toc59198473"/>
      <w:bookmarkStart w:id="729" w:name="_Toc525231073"/>
      <w:bookmarkStart w:id="730" w:name="_Toc172039599"/>
      <w:bookmarkEnd w:id="72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7"/>
      <w:bookmarkEnd w:id="728"/>
      <w:bookmarkEnd w:id="729"/>
      <w:bookmarkEnd w:id="730"/>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1" w:name="_CR6_2_12_3_5"/>
      <w:bookmarkStart w:id="732" w:name="_Toc59199065"/>
      <w:bookmarkStart w:id="733" w:name="_Toc59198474"/>
      <w:bookmarkStart w:id="734" w:name="_Toc525231074"/>
      <w:bookmarkStart w:id="735" w:name="_Toc172039600"/>
      <w:bookmarkEnd w:id="73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2"/>
      <w:bookmarkEnd w:id="733"/>
      <w:bookmarkEnd w:id="734"/>
      <w:bookmarkEnd w:id="735"/>
    </w:p>
    <w:p w14:paraId="63F9413B" w14:textId="77777777" w:rsidR="001E1850" w:rsidRPr="00C6761E" w:rsidRDefault="001E1850" w:rsidP="001E1850">
      <w:pPr>
        <w:pStyle w:val="Heading6"/>
        <w:rPr>
          <w:lang w:eastAsia="zh-CN"/>
        </w:rPr>
      </w:pPr>
      <w:bookmarkStart w:id="736" w:name="_CR6_2_12_3_5_1"/>
      <w:bookmarkStart w:id="737" w:name="_Toc59199066"/>
      <w:bookmarkStart w:id="738" w:name="_Toc59198475"/>
      <w:bookmarkStart w:id="739" w:name="_Toc525231075"/>
      <w:bookmarkStart w:id="740" w:name="_Toc172039601"/>
      <w:bookmarkEnd w:id="73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7"/>
      <w:bookmarkEnd w:id="738"/>
      <w:bookmarkEnd w:id="739"/>
      <w:bookmarkEnd w:id="740"/>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41" w:name="_CR6_2_12_3_5_2"/>
      <w:bookmarkStart w:id="742" w:name="_Toc59199067"/>
      <w:bookmarkStart w:id="743" w:name="_Toc59198476"/>
      <w:bookmarkStart w:id="744" w:name="_Toc525231076"/>
      <w:bookmarkStart w:id="745" w:name="_Toc172039602"/>
      <w:bookmarkEnd w:id="74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2"/>
      <w:bookmarkEnd w:id="743"/>
      <w:bookmarkEnd w:id="744"/>
      <w:bookmarkEnd w:id="745"/>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6" w:name="_CR6_2_13"/>
      <w:bookmarkStart w:id="747" w:name="_Toc59199077"/>
      <w:bookmarkStart w:id="748" w:name="_Toc59198486"/>
      <w:bookmarkStart w:id="749" w:name="_Toc525231086"/>
      <w:bookmarkStart w:id="750" w:name="_Toc172039603"/>
      <w:bookmarkEnd w:id="746"/>
      <w:r w:rsidRPr="00C6761E">
        <w:lastRenderedPageBreak/>
        <w:t>6.2.1</w:t>
      </w:r>
      <w:r w:rsidR="00C6434F" w:rsidRPr="00C6761E">
        <w:t>3</w:t>
      </w:r>
      <w:r w:rsidRPr="00C6761E">
        <w:tab/>
        <w:t xml:space="preserve">Announcing </w:t>
      </w:r>
      <w:r w:rsidR="0058472A" w:rsidRPr="00C6761E">
        <w:t>a</w:t>
      </w:r>
      <w:r w:rsidRPr="00C6761E">
        <w:t>lert procedure</w:t>
      </w:r>
      <w:bookmarkEnd w:id="747"/>
      <w:bookmarkEnd w:id="748"/>
      <w:bookmarkEnd w:id="749"/>
      <w:bookmarkEnd w:id="750"/>
    </w:p>
    <w:p w14:paraId="4671A283" w14:textId="77777777" w:rsidR="00F41346" w:rsidRPr="00C6761E" w:rsidRDefault="00F41346" w:rsidP="00F41346">
      <w:pPr>
        <w:pStyle w:val="Heading4"/>
      </w:pPr>
      <w:bookmarkStart w:id="751" w:name="_CR6_2_13_1"/>
      <w:bookmarkStart w:id="752" w:name="_Toc59199078"/>
      <w:bookmarkStart w:id="753" w:name="_Toc59198487"/>
      <w:bookmarkStart w:id="754" w:name="_Toc525231087"/>
      <w:bookmarkStart w:id="755" w:name="_Toc172039604"/>
      <w:bookmarkEnd w:id="751"/>
      <w:r w:rsidRPr="00C6761E">
        <w:t>6.2.1</w:t>
      </w:r>
      <w:r w:rsidR="00C6434F" w:rsidRPr="00C6761E">
        <w:t>3</w:t>
      </w:r>
      <w:r w:rsidRPr="00C6761E">
        <w:t>.1</w:t>
      </w:r>
      <w:r w:rsidRPr="00C6761E">
        <w:tab/>
        <w:t>General</w:t>
      </w:r>
      <w:bookmarkEnd w:id="752"/>
      <w:bookmarkEnd w:id="753"/>
      <w:bookmarkEnd w:id="754"/>
      <w:bookmarkEnd w:id="755"/>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6" w:name="_CR6_2_13_2"/>
      <w:bookmarkStart w:id="757" w:name="_Toc59199079"/>
      <w:bookmarkStart w:id="758" w:name="_Toc59198488"/>
      <w:bookmarkStart w:id="759" w:name="_Toc525231088"/>
      <w:bookmarkStart w:id="760" w:name="_Toc172039605"/>
      <w:bookmarkEnd w:id="756"/>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7"/>
      <w:bookmarkEnd w:id="758"/>
      <w:bookmarkEnd w:id="759"/>
      <w:bookmarkEnd w:id="760"/>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ProSe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r w:rsidR="00F41346" w:rsidRPr="00C6761E">
        <w:rPr>
          <w:lang w:eastAsia="zh-CN"/>
        </w:rPr>
        <w:t xml:space="preserve">ProSe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05pt;height:131.15pt" o:ole="">
            <v:imagedata r:id="rId36" o:title=""/>
          </v:shape>
          <o:OLEObject Type="Embed" ProgID="Visio.Drawing.11" ShapeID="_x0000_i1038" DrawAspect="Content" ObjectID="_1782652747" r:id="rId37"/>
        </w:object>
      </w:r>
    </w:p>
    <w:p w14:paraId="557247BA" w14:textId="77777777" w:rsidR="00F41346" w:rsidRPr="00C6761E" w:rsidRDefault="00F41346" w:rsidP="00F41346">
      <w:pPr>
        <w:pStyle w:val="TF"/>
      </w:pPr>
      <w:bookmarkStart w:id="761" w:name="_CRFigure6_2_13_2_1"/>
      <w:r w:rsidRPr="00C6761E">
        <w:t>Figure</w:t>
      </w:r>
      <w:r w:rsidR="00C6434F" w:rsidRPr="00C6761E">
        <w:t> </w:t>
      </w:r>
      <w:bookmarkEnd w:id="761"/>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2" w:name="_CR6_2_13_3"/>
      <w:bookmarkStart w:id="763" w:name="_Toc59199080"/>
      <w:bookmarkStart w:id="764" w:name="_Toc59198489"/>
      <w:bookmarkStart w:id="765" w:name="_Toc525231089"/>
      <w:bookmarkStart w:id="766" w:name="_Toc172039606"/>
      <w:bookmarkEnd w:id="762"/>
      <w:r w:rsidRPr="00C6761E">
        <w:rPr>
          <w:lang w:eastAsia="zh-CN"/>
        </w:rPr>
        <w:lastRenderedPageBreak/>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3"/>
      <w:bookmarkEnd w:id="764"/>
      <w:bookmarkEnd w:id="765"/>
      <w:bookmarkEnd w:id="766"/>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7" w:name="_CR6_2_13_4"/>
      <w:bookmarkStart w:id="768" w:name="_Toc59199081"/>
      <w:bookmarkStart w:id="769" w:name="_Toc59198490"/>
      <w:bookmarkStart w:id="770" w:name="_Toc525231090"/>
      <w:bookmarkStart w:id="771" w:name="_Toc172039607"/>
      <w:bookmarkEnd w:id="767"/>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8"/>
      <w:bookmarkEnd w:id="769"/>
      <w:bookmarkEnd w:id="770"/>
      <w:r w:rsidRPr="00C6761E">
        <w:t>5G DDNMF</w:t>
      </w:r>
      <w:bookmarkEnd w:id="771"/>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2" w:name="_CR6_2_13_5"/>
      <w:bookmarkStart w:id="773" w:name="_Toc59199082"/>
      <w:bookmarkStart w:id="774" w:name="_Toc59198491"/>
      <w:bookmarkStart w:id="775" w:name="_Toc525231091"/>
      <w:bookmarkStart w:id="776" w:name="_Toc172039608"/>
      <w:bookmarkEnd w:id="772"/>
      <w:r w:rsidRPr="00C6761E">
        <w:lastRenderedPageBreak/>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3"/>
      <w:bookmarkEnd w:id="774"/>
      <w:bookmarkEnd w:id="775"/>
      <w:bookmarkEnd w:id="776"/>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7" w:name="_CR6_2_13_6"/>
      <w:bookmarkStart w:id="778" w:name="_Toc59199083"/>
      <w:bookmarkStart w:id="779" w:name="_Toc59198492"/>
      <w:bookmarkStart w:id="780" w:name="_Toc525231092"/>
      <w:bookmarkStart w:id="781" w:name="_Toc172039609"/>
      <w:bookmarkEnd w:id="777"/>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8"/>
      <w:bookmarkEnd w:id="779"/>
      <w:bookmarkEnd w:id="780"/>
      <w:bookmarkEnd w:id="781"/>
    </w:p>
    <w:p w14:paraId="25F18F9E" w14:textId="77777777" w:rsidR="00F41346" w:rsidRPr="00C6761E" w:rsidRDefault="00F41346" w:rsidP="00637B8C">
      <w:pPr>
        <w:pStyle w:val="Heading5"/>
        <w:rPr>
          <w:lang w:eastAsia="zh-CN"/>
        </w:rPr>
      </w:pPr>
      <w:bookmarkStart w:id="782" w:name="_CR6_2_13_6_1"/>
      <w:bookmarkStart w:id="783" w:name="_Toc59199084"/>
      <w:bookmarkStart w:id="784" w:name="_Toc59198493"/>
      <w:bookmarkStart w:id="785" w:name="_Toc525231093"/>
      <w:bookmarkStart w:id="786" w:name="_Toc172039610"/>
      <w:bookmarkEnd w:id="782"/>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3"/>
      <w:bookmarkEnd w:id="784"/>
      <w:bookmarkEnd w:id="785"/>
      <w:r w:rsidRPr="00C6761E">
        <w:t>5G DDNMF</w:t>
      </w:r>
      <w:bookmarkEnd w:id="786"/>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7" w:name="_CR6_2_13_6_2"/>
      <w:bookmarkStart w:id="788" w:name="_Toc59199085"/>
      <w:bookmarkStart w:id="789" w:name="_Toc59198494"/>
      <w:bookmarkStart w:id="790" w:name="_Toc525231094"/>
      <w:bookmarkStart w:id="791" w:name="_Toc172039611"/>
      <w:bookmarkEnd w:id="787"/>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788"/>
      <w:bookmarkEnd w:id="789"/>
      <w:bookmarkEnd w:id="790"/>
      <w:bookmarkEnd w:id="791"/>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2" w:name="_CR6_2_14"/>
      <w:bookmarkStart w:id="793" w:name="_Toc172039612"/>
      <w:bookmarkEnd w:id="792"/>
      <w:r w:rsidRPr="00C6761E">
        <w:rPr>
          <w:lang w:eastAsia="zh-CN"/>
        </w:rPr>
        <w:t>6.2.</w:t>
      </w:r>
      <w:r w:rsidR="00C6434F" w:rsidRPr="00C6761E">
        <w:rPr>
          <w:lang w:eastAsia="zh-CN"/>
        </w:rPr>
        <w:t>14</w:t>
      </w:r>
      <w:r w:rsidRPr="00C6761E">
        <w:rPr>
          <w:lang w:eastAsia="zh-CN"/>
        </w:rPr>
        <w:tab/>
        <w:t>5G ProSe direct discovery procedure over PC5 interface</w:t>
      </w:r>
      <w:bookmarkEnd w:id="793"/>
    </w:p>
    <w:p w14:paraId="3E8D51E1" w14:textId="77777777" w:rsidR="00866C25" w:rsidRPr="00C6761E" w:rsidRDefault="00866C25" w:rsidP="0037175B">
      <w:pPr>
        <w:pStyle w:val="Heading4"/>
        <w:rPr>
          <w:lang w:eastAsia="zh-CN"/>
        </w:rPr>
      </w:pPr>
      <w:bookmarkStart w:id="794" w:name="_CR6_2_14_1"/>
      <w:bookmarkStart w:id="795" w:name="_Toc172039613"/>
      <w:bookmarkEnd w:id="794"/>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5"/>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lastRenderedPageBreak/>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6" w:name="_CR6_2_14_2"/>
      <w:bookmarkStart w:id="797" w:name="_Toc172039614"/>
      <w:bookmarkEnd w:id="796"/>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797"/>
    </w:p>
    <w:p w14:paraId="7289C0EC" w14:textId="31E56B47" w:rsidR="00866C25" w:rsidRPr="00C6761E" w:rsidRDefault="00866C25" w:rsidP="0037175B">
      <w:pPr>
        <w:pStyle w:val="Heading5"/>
        <w:rPr>
          <w:lang w:eastAsia="zh-CN"/>
        </w:rPr>
      </w:pPr>
      <w:bookmarkStart w:id="798" w:name="_CR6_2_14_2_1"/>
      <w:bookmarkStart w:id="799" w:name="_Toc172039615"/>
      <w:bookmarkEnd w:id="798"/>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9"/>
    </w:p>
    <w:p w14:paraId="4951615A" w14:textId="4164DFDA" w:rsidR="00E64BC3" w:rsidRPr="00C6761E" w:rsidRDefault="00E64BC3" w:rsidP="00826ACB">
      <w:pPr>
        <w:pStyle w:val="Heading6"/>
        <w:rPr>
          <w:lang w:eastAsia="zh-CN"/>
        </w:rPr>
      </w:pPr>
      <w:bookmarkStart w:id="800" w:name="_CR6_2_14_2_1_1"/>
      <w:bookmarkStart w:id="801" w:name="_Toc172039616"/>
      <w:bookmarkEnd w:id="800"/>
      <w:r w:rsidRPr="00C6761E">
        <w:rPr>
          <w:lang w:eastAsia="zh-CN"/>
        </w:rPr>
        <w:t>6.2.14.2.1.</w:t>
      </w:r>
      <w:r w:rsidR="00635C04" w:rsidRPr="00C6761E">
        <w:rPr>
          <w:lang w:eastAsia="zh-CN"/>
        </w:rPr>
        <w:t>1</w:t>
      </w:r>
      <w:r w:rsidRPr="00C6761E">
        <w:rPr>
          <w:lang w:eastAsia="zh-CN"/>
        </w:rPr>
        <w:tab/>
        <w:t>General</w:t>
      </w:r>
      <w:bookmarkEnd w:id="801"/>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2" w:name="_CR6_2_14_2_1_2"/>
      <w:bookmarkStart w:id="803" w:name="_Toc172039617"/>
      <w:bookmarkEnd w:id="802"/>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03"/>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r w:rsidRPr="00C6761E">
        <w:t>i)</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lastRenderedPageBreak/>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7.9pt;height:73.45pt" o:ole="">
            <v:imagedata r:id="rId38" o:title=""/>
          </v:shape>
          <o:OLEObject Type="Embed" ProgID="Visio.Drawing.15" ShapeID="_x0000_i1039" DrawAspect="Content" ObjectID="_1782652748" r:id="rId39"/>
        </w:object>
      </w:r>
    </w:p>
    <w:p w14:paraId="3EACC6BA" w14:textId="1C7326FB" w:rsidR="00866C25" w:rsidRPr="00C6761E" w:rsidRDefault="00866C25" w:rsidP="0037175B">
      <w:pPr>
        <w:pStyle w:val="TF"/>
      </w:pPr>
      <w:bookmarkStart w:id="804" w:name="_CRFigure6_2_14_2_1_2_1"/>
      <w:r w:rsidRPr="00C6761E">
        <w:t>Figure</w:t>
      </w:r>
      <w:r w:rsidR="00C6434F" w:rsidRPr="00C6761E">
        <w:t> </w:t>
      </w:r>
      <w:bookmarkEnd w:id="804"/>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5" w:name="_CR6_2_14_2_1_3"/>
      <w:bookmarkStart w:id="806" w:name="_Toc172039618"/>
      <w:bookmarkEnd w:id="805"/>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06"/>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07" w:name="_CR6_2_14_2_1_4"/>
      <w:bookmarkStart w:id="808" w:name="_Toc172039619"/>
      <w:bookmarkEnd w:id="807"/>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08"/>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 or</w:t>
      </w:r>
    </w:p>
    <w:p w14:paraId="62DEF4D1" w14:textId="77777777" w:rsidR="00866C25" w:rsidRPr="00C6761E" w:rsidRDefault="00866C25" w:rsidP="00866C25">
      <w:pPr>
        <w:pStyle w:val="B1"/>
      </w:pPr>
      <w:r w:rsidRPr="00C6761E">
        <w:lastRenderedPageBreak/>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65pt;height:68.45pt" o:ole="">
            <v:imagedata r:id="rId40" o:title=""/>
          </v:shape>
          <o:OLEObject Type="Embed" ProgID="Visio.Drawing.15" ShapeID="_x0000_i1040" DrawAspect="Content" ObjectID="_1782652749" r:id="rId41"/>
        </w:object>
      </w:r>
    </w:p>
    <w:p w14:paraId="0BD624F4" w14:textId="384B22CB" w:rsidR="00866C25" w:rsidRPr="00C6761E" w:rsidRDefault="00866C25" w:rsidP="0037175B">
      <w:pPr>
        <w:pStyle w:val="TF"/>
      </w:pPr>
      <w:bookmarkStart w:id="809" w:name="_CRFigure6_2_14_2_1_4_1"/>
      <w:r w:rsidRPr="00C6761E">
        <w:t>Figure</w:t>
      </w:r>
      <w:r w:rsidR="00350F35" w:rsidRPr="00C6761E">
        <w:t> </w:t>
      </w:r>
      <w:bookmarkEnd w:id="809"/>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lastRenderedPageBreak/>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10" w:name="_CR6_2_14_2_1_5"/>
      <w:bookmarkStart w:id="811" w:name="_Toc172039620"/>
      <w:bookmarkEnd w:id="810"/>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11"/>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2" w:name="_CR6_2_14_2_2"/>
      <w:bookmarkStart w:id="813" w:name="_Toc172039621"/>
      <w:bookmarkEnd w:id="812"/>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3"/>
    </w:p>
    <w:p w14:paraId="26DF0D1B" w14:textId="6B2B128D" w:rsidR="00E64BC3" w:rsidRPr="00C6761E" w:rsidRDefault="00E64BC3" w:rsidP="00826ACB">
      <w:pPr>
        <w:pStyle w:val="Heading6"/>
        <w:rPr>
          <w:lang w:eastAsia="zh-CN"/>
        </w:rPr>
      </w:pPr>
      <w:bookmarkStart w:id="814" w:name="_CR6_2_14_2_2_1"/>
      <w:bookmarkStart w:id="815" w:name="_Toc172039622"/>
      <w:bookmarkEnd w:id="814"/>
      <w:r w:rsidRPr="00C6761E">
        <w:rPr>
          <w:lang w:eastAsia="zh-CN"/>
        </w:rPr>
        <w:t>6.2.14.2.2.</w:t>
      </w:r>
      <w:r w:rsidR="00635C04" w:rsidRPr="00C6761E">
        <w:rPr>
          <w:lang w:eastAsia="zh-CN"/>
        </w:rPr>
        <w:t>1</w:t>
      </w:r>
      <w:r w:rsidRPr="00C6761E">
        <w:rPr>
          <w:lang w:eastAsia="zh-CN"/>
        </w:rPr>
        <w:tab/>
        <w:t>General</w:t>
      </w:r>
      <w:bookmarkEnd w:id="815"/>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16" w:name="_CR6_2_14_2_2_2"/>
      <w:bookmarkStart w:id="817" w:name="_Toc172039623"/>
      <w:bookmarkEnd w:id="816"/>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17"/>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lastRenderedPageBreak/>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65pt;height:110.5pt" o:ole="">
            <v:imagedata r:id="rId42" o:title=""/>
          </v:shape>
          <o:OLEObject Type="Embed" ProgID="Visio.Drawing.15" ShapeID="_x0000_i1041" DrawAspect="Content" ObjectID="_1782652750" r:id="rId43"/>
        </w:object>
      </w:r>
    </w:p>
    <w:p w14:paraId="506CC3E6" w14:textId="66E329BA" w:rsidR="00866C25" w:rsidRPr="00C6761E" w:rsidRDefault="00866C25" w:rsidP="0037175B">
      <w:pPr>
        <w:pStyle w:val="TF"/>
      </w:pPr>
      <w:bookmarkStart w:id="818" w:name="_CRFigure6_2_14_2_2_2_1"/>
      <w:r w:rsidRPr="00C6761E">
        <w:t>Figure</w:t>
      </w:r>
      <w:r w:rsidR="000F4F4B" w:rsidRPr="00C6761E">
        <w:t> </w:t>
      </w:r>
      <w:bookmarkEnd w:id="818"/>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lastRenderedPageBreak/>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19" w:name="_CR6_2_14_2_2_3"/>
      <w:bookmarkStart w:id="820" w:name="_Toc172039624"/>
      <w:bookmarkEnd w:id="819"/>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20"/>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lastRenderedPageBreak/>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21" w:name="_CR6_2_14_2_2_4"/>
      <w:bookmarkStart w:id="822" w:name="_Toc172039625"/>
      <w:bookmarkEnd w:id="821"/>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22"/>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r w:rsidRPr="00C6761E">
        <w:t>i)</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2.9pt;height:116.9pt" o:ole="">
            <v:imagedata r:id="rId44" o:title=""/>
          </v:shape>
          <o:OLEObject Type="Embed" ProgID="Visio.Drawing.15" ShapeID="_x0000_i1042" DrawAspect="Content" ObjectID="_1782652751" r:id="rId45"/>
        </w:object>
      </w:r>
    </w:p>
    <w:p w14:paraId="72F7B5CF" w14:textId="697BD16E" w:rsidR="00866C25" w:rsidRPr="00C6761E" w:rsidRDefault="00866C25" w:rsidP="0037175B">
      <w:pPr>
        <w:pStyle w:val="TF"/>
      </w:pPr>
      <w:bookmarkStart w:id="823" w:name="_CRFigure6_2_14_2_2_4_1"/>
      <w:r w:rsidRPr="00C6761E">
        <w:t>Figure</w:t>
      </w:r>
      <w:r w:rsidR="000F4F4B" w:rsidRPr="00C6761E">
        <w:t> </w:t>
      </w:r>
      <w:bookmarkEnd w:id="823"/>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lastRenderedPageBreak/>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lastRenderedPageBreak/>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4" w:name="_CR6_2_14_2_2_5"/>
      <w:bookmarkStart w:id="825" w:name="_Toc172039626"/>
      <w:bookmarkEnd w:id="824"/>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25"/>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6" w:name="_CR6_2_15"/>
      <w:bookmarkStart w:id="827" w:name="_Toc172039627"/>
      <w:bookmarkEnd w:id="826"/>
      <w:r w:rsidRPr="00C6761E">
        <w:rPr>
          <w:lang w:eastAsia="zh-CN"/>
        </w:rPr>
        <w:t>6.2.</w:t>
      </w:r>
      <w:r w:rsidR="004F14C3" w:rsidRPr="00C6761E">
        <w:rPr>
          <w:lang w:eastAsia="zh-CN"/>
        </w:rPr>
        <w:t>15</w:t>
      </w:r>
      <w:r w:rsidRPr="00C6761E">
        <w:rPr>
          <w:lang w:eastAsia="zh-CN"/>
        </w:rPr>
        <w:tab/>
        <w:t>Group member discovery over PC5 interface</w:t>
      </w:r>
      <w:bookmarkEnd w:id="827"/>
    </w:p>
    <w:p w14:paraId="2A88B1D6" w14:textId="77777777" w:rsidR="00866C25" w:rsidRPr="00C6761E" w:rsidRDefault="00866C25" w:rsidP="00866C25">
      <w:pPr>
        <w:pStyle w:val="Heading4"/>
        <w:rPr>
          <w:lang w:eastAsia="zh-CN"/>
        </w:rPr>
      </w:pPr>
      <w:bookmarkStart w:id="828" w:name="_CR6_2_15_1"/>
      <w:bookmarkStart w:id="829" w:name="_Toc172039628"/>
      <w:bookmarkEnd w:id="828"/>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29"/>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lastRenderedPageBreak/>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30" w:name="_CR6_2_15_2"/>
      <w:bookmarkStart w:id="831" w:name="_Toc172039629"/>
      <w:bookmarkEnd w:id="830"/>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31"/>
    </w:p>
    <w:p w14:paraId="0730546B" w14:textId="4241A355" w:rsidR="00866C25" w:rsidRPr="00C6761E" w:rsidRDefault="00866C25" w:rsidP="00866C25">
      <w:pPr>
        <w:pStyle w:val="Heading5"/>
        <w:rPr>
          <w:lang w:eastAsia="zh-CN"/>
        </w:rPr>
      </w:pPr>
      <w:bookmarkStart w:id="832" w:name="_CR6_2_15_2_1"/>
      <w:bookmarkStart w:id="833" w:name="_Toc172039630"/>
      <w:bookmarkEnd w:id="832"/>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3"/>
    </w:p>
    <w:p w14:paraId="6A06E0AF" w14:textId="3201E34C" w:rsidR="009F1BE8" w:rsidRPr="00C6761E" w:rsidRDefault="009F1BE8" w:rsidP="00826ACB">
      <w:pPr>
        <w:pStyle w:val="Heading6"/>
        <w:rPr>
          <w:lang w:eastAsia="zh-CN"/>
        </w:rPr>
      </w:pPr>
      <w:bookmarkStart w:id="834" w:name="_CR6_2_15_2_1_1"/>
      <w:bookmarkStart w:id="835" w:name="_Toc172039631"/>
      <w:bookmarkEnd w:id="834"/>
      <w:r w:rsidRPr="00C6761E">
        <w:rPr>
          <w:lang w:eastAsia="zh-CN"/>
        </w:rPr>
        <w:t>6.2.15.2.1.1</w:t>
      </w:r>
      <w:r w:rsidRPr="00C6761E">
        <w:rPr>
          <w:lang w:eastAsia="zh-CN"/>
        </w:rPr>
        <w:tab/>
        <w:t>General</w:t>
      </w:r>
      <w:bookmarkEnd w:id="835"/>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6" w:name="_CR6_2_15_2_1_2"/>
      <w:bookmarkStart w:id="837" w:name="_Toc172039632"/>
      <w:bookmarkEnd w:id="836"/>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37"/>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 xml:space="preserve">ProSe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lastRenderedPageBreak/>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4.95pt;height:82pt" o:ole="">
            <v:imagedata r:id="rId46" o:title=""/>
          </v:shape>
          <o:OLEObject Type="Embed" ProgID="Visio.Drawing.15" ShapeID="_x0000_i1043" DrawAspect="Content" ObjectID="_1782652752" r:id="rId47"/>
        </w:object>
      </w:r>
    </w:p>
    <w:p w14:paraId="64A81FBE" w14:textId="7C347142" w:rsidR="00866C25" w:rsidRPr="00C6761E" w:rsidRDefault="00866C25" w:rsidP="0037175B">
      <w:pPr>
        <w:pStyle w:val="TF"/>
      </w:pPr>
      <w:bookmarkStart w:id="838" w:name="_CRFigure6_2_15_2_1_2_1"/>
      <w:r w:rsidRPr="00C6761E">
        <w:t>Figure</w:t>
      </w:r>
      <w:r w:rsidR="004F14C3" w:rsidRPr="00C6761E">
        <w:t> </w:t>
      </w:r>
      <w:bookmarkEnd w:id="838"/>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lastRenderedPageBreak/>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39" w:name="_CR6_2_15_2_1_3"/>
      <w:bookmarkStart w:id="840" w:name="_Toc172039633"/>
      <w:bookmarkEnd w:id="839"/>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40"/>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41" w:name="_CR6_2_15_2_1_4"/>
      <w:bookmarkStart w:id="842" w:name="_Toc172039634"/>
      <w:bookmarkEnd w:id="841"/>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2"/>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lastRenderedPageBreak/>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50pt;height:73.45pt" o:ole="">
            <v:imagedata r:id="rId48" o:title=""/>
          </v:shape>
          <o:OLEObject Type="Embed" ProgID="Visio.Drawing.15" ShapeID="_x0000_i1044" DrawAspect="Content" ObjectID="_1782652753" r:id="rId49"/>
        </w:object>
      </w:r>
    </w:p>
    <w:p w14:paraId="1C733B7E" w14:textId="18F0B36F" w:rsidR="00866C25" w:rsidRPr="00C6761E" w:rsidRDefault="00866C25" w:rsidP="0037175B">
      <w:pPr>
        <w:pStyle w:val="TF"/>
      </w:pPr>
      <w:bookmarkStart w:id="843" w:name="_CRFigure6_2_15_2_1_4_1"/>
      <w:r w:rsidRPr="00C6761E">
        <w:t>Figure</w:t>
      </w:r>
      <w:r w:rsidR="004F14C3" w:rsidRPr="00C6761E">
        <w:t> </w:t>
      </w:r>
      <w:bookmarkEnd w:id="843"/>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lastRenderedPageBreak/>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4" w:name="_CR6_2_15_2_1_5"/>
      <w:bookmarkStart w:id="845" w:name="_Toc172039635"/>
      <w:bookmarkEnd w:id="844"/>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5"/>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6" w:name="_CR6_2_15_2_2"/>
      <w:bookmarkStart w:id="847" w:name="_Toc172039636"/>
      <w:bookmarkEnd w:id="846"/>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47"/>
    </w:p>
    <w:p w14:paraId="0A645215" w14:textId="413A07AC" w:rsidR="009F1BE8" w:rsidRPr="00C6761E" w:rsidRDefault="009F1BE8" w:rsidP="00826ACB">
      <w:pPr>
        <w:pStyle w:val="Heading6"/>
        <w:rPr>
          <w:lang w:eastAsia="zh-CN"/>
        </w:rPr>
      </w:pPr>
      <w:bookmarkStart w:id="848" w:name="_CR6_2_15_2_2_1"/>
      <w:bookmarkStart w:id="849" w:name="_Toc172039637"/>
      <w:bookmarkEnd w:id="848"/>
      <w:r w:rsidRPr="00C6761E">
        <w:rPr>
          <w:lang w:eastAsia="zh-CN"/>
        </w:rPr>
        <w:t>6.2.15.2.2.1</w:t>
      </w:r>
      <w:r w:rsidRPr="00C6761E">
        <w:rPr>
          <w:lang w:eastAsia="zh-CN"/>
        </w:rPr>
        <w:tab/>
        <w:t>General</w:t>
      </w:r>
      <w:bookmarkEnd w:id="849"/>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50" w:name="_CR6_2_15_2_2_2"/>
      <w:bookmarkStart w:id="851" w:name="_Toc172039638"/>
      <w:bookmarkEnd w:id="850"/>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51"/>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lastRenderedPageBreak/>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95pt;height:111.9pt" o:ole="">
            <v:imagedata r:id="rId50" o:title=""/>
          </v:shape>
          <o:OLEObject Type="Embed" ProgID="Visio.Drawing.15" ShapeID="_x0000_i1045" DrawAspect="Content" ObjectID="_1782652754" r:id="rId51"/>
        </w:object>
      </w:r>
    </w:p>
    <w:p w14:paraId="15B5A5DC" w14:textId="23D8BB01" w:rsidR="00866C25" w:rsidRPr="00C6761E" w:rsidRDefault="00866C25" w:rsidP="00866C25">
      <w:pPr>
        <w:pStyle w:val="TF"/>
      </w:pPr>
      <w:bookmarkStart w:id="852" w:name="_CRFigure6_2_15_2_2_2_1"/>
      <w:r w:rsidRPr="00C6761E">
        <w:t>Figure</w:t>
      </w:r>
      <w:r w:rsidR="004F14C3" w:rsidRPr="00C6761E">
        <w:t> </w:t>
      </w:r>
      <w:bookmarkEnd w:id="852"/>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lastRenderedPageBreak/>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3" w:name="_CR6_2_15_2_2_3"/>
      <w:bookmarkStart w:id="854" w:name="_Toc172039639"/>
      <w:bookmarkEnd w:id="853"/>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4"/>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5" w:name="_CR6_2_15_2_2_4"/>
      <w:bookmarkStart w:id="856" w:name="_Toc172039640"/>
      <w:bookmarkEnd w:id="855"/>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56"/>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lastRenderedPageBreak/>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7.9pt;height:121.2pt" o:ole="">
            <v:imagedata r:id="rId52" o:title=""/>
          </v:shape>
          <o:OLEObject Type="Embed" ProgID="Visio.Drawing.15" ShapeID="_x0000_i1046" DrawAspect="Content" ObjectID="_1782652755" r:id="rId53"/>
        </w:object>
      </w:r>
    </w:p>
    <w:p w14:paraId="202EBFF6" w14:textId="39CD2CA3" w:rsidR="00866C25" w:rsidRPr="00C6761E" w:rsidRDefault="00866C25" w:rsidP="00866C25">
      <w:pPr>
        <w:pStyle w:val="TF"/>
      </w:pPr>
      <w:bookmarkStart w:id="857" w:name="_CRFigure6_2_15_2_2_4_1"/>
      <w:r w:rsidRPr="00C6761E">
        <w:t>Figure</w:t>
      </w:r>
      <w:r w:rsidR="004F14C3" w:rsidRPr="00C6761E">
        <w:t> </w:t>
      </w:r>
      <w:bookmarkEnd w:id="857"/>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lastRenderedPageBreak/>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58" w:name="_CR6_2_15_2_2_5"/>
      <w:bookmarkStart w:id="859" w:name="_Toc172039641"/>
      <w:bookmarkEnd w:id="858"/>
      <w:r w:rsidRPr="00C6761E">
        <w:rPr>
          <w:lang w:eastAsia="zh-CN"/>
        </w:rPr>
        <w:lastRenderedPageBreak/>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59"/>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60" w:name="_CR6_2_16"/>
      <w:bookmarkStart w:id="861" w:name="_Toc172039642"/>
      <w:bookmarkEnd w:id="860"/>
      <w:r w:rsidRPr="00C6761E">
        <w:t>6.2.</w:t>
      </w:r>
      <w:r w:rsidR="004F1FC0" w:rsidRPr="00C6761E">
        <w:t>16</w:t>
      </w:r>
      <w:r w:rsidRPr="00C6761E">
        <w:tab/>
        <w:t>Procedure for UE to use provisioned radio resources for 5G ProSe direct discovery</w:t>
      </w:r>
      <w:bookmarkEnd w:id="861"/>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r w:rsidRPr="00C6761E">
        <w:t>i)</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r w:rsidRPr="00C6761E">
        <w:t>i)</w:t>
      </w:r>
      <w:r w:rsidRPr="00C6761E">
        <w:tab/>
        <w:t>if in 5GMM-IDLE mode, perform PLMN selection triggered by 5G ProSe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77777777" w:rsidR="00CC3C2E" w:rsidRPr="00C6761E" w:rsidRDefault="00CC3C2E" w:rsidP="00CC3C2E">
      <w:pPr>
        <w:pStyle w:val="B3"/>
      </w:pPr>
      <w:r w:rsidRPr="00C6761E">
        <w:tab/>
        <w:t>Whether the UE performs i) or ii)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77777777" w:rsidR="00CC3C2E" w:rsidRPr="00C6761E" w:rsidRDefault="00CC3C2E" w:rsidP="00CC3C2E">
      <w:r w:rsidRPr="00C6761E">
        <w:lastRenderedPageBreak/>
        <w:t>If the registration to the selected PLMN 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2" w:name="_CR6_2_17"/>
      <w:bookmarkStart w:id="863" w:name="_Toc172039643"/>
      <w:bookmarkEnd w:id="862"/>
      <w:r w:rsidRPr="00C6761E">
        <w:t>6.2.17</w:t>
      </w:r>
      <w:r w:rsidRPr="00C6761E">
        <w:tab/>
        <w:t>5G PKMF address request procedure</w:t>
      </w:r>
      <w:bookmarkEnd w:id="863"/>
    </w:p>
    <w:p w14:paraId="6E6EAE3E" w14:textId="15318F72" w:rsidR="00651E8F" w:rsidRPr="00C6761E" w:rsidRDefault="00651E8F" w:rsidP="00651E8F">
      <w:pPr>
        <w:pStyle w:val="Heading4"/>
      </w:pPr>
      <w:bookmarkStart w:id="864" w:name="_CR6_2_17_1"/>
      <w:bookmarkStart w:id="865" w:name="_Toc172039644"/>
      <w:bookmarkEnd w:id="864"/>
      <w:r w:rsidRPr="00C6761E">
        <w:t>6.2.17.1</w:t>
      </w:r>
      <w:r w:rsidRPr="00C6761E">
        <w:tab/>
        <w:t>General</w:t>
      </w:r>
      <w:bookmarkEnd w:id="865"/>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66" w:name="_CR6_2_17_2"/>
      <w:bookmarkStart w:id="867" w:name="_Toc172039645"/>
      <w:bookmarkEnd w:id="866"/>
      <w:r w:rsidRPr="00C6761E">
        <w:t>6.2.17.2</w:t>
      </w:r>
      <w:r w:rsidRPr="00C6761E">
        <w:tab/>
        <w:t>5G PKMF address request procedure initiation by the UE</w:t>
      </w:r>
      <w:bookmarkEnd w:id="867"/>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05pt;height:277.3pt" o:ole="">
            <v:imagedata r:id="rId54" o:title=""/>
          </v:shape>
          <o:OLEObject Type="Embed" ProgID="Visio.Drawing.15" ShapeID="_x0000_i1047" DrawAspect="Content" ObjectID="_1782652756" r:id="rId55"/>
        </w:object>
      </w:r>
    </w:p>
    <w:p w14:paraId="5C0F59DC" w14:textId="4894A5E8" w:rsidR="00651E8F" w:rsidRPr="00C6761E" w:rsidRDefault="00651E8F" w:rsidP="00651E8F">
      <w:pPr>
        <w:pStyle w:val="TF"/>
      </w:pPr>
      <w:bookmarkStart w:id="868" w:name="_CRFigure6_2_17_2_1"/>
      <w:r w:rsidRPr="00C6761E">
        <w:t xml:space="preserve">Figure </w:t>
      </w:r>
      <w:bookmarkEnd w:id="868"/>
      <w:r w:rsidRPr="00C6761E">
        <w:t>6.2.17.2.1: 5G PKMF address request procedure</w:t>
      </w:r>
    </w:p>
    <w:p w14:paraId="1E828E00" w14:textId="77777777" w:rsidR="00651E8F" w:rsidRPr="00C6761E" w:rsidRDefault="00651E8F" w:rsidP="007061FD">
      <w:pPr>
        <w:pStyle w:val="Heading4"/>
      </w:pPr>
      <w:bookmarkStart w:id="869" w:name="_CR6_2_17_3"/>
      <w:bookmarkStart w:id="870" w:name="_Toc172039646"/>
      <w:bookmarkEnd w:id="869"/>
      <w:r w:rsidRPr="00C6761E">
        <w:t>6.2.17.3</w:t>
      </w:r>
      <w:r w:rsidRPr="00C6761E">
        <w:tab/>
        <w:t>5G PKMF address request procedure accepted by the 5G DDNMF</w:t>
      </w:r>
      <w:bookmarkEnd w:id="870"/>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71" w:name="_CR6_2_17_4"/>
      <w:bookmarkStart w:id="872" w:name="_Toc172039647"/>
      <w:bookmarkEnd w:id="871"/>
      <w:r w:rsidRPr="00C6761E">
        <w:t>6.2.17.4</w:t>
      </w:r>
      <w:r w:rsidRPr="00C6761E">
        <w:tab/>
        <w:t>5G PKMF address request procedure completed by the UE</w:t>
      </w:r>
      <w:bookmarkEnd w:id="872"/>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3" w:name="_CR6_2_17_5"/>
      <w:bookmarkStart w:id="874" w:name="_Toc172039648"/>
      <w:bookmarkEnd w:id="873"/>
      <w:r w:rsidRPr="00C6761E">
        <w:t>6.2.17.5</w:t>
      </w:r>
      <w:r w:rsidRPr="00C6761E">
        <w:tab/>
        <w:t>5G PKMF address request procedure not accepted by the 5G DDNMF</w:t>
      </w:r>
      <w:bookmarkEnd w:id="874"/>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5" w:name="_CR6_2_17_6"/>
      <w:bookmarkStart w:id="876" w:name="_Toc172039649"/>
      <w:bookmarkEnd w:id="875"/>
      <w:r w:rsidRPr="00C6761E">
        <w:lastRenderedPageBreak/>
        <w:t>6.2.17.6</w:t>
      </w:r>
      <w:r w:rsidRPr="00C6761E">
        <w:tab/>
        <w:t>Abnormal cases</w:t>
      </w:r>
      <w:bookmarkEnd w:id="876"/>
    </w:p>
    <w:p w14:paraId="65600C52" w14:textId="77777777" w:rsidR="00651E8F" w:rsidRPr="00C6761E" w:rsidRDefault="00651E8F" w:rsidP="007061FD">
      <w:pPr>
        <w:pStyle w:val="Heading5"/>
      </w:pPr>
      <w:bookmarkStart w:id="877" w:name="_CR6_2_17_6_1"/>
      <w:bookmarkStart w:id="878" w:name="_Toc172039650"/>
      <w:bookmarkEnd w:id="877"/>
      <w:r w:rsidRPr="00C6761E">
        <w:t>6.2.17.6.1</w:t>
      </w:r>
      <w:r w:rsidRPr="00C6761E">
        <w:tab/>
        <w:t>Abnormal cases in the UE</w:t>
      </w:r>
      <w:bookmarkEnd w:id="878"/>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79" w:name="_CR6_2_17_6_2"/>
      <w:bookmarkStart w:id="880" w:name="_Toc172039651"/>
      <w:bookmarkEnd w:id="879"/>
      <w:r w:rsidRPr="00C6761E">
        <w:t>6.2.17.6.2</w:t>
      </w:r>
      <w:r w:rsidRPr="00C6761E">
        <w:tab/>
        <w:t>Abnormal cases in the 5G DDNMF</w:t>
      </w:r>
      <w:bookmarkEnd w:id="880"/>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81" w:name="_CR7"/>
      <w:bookmarkStart w:id="882" w:name="_Toc172039652"/>
      <w:bookmarkEnd w:id="881"/>
      <w:r w:rsidRPr="00C6761E">
        <w:t>7</w:t>
      </w:r>
      <w:r w:rsidR="00FF4F78" w:rsidRPr="00C6761E">
        <w:tab/>
        <w:t>5G ProSe direct communications</w:t>
      </w:r>
      <w:bookmarkEnd w:id="882"/>
    </w:p>
    <w:p w14:paraId="6B538434" w14:textId="77777777" w:rsidR="00FA6061" w:rsidRPr="00C6761E" w:rsidRDefault="00FD28BD" w:rsidP="006971BF">
      <w:pPr>
        <w:pStyle w:val="Heading2"/>
      </w:pPr>
      <w:bookmarkStart w:id="883" w:name="_CR7_1"/>
      <w:bookmarkStart w:id="884" w:name="_Toc172039653"/>
      <w:bookmarkEnd w:id="883"/>
      <w:r w:rsidRPr="00C6761E">
        <w:t>7</w:t>
      </w:r>
      <w:r w:rsidR="00CA1977" w:rsidRPr="00C6761E">
        <w:t>.1</w:t>
      </w:r>
      <w:r w:rsidR="00CA1977" w:rsidRPr="00C6761E">
        <w:tab/>
        <w:t>Overview</w:t>
      </w:r>
      <w:bookmarkEnd w:id="884"/>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885" w:name="OLE_LINK4"/>
      <w:r w:rsidR="00090E17" w:rsidRPr="00C6761E">
        <w:t xml:space="preserve"> For transmitting and receiving direct communication request messages (i.e. the PROSE DIRECT LINK ESTABLISHMENT REQUEST message), the default </w:t>
      </w:r>
      <w:bookmarkStart w:id="886" w:name="OLE_LINK1"/>
      <w:r w:rsidR="00090E17" w:rsidRPr="00C6761E">
        <w:t>PC5 DRX</w:t>
      </w:r>
      <w:bookmarkEnd w:id="886"/>
      <w:r w:rsidR="00090E17" w:rsidRPr="00C6761E">
        <w:t xml:space="preserve"> configuration is used (see 3GPP TS 38.300 [21]).</w:t>
      </w:r>
      <w:bookmarkEnd w:id="885"/>
    </w:p>
    <w:p w14:paraId="18C0A992" w14:textId="579C9702" w:rsidR="001926D5" w:rsidRPr="00C6761E" w:rsidRDefault="00FD28BD" w:rsidP="00661A16">
      <w:pPr>
        <w:pStyle w:val="Heading2"/>
      </w:pPr>
      <w:bookmarkStart w:id="887" w:name="_CR7_2"/>
      <w:bookmarkStart w:id="888" w:name="_Toc172039654"/>
      <w:bookmarkEnd w:id="887"/>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88"/>
    </w:p>
    <w:p w14:paraId="323612FE" w14:textId="77777777" w:rsidR="0036233B" w:rsidRPr="00C6761E" w:rsidRDefault="0036233B" w:rsidP="006971BF">
      <w:pPr>
        <w:pStyle w:val="Heading3"/>
      </w:pPr>
      <w:bookmarkStart w:id="889" w:name="_CR7_2_1"/>
      <w:bookmarkStart w:id="890" w:name="_Toc172039655"/>
      <w:bookmarkEnd w:id="889"/>
      <w:r w:rsidRPr="00C6761E">
        <w:t>7.2.1</w:t>
      </w:r>
      <w:r w:rsidRPr="00C6761E">
        <w:tab/>
        <w:t>Overview</w:t>
      </w:r>
      <w:bookmarkEnd w:id="890"/>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4C269401" w14:textId="77777777" w:rsidR="007A727E" w:rsidRPr="00C6761E" w:rsidRDefault="007A727E" w:rsidP="007A727E">
      <w:r w:rsidRPr="00C6761E">
        <w:t xml:space="preserve">For 5G ProSe UE-to-UE relay, </w:t>
      </w:r>
      <w:r w:rsidRPr="00C6761E">
        <w:rPr>
          <w:lang w:eastAsia="zh-CN"/>
        </w:rPr>
        <w:t>the</w:t>
      </w:r>
      <w:r w:rsidRPr="00C6761E">
        <w:t xml:space="preserve"> 5G ProSe direct link context</w:t>
      </w:r>
      <w:r w:rsidRPr="00C6761E">
        <w:rPr>
          <w:lang w:eastAsia="zh-CN"/>
        </w:rPr>
        <w:t xml:space="preserve"> includes:</w:t>
      </w:r>
    </w:p>
    <w:p w14:paraId="7F08CB64" w14:textId="1375C2E7" w:rsidR="007A727E" w:rsidRPr="00C6761E" w:rsidRDefault="007A727E" w:rsidP="007A727E">
      <w:pPr>
        <w:pStyle w:val="B1"/>
        <w:rPr>
          <w:lang w:eastAsia="ko-KR"/>
        </w:rPr>
      </w:pPr>
      <w:r w:rsidRPr="00C6761E">
        <w:rPr>
          <w:lang w:eastAsia="ko-KR"/>
        </w:rPr>
        <w:t>a)</w:t>
      </w:r>
      <w:r w:rsidRPr="00C6761E">
        <w:rPr>
          <w:lang w:eastAsia="ko-KR"/>
        </w:rPr>
        <w:tab/>
        <w:t xml:space="preserve">user info </w:t>
      </w:r>
      <w:r w:rsidR="00892A20">
        <w:rPr>
          <w:rFonts w:hint="eastAsia"/>
          <w:lang w:eastAsia="zh-CN"/>
        </w:rPr>
        <w:t xml:space="preserve">(i.e. </w:t>
      </w:r>
      <w:r w:rsidR="00892A20" w:rsidRPr="00C6761E">
        <w:t>application layer ID</w:t>
      </w:r>
      <w:r w:rsidR="00892A20">
        <w:rPr>
          <w:rFonts w:hint="eastAsia"/>
          <w:lang w:eastAsia="zh-CN"/>
        </w:rPr>
        <w:t xml:space="preserve">) </w:t>
      </w:r>
      <w:r w:rsidRPr="00C6761E">
        <w:rPr>
          <w:lang w:eastAsia="ko-KR"/>
        </w:rPr>
        <w:t>and layer</w:t>
      </w:r>
      <w:r w:rsidRPr="00C6761E">
        <w:rPr>
          <w:lang w:eastAsia="zh-CN"/>
        </w:rPr>
        <w:t>-</w:t>
      </w:r>
      <w:r w:rsidRPr="00C6761E">
        <w:rPr>
          <w:lang w:eastAsia="ko-KR"/>
        </w:rPr>
        <w:t xml:space="preserve">2 ID of source </w:t>
      </w:r>
      <w:r w:rsidRPr="00C6761E">
        <w:t xml:space="preserve">5G ProSe </w:t>
      </w:r>
      <w:r w:rsidRPr="00C6761E">
        <w:rPr>
          <w:lang w:eastAsia="ko-KR"/>
        </w:rPr>
        <w:t>end UE;</w:t>
      </w:r>
    </w:p>
    <w:p w14:paraId="0F6FC427" w14:textId="489675C8" w:rsidR="007A727E" w:rsidRPr="00C6761E" w:rsidRDefault="007A727E" w:rsidP="007A727E">
      <w:pPr>
        <w:pStyle w:val="B1"/>
      </w:pPr>
      <w:r w:rsidRPr="00C6761E">
        <w:rPr>
          <w:rFonts w:eastAsia="Malgun Gothic"/>
          <w:lang w:eastAsia="ko-KR"/>
        </w:rPr>
        <w:t>b)</w:t>
      </w:r>
      <w:r w:rsidRPr="00C6761E">
        <w:rPr>
          <w:rFonts w:eastAsia="Malgun Gothic"/>
          <w:lang w:eastAsia="ko-KR"/>
        </w:rPr>
        <w:tab/>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892A20">
        <w:rPr>
          <w:lang w:eastAsia="zh-CN"/>
        </w:rPr>
        <w:t xml:space="preserve"> </w:t>
      </w:r>
      <w:r w:rsidRPr="00C6761E">
        <w:rPr>
          <w:rFonts w:eastAsia="Malgun Gothic"/>
          <w:lang w:eastAsia="ko-KR"/>
        </w:rPr>
        <w:t>and layer-2 ID of target 5G ProSe end UE;</w:t>
      </w:r>
    </w:p>
    <w:p w14:paraId="4DC4B35B" w14:textId="20BE37AC" w:rsidR="007A727E" w:rsidRPr="00C6761E" w:rsidRDefault="007A727E" w:rsidP="007A727E">
      <w:pPr>
        <w:pStyle w:val="B1"/>
        <w:rPr>
          <w:lang w:eastAsia="zh-CN"/>
        </w:rPr>
      </w:pPr>
      <w:r w:rsidRPr="00C6761E">
        <w:t>b)</w:t>
      </w:r>
      <w:r w:rsidRPr="00C6761E">
        <w:tab/>
      </w:r>
      <w:r w:rsidRPr="00C6761E">
        <w:rPr>
          <w:lang w:eastAsia="ko-KR"/>
        </w:rPr>
        <w:t xml:space="preserve">user info ID </w:t>
      </w:r>
      <w:r w:rsidR="00892A20">
        <w:rPr>
          <w:rFonts w:hint="eastAsia"/>
          <w:lang w:eastAsia="zh-CN"/>
        </w:rPr>
        <w:t>(see clause</w:t>
      </w:r>
      <w:r w:rsidR="00892A20" w:rsidRPr="00C6761E">
        <w:t> </w:t>
      </w:r>
      <w:r w:rsidR="00892A20">
        <w:rPr>
          <w:rFonts w:hint="eastAsia"/>
          <w:lang w:eastAsia="zh-CN"/>
        </w:rPr>
        <w:t>5.2.</w:t>
      </w:r>
      <w:r w:rsidR="00892A20" w:rsidRPr="00C6761E">
        <w:t>7</w:t>
      </w:r>
      <w:r w:rsidR="00892A20">
        <w:rPr>
          <w:rFonts w:hint="eastAsia"/>
          <w:lang w:eastAsia="zh-CN"/>
        </w:rPr>
        <w:t>)</w:t>
      </w:r>
      <w:r w:rsidR="00892A20">
        <w:rPr>
          <w:lang w:eastAsia="zh-CN"/>
        </w:rPr>
        <w:t xml:space="preserve"> </w:t>
      </w:r>
      <w:r w:rsidRPr="00C6761E">
        <w:rPr>
          <w:lang w:eastAsia="ko-KR"/>
        </w:rPr>
        <w:t>and layer</w:t>
      </w:r>
      <w:r w:rsidRPr="00C6761E">
        <w:rPr>
          <w:lang w:eastAsia="zh-CN"/>
        </w:rPr>
        <w:t>-</w:t>
      </w:r>
      <w:r w:rsidRPr="00C6761E">
        <w:rPr>
          <w:lang w:eastAsia="ko-KR"/>
        </w:rPr>
        <w:t xml:space="preserve">2 ID of </w:t>
      </w:r>
      <w:r w:rsidRPr="00C6761E">
        <w:t>5G ProSe UE-to-UE relay UE</w:t>
      </w:r>
      <w:r w:rsidRPr="00C6761E">
        <w:rPr>
          <w:lang w:eastAsia="ko-KR"/>
        </w:rPr>
        <w:t>;</w:t>
      </w:r>
    </w:p>
    <w:p w14:paraId="0E2183D3" w14:textId="77777777" w:rsidR="007A727E" w:rsidRPr="00C6761E" w:rsidRDefault="007A727E" w:rsidP="007A727E">
      <w:pPr>
        <w:pStyle w:val="B1"/>
      </w:pPr>
      <w:r w:rsidRPr="00C6761E">
        <w:t>c)</w:t>
      </w:r>
      <w:r w:rsidRPr="00C6761E">
        <w:tab/>
        <w:t>relay service code; and</w:t>
      </w:r>
    </w:p>
    <w:p w14:paraId="741D0093" w14:textId="5EDD24F4" w:rsidR="007A727E" w:rsidRPr="00C6761E" w:rsidRDefault="007A727E" w:rsidP="002E3464">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w:t>
      </w:r>
      <w:r w:rsidRPr="00C6761E">
        <w:lastRenderedPageBreak/>
        <w:t>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91" w:name="_CR7_2_2"/>
      <w:bookmarkStart w:id="892" w:name="_Toc172039656"/>
      <w:bookmarkEnd w:id="891"/>
      <w:r w:rsidRPr="00C6761E">
        <w:t>7.2.2</w:t>
      </w:r>
      <w:r w:rsidRPr="00C6761E">
        <w:tab/>
      </w:r>
      <w:r w:rsidR="003708C3" w:rsidRPr="00C6761E">
        <w:t>5G ProSe</w:t>
      </w:r>
      <w:r w:rsidRPr="00C6761E">
        <w:t xml:space="preserve"> direct link establishment procedure</w:t>
      </w:r>
      <w:bookmarkEnd w:id="892"/>
    </w:p>
    <w:p w14:paraId="7F56177B" w14:textId="77777777" w:rsidR="0036233B" w:rsidRPr="00C6761E" w:rsidRDefault="0036233B" w:rsidP="006971BF">
      <w:pPr>
        <w:pStyle w:val="Heading4"/>
      </w:pPr>
      <w:bookmarkStart w:id="893" w:name="_CR7_2_2_1"/>
      <w:bookmarkStart w:id="894" w:name="_Toc68196212"/>
      <w:bookmarkStart w:id="895" w:name="_Toc59208884"/>
      <w:bookmarkStart w:id="896" w:name="_Toc51951130"/>
      <w:bookmarkStart w:id="897" w:name="_Toc45882580"/>
      <w:bookmarkStart w:id="898" w:name="_Toc45282194"/>
      <w:bookmarkStart w:id="899" w:name="_Toc34404366"/>
      <w:bookmarkStart w:id="900" w:name="_Toc34388595"/>
      <w:bookmarkStart w:id="901" w:name="_Toc25070680"/>
      <w:bookmarkStart w:id="902" w:name="_Toc22039970"/>
      <w:bookmarkStart w:id="903" w:name="_Toc172039657"/>
      <w:bookmarkEnd w:id="893"/>
      <w:r w:rsidRPr="00C6761E">
        <w:t>7.2.2.1</w:t>
      </w:r>
      <w:r w:rsidRPr="00C6761E">
        <w:tab/>
      </w:r>
      <w:bookmarkEnd w:id="894"/>
      <w:bookmarkEnd w:id="895"/>
      <w:bookmarkEnd w:id="896"/>
      <w:bookmarkEnd w:id="897"/>
      <w:bookmarkEnd w:id="898"/>
      <w:bookmarkEnd w:id="899"/>
      <w:bookmarkEnd w:id="900"/>
      <w:bookmarkEnd w:id="901"/>
      <w:bookmarkEnd w:id="902"/>
      <w:r w:rsidRPr="00C6761E">
        <w:t>General</w:t>
      </w:r>
      <w:bookmarkEnd w:id="903"/>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04" w:name="_Toc68196215"/>
      <w:bookmarkStart w:id="905" w:name="_Toc59208887"/>
      <w:bookmarkStart w:id="906" w:name="_Toc51951133"/>
      <w:bookmarkStart w:id="907" w:name="_Toc45882583"/>
      <w:bookmarkStart w:id="908" w:name="_Toc45282197"/>
      <w:bookmarkStart w:id="909" w:name="_Toc34404369"/>
      <w:bookmarkStart w:id="910" w:name="_Toc34388598"/>
      <w:bookmarkStart w:id="911" w:name="_Toc25070683"/>
      <w:bookmarkStart w:id="912"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13" w:name="_CR7_2_2_2"/>
      <w:bookmarkStart w:id="914" w:name="_Toc172039658"/>
      <w:bookmarkEnd w:id="913"/>
      <w:r w:rsidRPr="00C6761E">
        <w:t>7.2.2.2</w:t>
      </w:r>
      <w:r w:rsidRPr="00C6761E">
        <w:tab/>
      </w:r>
      <w:r w:rsidR="00DC5171" w:rsidRPr="00C6761E">
        <w:t>5G ProSe</w:t>
      </w:r>
      <w:r w:rsidRPr="00C6761E">
        <w:t xml:space="preserve"> direct link establishment procedure initiation by initiating UE</w:t>
      </w:r>
      <w:bookmarkEnd w:id="904"/>
      <w:bookmarkEnd w:id="905"/>
      <w:bookmarkEnd w:id="906"/>
      <w:bookmarkEnd w:id="907"/>
      <w:bookmarkEnd w:id="908"/>
      <w:bookmarkEnd w:id="909"/>
      <w:bookmarkEnd w:id="910"/>
      <w:bookmarkEnd w:id="911"/>
      <w:bookmarkEnd w:id="912"/>
      <w:bookmarkEnd w:id="914"/>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lastRenderedPageBreak/>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r w:rsidRPr="00C6761E">
        <w:t>i)</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6761E" w:rsidRDefault="00770E71" w:rsidP="00770E71">
      <w:pPr>
        <w:pStyle w:val="B2"/>
        <w:snapToGrid w:val="0"/>
        <w:spacing w:afterLines="50" w:after="120" w:line="240" w:lineRule="atLeast"/>
      </w:pPr>
      <w:r w:rsidRPr="00C6761E">
        <w:t>4)</w:t>
      </w:r>
      <w:r w:rsidRPr="00C6761E">
        <w:tab/>
        <w:t>i</w:t>
      </w:r>
      <w:r w:rsidR="00570F57">
        <w:t>f</w:t>
      </w:r>
      <w:r w:rsidRPr="00C6761E">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68DB8EF8"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w:t>
      </w:r>
      <w:r w:rsidR="00570F57">
        <w:t>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PROSE DIRECT LINK ESTABLISHMENT REQUEST message</w:t>
      </w:r>
      <w:r w:rsidR="00570F57">
        <w:t xml:space="preserve"> </w:t>
      </w:r>
      <w:r w:rsidR="00570F57">
        <w:rPr>
          <w:rFonts w:hint="eastAsia"/>
          <w:lang w:eastAsia="zh-CN"/>
        </w:rPr>
        <w:t>from the source 5G ProSe end UE</w:t>
      </w:r>
      <w:r w:rsidRPr="00C6761E">
        <w:t xml:space="preserve"> </w:t>
      </w:r>
      <w:r w:rsidRPr="00C6761E">
        <w:rPr>
          <w:rFonts w:hint="eastAsia"/>
          <w:lang w:eastAsia="zh-CN"/>
        </w:rPr>
        <w:t xml:space="preserve">for 5G ProSe </w:t>
      </w:r>
      <w:r w:rsidRPr="00C6761E">
        <w:t>UE-to-UE relay</w:t>
      </w:r>
      <w:r w:rsidRPr="00C6761E">
        <w:rPr>
          <w:rFonts w:hint="eastAsia"/>
          <w:lang w:eastAsia="zh-CN"/>
        </w:rPr>
        <w:t>;</w:t>
      </w:r>
    </w:p>
    <w:p w14:paraId="21D12425" w14:textId="4A08B103"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 xml:space="preserve"> or</w:t>
      </w:r>
    </w:p>
    <w:p w14:paraId="3A089829" w14:textId="4A7B8FAA" w:rsidR="00976914"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lastRenderedPageBreak/>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lastRenderedPageBreak/>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0C6873B9" w:rsidR="008859E6" w:rsidRPr="00C6761E" w:rsidRDefault="008859E6" w:rsidP="008859E6">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1E2C4179"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6F7EB8">
      <w:pPr>
        <w:ind w:left="851" w:hanging="284"/>
      </w:pPr>
      <w:r w:rsidRPr="00C6761E">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15" w:name="_Hlk128574451"/>
      <w:r w:rsidRPr="00C6761E">
        <w:t>UE-to-UE relay UE user info</w:t>
      </w:r>
      <w:bookmarkEnd w:id="915"/>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16" w:name="OLE_LINK3"/>
      <w:r w:rsidRPr="00C6761E">
        <w:t>the 5G ProSe direct link establishment procedure is for 5G ProSe direct communication between the source 5G ProSe end UE and the 5G ProSe UE-to-UE relay UE</w:t>
      </w:r>
      <w:bookmarkEnd w:id="916"/>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17"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17"/>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lastRenderedPageBreak/>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lastRenderedPageBreak/>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77777777" w:rsidR="00BD10A8" w:rsidRPr="00C6761E" w:rsidRDefault="00BD10A8" w:rsidP="00BD10A8">
      <w:pPr>
        <w:pStyle w:val="B1"/>
      </w:pPr>
      <w:r w:rsidRPr="00C6761E">
        <w:t>la)</w:t>
      </w:r>
      <w:r w:rsidRPr="00C6761E">
        <w:tab/>
        <w:t>shall include the UE identity IE set to the PEI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Pr="00C6761E" w:rsidRDefault="002620B2" w:rsidP="002620B2">
      <w:pPr>
        <w:pStyle w:val="B1"/>
      </w:pPr>
      <w:r w:rsidRPr="00C6761E">
        <w:lastRenderedPageBreak/>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6F84758C"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 and</w:t>
      </w:r>
    </w:p>
    <w:p w14:paraId="00A78AF9" w14:textId="407203E6"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lastRenderedPageBreak/>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05pt;height:289.45pt" o:ole="">
            <v:imagedata r:id="rId56" o:title=""/>
          </v:shape>
          <o:OLEObject Type="Embed" ProgID="Visio.Drawing.15" ShapeID="_x0000_i1048" DrawAspect="Content" ObjectID="_1782652757" r:id="rId57"/>
        </w:object>
      </w:r>
    </w:p>
    <w:p w14:paraId="5438B5D0" w14:textId="6053B7EA" w:rsidR="0036233B" w:rsidRPr="00C6761E" w:rsidRDefault="0036233B" w:rsidP="0037175B">
      <w:pPr>
        <w:pStyle w:val="TF"/>
      </w:pPr>
      <w:bookmarkStart w:id="918" w:name="_CRFigure7_2_2_2_1"/>
      <w:r w:rsidRPr="00C6761E">
        <w:t>Figure</w:t>
      </w:r>
      <w:r w:rsidRPr="00C6761E">
        <w:rPr>
          <w:rFonts w:cs="Arial"/>
        </w:rPr>
        <w:t> </w:t>
      </w:r>
      <w:bookmarkEnd w:id="918"/>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05pt;height:273.75pt" o:ole="">
            <v:imagedata r:id="rId58" o:title=""/>
          </v:shape>
          <o:OLEObject Type="Embed" ProgID="Visio.Drawing.15" ShapeID="_x0000_i1049" DrawAspect="Content" ObjectID="_1782652758" r:id="rId59"/>
        </w:object>
      </w:r>
    </w:p>
    <w:p w14:paraId="0F326A3C" w14:textId="77777777" w:rsidR="0036233B" w:rsidRPr="00C6761E" w:rsidRDefault="0036233B" w:rsidP="0037175B">
      <w:pPr>
        <w:pStyle w:val="TF"/>
      </w:pPr>
      <w:bookmarkStart w:id="919" w:name="_CRFigure7_2_2_2_2"/>
      <w:r w:rsidRPr="00C6761E">
        <w:t>Figure</w:t>
      </w:r>
      <w:r w:rsidRPr="00C6761E">
        <w:rPr>
          <w:rFonts w:cs="Arial"/>
        </w:rPr>
        <w:t> </w:t>
      </w:r>
      <w:bookmarkEnd w:id="919"/>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20" w:name="_CR7_2_2_3"/>
      <w:bookmarkStart w:id="921" w:name="_Toc68196216"/>
      <w:bookmarkStart w:id="922" w:name="_Toc59208888"/>
      <w:bookmarkStart w:id="923" w:name="_Toc51951134"/>
      <w:bookmarkStart w:id="924" w:name="_Toc45882584"/>
      <w:bookmarkStart w:id="925" w:name="_Toc45282198"/>
      <w:bookmarkStart w:id="926" w:name="_Toc34404370"/>
      <w:bookmarkStart w:id="927" w:name="_Toc34388599"/>
      <w:bookmarkStart w:id="928" w:name="_Toc25070684"/>
      <w:bookmarkStart w:id="929" w:name="_Toc22039974"/>
      <w:bookmarkStart w:id="930" w:name="_Toc172039659"/>
      <w:bookmarkEnd w:id="920"/>
      <w:r w:rsidRPr="00C6761E">
        <w:t>7.2.2.3</w:t>
      </w:r>
      <w:r w:rsidRPr="00C6761E">
        <w:tab/>
      </w:r>
      <w:r w:rsidR="00DC5171" w:rsidRPr="00C6761E">
        <w:t>5G ProSe</w:t>
      </w:r>
      <w:r w:rsidRPr="00C6761E">
        <w:t xml:space="preserve"> direct link establishment procedure accepted by the target UE</w:t>
      </w:r>
      <w:bookmarkEnd w:id="921"/>
      <w:bookmarkEnd w:id="922"/>
      <w:bookmarkEnd w:id="923"/>
      <w:bookmarkEnd w:id="924"/>
      <w:bookmarkEnd w:id="925"/>
      <w:bookmarkEnd w:id="926"/>
      <w:bookmarkEnd w:id="927"/>
      <w:bookmarkEnd w:id="928"/>
      <w:bookmarkEnd w:id="929"/>
      <w:bookmarkEnd w:id="930"/>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lastRenderedPageBreak/>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31"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31"/>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lastRenderedPageBreak/>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5267C087"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E11991" w:rsidRPr="00C6761E">
        <w:t>.</w:t>
      </w:r>
      <w:r w:rsidR="00CA157B" w:rsidRPr="00C6761E">
        <w:t xml:space="preserve"> T</w:t>
      </w:r>
      <w:r w:rsidR="00E11991" w:rsidRPr="00C6761E">
        <w:t xml:space="preserve">he 5G ProSe direct link establishment procedure is not 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lastRenderedPageBreak/>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0552DE68"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the target UE shall perform the 5G ProSe direct link remote identity procedure to fetch PEI.</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lastRenderedPageBreak/>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w:t>
      </w:r>
      <w:r w:rsidRPr="00C6761E">
        <w:lastRenderedPageBreak/>
        <w:t xml:space="preserve">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32" w:name="_CR7_2_2_4"/>
      <w:bookmarkStart w:id="933" w:name="_Toc68196217"/>
      <w:bookmarkStart w:id="934" w:name="_Toc59208889"/>
      <w:bookmarkStart w:id="935" w:name="_Toc51951135"/>
      <w:bookmarkStart w:id="936" w:name="_Toc45882585"/>
      <w:bookmarkStart w:id="937" w:name="_Toc45282199"/>
      <w:bookmarkStart w:id="938" w:name="_Toc172039660"/>
      <w:bookmarkEnd w:id="932"/>
      <w:r w:rsidRPr="00C6761E">
        <w:t>7.2.2.4</w:t>
      </w:r>
      <w:r w:rsidRPr="00C6761E">
        <w:tab/>
      </w:r>
      <w:r w:rsidR="00DC5171" w:rsidRPr="00C6761E">
        <w:t xml:space="preserve">5G ProSe </w:t>
      </w:r>
      <w:r w:rsidRPr="00C6761E">
        <w:t>direct link establishment procedure completion by the initiating UE</w:t>
      </w:r>
      <w:bookmarkEnd w:id="933"/>
      <w:bookmarkEnd w:id="934"/>
      <w:bookmarkEnd w:id="935"/>
      <w:bookmarkEnd w:id="936"/>
      <w:bookmarkEnd w:id="937"/>
      <w:bookmarkEnd w:id="938"/>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Pr="00C6761E"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7947126F"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lastRenderedPageBreak/>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39" w:name="_CR7_2_2_5"/>
      <w:bookmarkStart w:id="940" w:name="_Toc68196218"/>
      <w:bookmarkStart w:id="941" w:name="_Toc59208890"/>
      <w:bookmarkStart w:id="942" w:name="_Toc172039661"/>
      <w:bookmarkEnd w:id="939"/>
      <w:r w:rsidRPr="00C6761E">
        <w:t>7.2.2.5</w:t>
      </w:r>
      <w:r w:rsidRPr="00C6761E">
        <w:tab/>
      </w:r>
      <w:r w:rsidR="00DC5171" w:rsidRPr="00C6761E">
        <w:t xml:space="preserve">5G ProSe </w:t>
      </w:r>
      <w:r w:rsidRPr="00C6761E">
        <w:t>direct link establishment procedure not accepted by the target UE</w:t>
      </w:r>
      <w:bookmarkEnd w:id="940"/>
      <w:bookmarkEnd w:id="941"/>
      <w:bookmarkEnd w:id="942"/>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 xml:space="preserve">with high priority access as defined in </w:t>
      </w:r>
      <w:r w:rsidR="004D64D4" w:rsidRPr="00C6761E">
        <w:lastRenderedPageBreak/>
        <w:t>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19B5B567"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 xml:space="preserve">in the </w:t>
      </w:r>
      <w:r w:rsidR="00D40849" w:rsidRPr="00C6761E">
        <w:t xml:space="preserve">the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w:t>
      </w:r>
      <w:r w:rsidRPr="00C6761E">
        <w:lastRenderedPageBreak/>
        <w:t xml:space="preserve">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 xml:space="preserve">. </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C6761E" w:rsidRDefault="00BB283B" w:rsidP="00BB283B">
      <w:r w:rsidRPr="00C6761E">
        <w:rPr>
          <w:rStyle w:val="apple-converted-space"/>
        </w:rPr>
        <w:t xml:space="preserve">The UE acting as a source 5G ProSe end UE, upon reception of the </w:t>
      </w:r>
      <w:r w:rsidRPr="00C6761E">
        <w:t xml:space="preserve">PROSE DIRECT LINK ESTABLISHMENT REJECT message </w:t>
      </w:r>
      <w:r w:rsidRPr="00C6761E">
        <w:rPr>
          <w:rStyle w:val="apple-converted-space"/>
        </w:rPr>
        <w:t xml:space="preserve">from the initiating UE acting as a 5G ProSe UE-to-UE relay UE, shall not re-attempt for the 5G ProSe direct link establishment procedure to the same target 5G ProSe end UE until the backoff timer has expired. </w:t>
      </w:r>
    </w:p>
    <w:p w14:paraId="5F41E132" w14:textId="08E5119E" w:rsidR="00DA5A12" w:rsidRPr="00C6761E" w:rsidRDefault="00DA5A12" w:rsidP="00DA5A12">
      <w:pPr>
        <w:rPr>
          <w:lang w:eastAsia="zh-CN"/>
        </w:rPr>
      </w:pPr>
      <w:r w:rsidRPr="00C6761E">
        <w:rPr>
          <w:lang w:eastAsia="zh-CN"/>
        </w:rPr>
        <w:lastRenderedPageBreak/>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ProSe end UE, upon </w:t>
      </w:r>
      <w:r w:rsidRPr="00C6761E">
        <w:t xml:space="preserve">reception of PROSE DIRECT LINK ESTABLISHMENT REJECT message from the initiating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rStyle w:val="apple-converted-space"/>
        </w:rPr>
      </w:pPr>
      <w:r w:rsidRPr="00C6761E">
        <w:t xml:space="preserve">The initiating UE acting as a </w:t>
      </w:r>
      <w:r w:rsidRPr="00C6761E">
        <w:rPr>
          <w:rStyle w:val="apple-converted-space"/>
        </w:rPr>
        <w:t xml:space="preserve">source 5G ProSe end UE, upon </w:t>
      </w:r>
      <w:r w:rsidRPr="00C6761E">
        <w:t xml:space="preserve">reception of PROSE DIRECT LINK ESTABLISHMENT REJECT message from the target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243423C9" w14:textId="77777777" w:rsidR="0082422F" w:rsidRDefault="0082422F" w:rsidP="0082422F">
      <w:pPr>
        <w:rPr>
          <w:lang w:eastAsia="zh-CN"/>
        </w:rPr>
      </w:pPr>
      <w:r>
        <w:rPr>
          <w:rStyle w:val="apple-converted-space"/>
        </w:rP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rPr>
          <w:rStyle w:val="apple-converted-space"/>
        </w:rP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lastRenderedPageBreak/>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43" w:name="_Hlk125469626"/>
      <w:r w:rsidRPr="00C6761E">
        <w:rPr>
          <w:lang w:eastAsia="zh-CN"/>
        </w:rPr>
        <w:t>Failure from 5G ProSe end UE</w:t>
      </w:r>
      <w:bookmarkEnd w:id="943"/>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 xml:space="preserve">If the PC5 signalling protocol cause value in the PROSE DIRECT LINK ESTABLISHMENT REJECT message is #13 "congestion situation" and a back-off timer value is provided in the PROSE DIRECT LINK ESTABLISHMENT </w:t>
      </w:r>
      <w:r w:rsidRPr="00C6761E">
        <w:lastRenderedPageBreak/>
        <w:t>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44" w:name="_CR7_2_2_6"/>
      <w:bookmarkStart w:id="945" w:name="_Toc68196219"/>
      <w:bookmarkStart w:id="946" w:name="_Toc59208891"/>
      <w:bookmarkStart w:id="947" w:name="_Toc172039662"/>
      <w:bookmarkEnd w:id="944"/>
      <w:r w:rsidRPr="00C6761E">
        <w:t>7.2.2.6</w:t>
      </w:r>
      <w:r w:rsidRPr="00C6761E">
        <w:tab/>
        <w:t>Abnormal cases</w:t>
      </w:r>
      <w:bookmarkEnd w:id="945"/>
      <w:bookmarkEnd w:id="946"/>
      <w:bookmarkEnd w:id="947"/>
    </w:p>
    <w:p w14:paraId="4445B6CE" w14:textId="77777777" w:rsidR="0036233B" w:rsidRPr="00C6761E" w:rsidRDefault="0036233B" w:rsidP="0037175B">
      <w:pPr>
        <w:pStyle w:val="Heading5"/>
      </w:pPr>
      <w:bookmarkStart w:id="948" w:name="_CR7_2_2_6_1"/>
      <w:bookmarkStart w:id="949" w:name="_Toc68196220"/>
      <w:bookmarkStart w:id="950" w:name="_Toc59208892"/>
      <w:bookmarkStart w:id="951" w:name="_Toc51951138"/>
      <w:bookmarkStart w:id="952" w:name="_Toc45882588"/>
      <w:bookmarkStart w:id="953" w:name="_Toc45282202"/>
      <w:bookmarkStart w:id="954" w:name="_Toc34404374"/>
      <w:bookmarkStart w:id="955" w:name="_Toc34388603"/>
      <w:bookmarkStart w:id="956" w:name="_Toc25070688"/>
      <w:bookmarkStart w:id="957" w:name="_Toc172039663"/>
      <w:bookmarkEnd w:id="948"/>
      <w:r w:rsidRPr="00C6761E">
        <w:t>7.2.2.6.1</w:t>
      </w:r>
      <w:r w:rsidRPr="00C6761E">
        <w:tab/>
        <w:t>Abnormal cases at the initiating UE</w:t>
      </w:r>
      <w:bookmarkEnd w:id="949"/>
      <w:bookmarkEnd w:id="950"/>
      <w:bookmarkEnd w:id="951"/>
      <w:bookmarkEnd w:id="952"/>
      <w:bookmarkEnd w:id="953"/>
      <w:bookmarkEnd w:id="954"/>
      <w:bookmarkEnd w:id="955"/>
      <w:bookmarkEnd w:id="956"/>
      <w:bookmarkEnd w:id="957"/>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lastRenderedPageBreak/>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the 5G ProSe direct link establishment procedure is</w:t>
      </w:r>
      <w:r w:rsidR="00790731">
        <w:rPr>
          <w:rFonts w:hint="eastAsia"/>
          <w:lang w:eastAsia="zh-CN"/>
        </w:rPr>
        <w:t xml:space="preserve"> </w:t>
      </w:r>
      <w:r w:rsidR="00790731" w:rsidRPr="00337369">
        <w:t xml:space="preserve">for direct communication between </w:t>
      </w:r>
      <w:r w:rsidR="00790731">
        <w:t xml:space="preserve">the 5G ProSe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ProSe </w:t>
      </w:r>
      <w:r w:rsidR="00790731">
        <w:t>end UE</w:t>
      </w:r>
      <w:r w:rsidR="00790731">
        <w:rPr>
          <w:rFonts w:hint="eastAsia"/>
          <w:lang w:eastAsia="zh-CN"/>
        </w:rPr>
        <w:t>, and</w:t>
      </w:r>
      <w:r w:rsidR="00C602EE" w:rsidRPr="00C6761E">
        <w:t xml:space="preserve">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58" w:name="_CR7_2_2_6_2"/>
      <w:bookmarkStart w:id="959" w:name="_Toc68196221"/>
      <w:bookmarkStart w:id="960" w:name="_Toc59208893"/>
      <w:bookmarkStart w:id="961" w:name="_Toc51951139"/>
      <w:bookmarkStart w:id="962" w:name="_Toc45882589"/>
      <w:bookmarkStart w:id="963" w:name="_Toc45282203"/>
      <w:bookmarkStart w:id="964" w:name="_Toc34404375"/>
      <w:bookmarkStart w:id="965" w:name="_Toc34388604"/>
      <w:bookmarkStart w:id="966" w:name="_Toc25070689"/>
      <w:bookmarkStart w:id="967" w:name="_Toc172039664"/>
      <w:bookmarkEnd w:id="958"/>
      <w:r w:rsidRPr="00C6761E">
        <w:t>7.2.2.6.2</w:t>
      </w:r>
      <w:r w:rsidRPr="00C6761E">
        <w:tab/>
        <w:t>Abnormal cases at the target UE</w:t>
      </w:r>
      <w:bookmarkEnd w:id="959"/>
      <w:bookmarkEnd w:id="960"/>
      <w:bookmarkEnd w:id="961"/>
      <w:bookmarkEnd w:id="962"/>
      <w:bookmarkEnd w:id="963"/>
      <w:bookmarkEnd w:id="964"/>
      <w:bookmarkEnd w:id="965"/>
      <w:bookmarkEnd w:id="966"/>
      <w:bookmarkEnd w:id="967"/>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68" w:name="_CR7_2_3"/>
      <w:bookmarkStart w:id="969" w:name="_Toc172039665"/>
      <w:bookmarkEnd w:id="968"/>
      <w:r w:rsidRPr="00C6761E">
        <w:lastRenderedPageBreak/>
        <w:t>7.2.3</w:t>
      </w:r>
      <w:r w:rsidRPr="00C6761E">
        <w:tab/>
        <w:t>5G ProSe direct link modification procedure</w:t>
      </w:r>
      <w:bookmarkEnd w:id="969"/>
    </w:p>
    <w:p w14:paraId="7C10D81B" w14:textId="77777777" w:rsidR="00182478" w:rsidRPr="00C6761E" w:rsidRDefault="00182478" w:rsidP="00182478">
      <w:pPr>
        <w:pStyle w:val="Heading4"/>
      </w:pPr>
      <w:bookmarkStart w:id="970" w:name="_CR7_2_3_1"/>
      <w:bookmarkStart w:id="971" w:name="_Toc172039666"/>
      <w:bookmarkEnd w:id="970"/>
      <w:r w:rsidRPr="00C6761E">
        <w:t>7.2.</w:t>
      </w:r>
      <w:r w:rsidRPr="00C6761E">
        <w:rPr>
          <w:lang w:eastAsia="zh-CN"/>
        </w:rPr>
        <w:t>3</w:t>
      </w:r>
      <w:r w:rsidRPr="00C6761E">
        <w:t>.1</w:t>
      </w:r>
      <w:r w:rsidRPr="00C6761E">
        <w:tab/>
        <w:t>General</w:t>
      </w:r>
      <w:bookmarkEnd w:id="971"/>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6D9AB7C6"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 or</w:t>
      </w:r>
    </w:p>
    <w:p w14:paraId="6760B594" w14:textId="763E1A50" w:rsidR="001A2C2A" w:rsidRPr="00C6761E"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72" w:name="_CR7_2_3_2"/>
      <w:bookmarkStart w:id="973" w:name="_Toc172039667"/>
      <w:bookmarkEnd w:id="972"/>
      <w:r w:rsidRPr="00C6761E">
        <w:t>7.2.3.2</w:t>
      </w:r>
      <w:r w:rsidRPr="00C6761E">
        <w:tab/>
        <w:t>5G ProSe direct link modification procedure initiat</w:t>
      </w:r>
      <w:r w:rsidRPr="00C6761E">
        <w:rPr>
          <w:lang w:eastAsia="zh-CN"/>
        </w:rPr>
        <w:t>ed</w:t>
      </w:r>
      <w:r w:rsidRPr="00C6761E">
        <w:t xml:space="preserve"> by initiating UE</w:t>
      </w:r>
      <w:bookmarkEnd w:id="973"/>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lastRenderedPageBreak/>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44CA2772"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p>
    <w:p w14:paraId="07D9993D" w14:textId="77777777" w:rsidR="00182478" w:rsidRPr="00C6761E" w:rsidRDefault="00182478" w:rsidP="00182478">
      <w:pPr>
        <w:rPr>
          <w:lang w:eastAsia="zh-CN"/>
        </w:rPr>
      </w:pPr>
      <w:r w:rsidRPr="00C6761E">
        <w:rPr>
          <w:lang w:eastAsia="zh-CN"/>
        </w:rPr>
        <w:lastRenderedPageBreak/>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lastRenderedPageBreak/>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52E10BBB" w14:textId="18C574E8"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 of the </w:t>
      </w:r>
      <w:r w:rsidRPr="00C6761E">
        <w:rPr>
          <w:lang w:eastAsia="zh-CN"/>
        </w:rPr>
        <w:t xml:space="preserve">additional </w:t>
      </w:r>
      <w:r w:rsidRPr="00C6761E">
        <w:t xml:space="preserve">target 5G ProSe </w:t>
      </w:r>
      <w:r w:rsidRPr="00C6761E">
        <w:rPr>
          <w:lang w:eastAsia="zh-CN"/>
        </w:rPr>
        <w:t xml:space="preserve">layer-3 </w:t>
      </w:r>
      <w:r w:rsidRPr="00C6761E">
        <w:t>end UE</w:t>
      </w:r>
      <w:r w:rsidRPr="00C6761E">
        <w:rPr>
          <w:lang w:eastAsia="zh-CN"/>
        </w:rPr>
        <w:t xml:space="preserve"> to which the 5G ProSe UE-to-UE relay communication is requested</w:t>
      </w:r>
      <w:r w:rsidRPr="00C6761E">
        <w:t>, if</w:t>
      </w:r>
      <w:r w:rsidRPr="00C6761E">
        <w:rPr>
          <w:lang w:eastAsia="zh-CN"/>
        </w:rPr>
        <w:t xml:space="preserve"> t</w:t>
      </w:r>
      <w:r w:rsidRPr="00C6761E">
        <w:t xml:space="preserve">he UE acts as a source 5G ProSe </w:t>
      </w:r>
      <w:r w:rsidRPr="00C6761E">
        <w:rPr>
          <w:lang w:eastAsia="zh-CN"/>
        </w:rPr>
        <w:t xml:space="preserve">layer-3 </w:t>
      </w:r>
      <w:r w:rsidRPr="00C6761E">
        <w:t xml:space="preserve">end UE and the 5G ProSe direct link is between the source 5G ProSe </w:t>
      </w:r>
      <w:r w:rsidRPr="00C6761E">
        <w:rPr>
          <w:lang w:eastAsia="zh-CN"/>
        </w:rPr>
        <w:t xml:space="preserve">layer-3 </w:t>
      </w:r>
      <w:r w:rsidRPr="00C6761E">
        <w:t xml:space="preserve">end UE and the 5G ProSe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lastRenderedPageBreak/>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lastRenderedPageBreak/>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Pr="00C6761E"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05pt;height:289.45pt" o:ole="">
            <v:imagedata r:id="rId60" o:title=""/>
          </v:shape>
          <o:OLEObject Type="Embed" ProgID="Visio.Drawing.15" ShapeID="_x0000_i1050" DrawAspect="Content" ObjectID="_1782652759" r:id="rId61"/>
        </w:object>
      </w:r>
    </w:p>
    <w:p w14:paraId="5EE852F6" w14:textId="77777777" w:rsidR="00182478" w:rsidRPr="00C6761E" w:rsidRDefault="00182478" w:rsidP="00182478">
      <w:pPr>
        <w:pStyle w:val="TF"/>
      </w:pPr>
      <w:bookmarkStart w:id="974" w:name="_CRFigure7_2_3_2_1"/>
      <w:r w:rsidRPr="00C6761E">
        <w:t>Figure </w:t>
      </w:r>
      <w:bookmarkEnd w:id="974"/>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75pt;height:289.45pt" o:ole="">
            <v:imagedata r:id="rId62" o:title=""/>
          </v:shape>
          <o:OLEObject Type="Embed" ProgID="Visio.Drawing.15" ShapeID="_x0000_i1051" DrawAspect="Content" ObjectID="_1782652760" r:id="rId63"/>
        </w:object>
      </w:r>
    </w:p>
    <w:p w14:paraId="70F908B4" w14:textId="0AC24DDA" w:rsidR="008A6E1F" w:rsidRPr="00C6761E" w:rsidRDefault="008A6E1F" w:rsidP="00CF01E6">
      <w:pPr>
        <w:pStyle w:val="TF"/>
      </w:pPr>
      <w:bookmarkStart w:id="975" w:name="_CRFigure7_2_3_2_2"/>
      <w:r w:rsidRPr="00C6761E">
        <w:t>Figure </w:t>
      </w:r>
      <w:bookmarkEnd w:id="975"/>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76" w:name="_CR7_2_3_3"/>
      <w:bookmarkStart w:id="977" w:name="_Toc172039668"/>
      <w:bookmarkEnd w:id="976"/>
      <w:r w:rsidRPr="00C6761E">
        <w:t>7.2.3.3</w:t>
      </w:r>
      <w:r w:rsidRPr="00C6761E">
        <w:tab/>
        <w:t xml:space="preserve">5G ProSe direct link modification procedure accepted by the </w:t>
      </w:r>
      <w:r w:rsidRPr="00C6761E">
        <w:rPr>
          <w:lang w:eastAsia="zh-CN"/>
        </w:rPr>
        <w:t>target</w:t>
      </w:r>
      <w:r w:rsidRPr="00C6761E">
        <w:t xml:space="preserve"> UE</w:t>
      </w:r>
      <w:bookmarkEnd w:id="977"/>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lastRenderedPageBreak/>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lastRenderedPageBreak/>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Pr="00C6761E" w:rsidRDefault="00182478" w:rsidP="00182478">
      <w:r w:rsidRPr="00C6761E">
        <w:lastRenderedPageBreak/>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689AD607" w14:textId="68559772" w:rsidR="008A6E1F" w:rsidRPr="00C6761E" w:rsidRDefault="00C36452" w:rsidP="00C36452">
      <w:pPr>
        <w:pStyle w:val="B1"/>
        <w:ind w:left="644" w:hanging="360"/>
      </w:pPr>
      <w:r w:rsidRPr="00C6761E">
        <w:t>a)</w:t>
      </w:r>
      <w:r w:rsidRPr="00C6761E">
        <w:tab/>
      </w:r>
      <w:r w:rsidR="008A6E1F" w:rsidRPr="00C6761E">
        <w:rPr>
          <w:lang w:eastAsia="zh-CN"/>
        </w:rPr>
        <w:t xml:space="preserve">shall include the </w:t>
      </w:r>
      <w:r w:rsidR="008A6E1F" w:rsidRPr="00C6761E">
        <w:t xml:space="preserve">new 5G ProSe </w:t>
      </w:r>
      <w:r w:rsidR="008A6E1F" w:rsidRPr="00C6761E">
        <w:rPr>
          <w:lang w:eastAsia="zh-CN"/>
        </w:rPr>
        <w:t xml:space="preserve">UE-to-UE </w:t>
      </w:r>
      <w:r w:rsidR="008A6E1F" w:rsidRPr="00C6761E">
        <w:t>relay UE user info ID</w:t>
      </w:r>
      <w:r w:rsidR="00BC0EFB" w:rsidRPr="00C6761E">
        <w:t>; and</w:t>
      </w:r>
    </w:p>
    <w:p w14:paraId="4749CA53" w14:textId="662D063F" w:rsidR="00BC0EFB" w:rsidRPr="00C6761E" w:rsidRDefault="00C36452" w:rsidP="00C36452">
      <w:pPr>
        <w:pStyle w:val="B1"/>
        <w:ind w:left="644" w:hanging="360"/>
        <w:rPr>
          <w:lang w:eastAsia="zh-CN"/>
        </w:rPr>
      </w:pPr>
      <w:r w:rsidRPr="00C6761E">
        <w:rPr>
          <w:lang w:eastAsia="zh-CN"/>
        </w:rPr>
        <w:t>b)</w:t>
      </w:r>
      <w:r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78" w:name="_CR7_2_3_4"/>
      <w:bookmarkStart w:id="979" w:name="_Toc172039669"/>
      <w:bookmarkEnd w:id="978"/>
      <w:r w:rsidRPr="00C6761E">
        <w:lastRenderedPageBreak/>
        <w:t>7.2.3.4</w:t>
      </w:r>
      <w:r w:rsidRPr="00C6761E">
        <w:tab/>
        <w:t>5G ProSe direct link modification procedure completion by the initiating UE</w:t>
      </w:r>
      <w:bookmarkEnd w:id="979"/>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lastRenderedPageBreak/>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80" w:name="_CR7_2_3_4a"/>
      <w:bookmarkStart w:id="981" w:name="_Toc172039670"/>
      <w:bookmarkEnd w:id="980"/>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81"/>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82" w:name="_CR7_2_3_5"/>
      <w:bookmarkStart w:id="983" w:name="_Toc172039671"/>
      <w:bookmarkEnd w:id="982"/>
      <w:r w:rsidRPr="00C6761E">
        <w:t>7.2.3.5</w:t>
      </w:r>
      <w:r w:rsidRPr="00C6761E">
        <w:tab/>
        <w:t>5G ProSe direct link modification procedure not accepted by the target UE</w:t>
      </w:r>
      <w:bookmarkEnd w:id="983"/>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lastRenderedPageBreak/>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w:t>
      </w:r>
      <w:r w:rsidRPr="00C6761E">
        <w:lastRenderedPageBreak/>
        <w:t xml:space="preserve">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984" w:name="_CR7_2_3_6"/>
      <w:bookmarkStart w:id="985" w:name="_Toc172039672"/>
      <w:bookmarkEnd w:id="984"/>
      <w:r w:rsidRPr="00C6761E">
        <w:t>7.2.3.6</w:t>
      </w:r>
      <w:r w:rsidRPr="00C6761E">
        <w:tab/>
        <w:t>Abnormal cases</w:t>
      </w:r>
      <w:bookmarkEnd w:id="985"/>
    </w:p>
    <w:p w14:paraId="14D1E007" w14:textId="77777777" w:rsidR="00182478" w:rsidRPr="00C6761E" w:rsidRDefault="00182478" w:rsidP="00182478">
      <w:pPr>
        <w:pStyle w:val="Heading5"/>
      </w:pPr>
      <w:bookmarkStart w:id="986" w:name="_CR7_2_3_6_1"/>
      <w:bookmarkStart w:id="987" w:name="_Toc172039673"/>
      <w:bookmarkEnd w:id="986"/>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87"/>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88" w:name="_CR7_2_3_6_2"/>
      <w:bookmarkStart w:id="989" w:name="_Toc172039674"/>
      <w:bookmarkEnd w:id="988"/>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9"/>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90" w:name="_CR7_2_3_7"/>
      <w:bookmarkStart w:id="991" w:name="_Toc172039675"/>
      <w:bookmarkEnd w:id="990"/>
      <w:r w:rsidRPr="00C6761E">
        <w:t>7.2.3.</w:t>
      </w:r>
      <w:r w:rsidR="00182478" w:rsidRPr="00C6761E">
        <w:t>7</w:t>
      </w:r>
      <w:r w:rsidRPr="00C6761E">
        <w:tab/>
      </w:r>
      <w:r w:rsidR="008B7B2E" w:rsidRPr="00C6761E">
        <w:t>Void</w:t>
      </w:r>
      <w:bookmarkEnd w:id="991"/>
    </w:p>
    <w:p w14:paraId="0035B8ED" w14:textId="77777777" w:rsidR="00BB7313" w:rsidRPr="00C6761E" w:rsidRDefault="00BB7313" w:rsidP="0037175B">
      <w:pPr>
        <w:pStyle w:val="Heading3"/>
      </w:pPr>
      <w:bookmarkStart w:id="992" w:name="_CR7_2_4"/>
      <w:bookmarkStart w:id="993" w:name="_Toc59209179"/>
      <w:bookmarkStart w:id="994" w:name="_Toc59208908"/>
      <w:bookmarkStart w:id="995" w:name="_Toc51951154"/>
      <w:bookmarkStart w:id="996" w:name="_Toc45882604"/>
      <w:bookmarkStart w:id="997" w:name="_Toc45282218"/>
      <w:bookmarkStart w:id="998" w:name="_Toc34404390"/>
      <w:bookmarkStart w:id="999" w:name="_Toc34388619"/>
      <w:bookmarkStart w:id="1000" w:name="_Toc172039676"/>
      <w:bookmarkEnd w:id="992"/>
      <w:r w:rsidRPr="00C6761E">
        <w:t>7.2.</w:t>
      </w:r>
      <w:r w:rsidR="00EB225A" w:rsidRPr="00C6761E">
        <w:t>4</w:t>
      </w:r>
      <w:r w:rsidRPr="00C6761E">
        <w:tab/>
        <w:t>5G ProSe direct link identifier update procedure</w:t>
      </w:r>
      <w:bookmarkEnd w:id="993"/>
      <w:bookmarkEnd w:id="994"/>
      <w:bookmarkEnd w:id="995"/>
      <w:bookmarkEnd w:id="996"/>
      <w:bookmarkEnd w:id="997"/>
      <w:bookmarkEnd w:id="998"/>
      <w:bookmarkEnd w:id="999"/>
      <w:bookmarkEnd w:id="1000"/>
    </w:p>
    <w:p w14:paraId="28041EA3" w14:textId="77777777" w:rsidR="00BB7313" w:rsidRPr="00C6761E" w:rsidRDefault="00BB7313" w:rsidP="0037175B">
      <w:pPr>
        <w:pStyle w:val="Heading4"/>
      </w:pPr>
      <w:bookmarkStart w:id="1001" w:name="_CR7_2_4_1"/>
      <w:bookmarkStart w:id="1002" w:name="_Toc59209180"/>
      <w:bookmarkStart w:id="1003" w:name="_Toc59208909"/>
      <w:bookmarkStart w:id="1004" w:name="_Toc51951155"/>
      <w:bookmarkStart w:id="1005" w:name="_Toc45882605"/>
      <w:bookmarkStart w:id="1006" w:name="_Toc45282219"/>
      <w:bookmarkStart w:id="1007" w:name="_Toc34404391"/>
      <w:bookmarkStart w:id="1008" w:name="_Toc34388620"/>
      <w:bookmarkStart w:id="1009" w:name="_Toc172039677"/>
      <w:bookmarkEnd w:id="1001"/>
      <w:r w:rsidRPr="00C6761E">
        <w:t>7.2.</w:t>
      </w:r>
      <w:r w:rsidR="00EB225A" w:rsidRPr="00C6761E">
        <w:t>4</w:t>
      </w:r>
      <w:r w:rsidRPr="00C6761E">
        <w:t>.1</w:t>
      </w:r>
      <w:r w:rsidRPr="00C6761E">
        <w:tab/>
        <w:t>General</w:t>
      </w:r>
      <w:bookmarkEnd w:id="1002"/>
      <w:bookmarkEnd w:id="1003"/>
      <w:bookmarkEnd w:id="1004"/>
      <w:bookmarkEnd w:id="1005"/>
      <w:bookmarkEnd w:id="1006"/>
      <w:bookmarkEnd w:id="1007"/>
      <w:bookmarkEnd w:id="1008"/>
      <w:bookmarkEnd w:id="1009"/>
    </w:p>
    <w:p w14:paraId="220125B2" w14:textId="77777777" w:rsidR="00CC5D6B" w:rsidRPr="00C6761E"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10" w:name="_Toc59209181"/>
      <w:bookmarkStart w:id="1011" w:name="_Toc59208910"/>
      <w:bookmarkStart w:id="1012" w:name="_Toc51951156"/>
      <w:bookmarkStart w:id="1013" w:name="_Toc45882606"/>
      <w:bookmarkStart w:id="1014" w:name="_Toc45282220"/>
      <w:bookmarkStart w:id="1015" w:name="_Toc34404392"/>
      <w:bookmarkStart w:id="1016" w:name="_Toc34388621"/>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17" w:name="_CR7_2_4_2"/>
      <w:bookmarkStart w:id="1018" w:name="_Toc172039678"/>
      <w:bookmarkEnd w:id="1017"/>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10"/>
      <w:bookmarkEnd w:id="1011"/>
      <w:bookmarkEnd w:id="1012"/>
      <w:bookmarkEnd w:id="1013"/>
      <w:bookmarkEnd w:id="1014"/>
      <w:bookmarkEnd w:id="1015"/>
      <w:bookmarkEnd w:id="1016"/>
      <w:bookmarkEnd w:id="1018"/>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lastRenderedPageBreak/>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23277EBA" w:rsidR="00DD0200" w:rsidRPr="00C6761E" w:rsidRDefault="00DD0200" w:rsidP="00DD0200">
      <w:pPr>
        <w:pStyle w:val="B1"/>
      </w:pPr>
      <w:r w:rsidRPr="00C6761E">
        <w:rPr>
          <w:lang w:eastAsia="zh-CN"/>
        </w:rPr>
        <w:t>a</w:t>
      </w:r>
      <w:r w:rsidRPr="00C6761E">
        <w:t>)</w:t>
      </w:r>
      <w:r w:rsidRPr="00C6761E">
        <w:tab/>
        <w:t>shall include the initiating UE</w:t>
      </w:r>
      <w:r w:rsidR="00CA51FE">
        <w:rPr>
          <w:rFonts w:hint="eastAsia"/>
          <w:lang w:eastAsia="zh-CN"/>
        </w:rPr>
        <w:t>'</w:t>
      </w:r>
      <w:r w:rsidRPr="00C6761E">
        <w:t>s new application layer ID received from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6A962207"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78899284" w14:textId="42C74DBC" w:rsidR="00BB7313" w:rsidRPr="00C6761E" w:rsidRDefault="00BB7313" w:rsidP="00BB7313">
      <w:r w:rsidRPr="00C6761E">
        <w:lastRenderedPageBreak/>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2pt;height:315.1pt" o:ole="">
            <v:imagedata r:id="rId64" o:title=""/>
          </v:shape>
          <o:OLEObject Type="Embed" ProgID="Visio.Drawing.15" ShapeID="_x0000_i1052" DrawAspect="Content" ObjectID="_1782652761" r:id="rId65"/>
        </w:object>
      </w:r>
    </w:p>
    <w:p w14:paraId="74DB2CE6" w14:textId="17A09E56" w:rsidR="00BB7313" w:rsidRPr="00C6761E" w:rsidRDefault="00BB7313" w:rsidP="0037175B">
      <w:pPr>
        <w:pStyle w:val="TF"/>
      </w:pPr>
      <w:bookmarkStart w:id="1019" w:name="_CRFigure7_2_4_2_1"/>
      <w:r w:rsidRPr="00C6761E">
        <w:t>Figure </w:t>
      </w:r>
      <w:bookmarkEnd w:id="1019"/>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20" w:name="_CR7_2_4_3"/>
      <w:bookmarkStart w:id="1021" w:name="_Toc59209182"/>
      <w:bookmarkStart w:id="1022" w:name="_Toc59208911"/>
      <w:bookmarkStart w:id="1023" w:name="_Toc51951157"/>
      <w:bookmarkStart w:id="1024" w:name="_Toc45882607"/>
      <w:bookmarkStart w:id="1025" w:name="_Toc45282221"/>
      <w:bookmarkStart w:id="1026" w:name="_Toc34404393"/>
      <w:bookmarkStart w:id="1027" w:name="_Toc34388622"/>
      <w:bookmarkStart w:id="1028" w:name="_Toc172039679"/>
      <w:bookmarkEnd w:id="1020"/>
      <w:r w:rsidRPr="00C6761E">
        <w:t>7.2.</w:t>
      </w:r>
      <w:r w:rsidR="005E1E7E" w:rsidRPr="00C6761E">
        <w:t>4</w:t>
      </w:r>
      <w:r w:rsidRPr="00C6761E">
        <w:t>.3</w:t>
      </w:r>
      <w:r w:rsidRPr="00C6761E">
        <w:tab/>
        <w:t>5G ProSe direct link identifier update procedure accepted by the target UE</w:t>
      </w:r>
      <w:bookmarkEnd w:id="1021"/>
      <w:bookmarkEnd w:id="1022"/>
      <w:bookmarkEnd w:id="1023"/>
      <w:bookmarkEnd w:id="1024"/>
      <w:bookmarkEnd w:id="1025"/>
      <w:bookmarkEnd w:id="1026"/>
      <w:bookmarkEnd w:id="1027"/>
      <w:bookmarkEnd w:id="1028"/>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38AC6967" w:rsidR="00DD0200" w:rsidRPr="00C6761E" w:rsidRDefault="00DD0200" w:rsidP="00BB7313">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lastRenderedPageBreak/>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Pr="00C6761E"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29" w:name="_CR7_2_4_4"/>
      <w:bookmarkStart w:id="1030" w:name="_Toc59209183"/>
      <w:bookmarkStart w:id="1031" w:name="_Toc59208912"/>
      <w:bookmarkStart w:id="1032" w:name="_Toc51951158"/>
      <w:bookmarkStart w:id="1033" w:name="_Toc45882608"/>
      <w:bookmarkStart w:id="1034" w:name="_Toc45282222"/>
      <w:bookmarkStart w:id="1035" w:name="_Toc34404394"/>
      <w:bookmarkStart w:id="1036" w:name="_Toc34388623"/>
      <w:bookmarkStart w:id="1037" w:name="_Toc172039680"/>
      <w:bookmarkEnd w:id="1029"/>
      <w:r w:rsidRPr="00C6761E">
        <w:t>7.2.</w:t>
      </w:r>
      <w:r w:rsidR="005E1E7E" w:rsidRPr="00C6761E">
        <w:t>4</w:t>
      </w:r>
      <w:r w:rsidRPr="00C6761E">
        <w:t>.4</w:t>
      </w:r>
      <w:r w:rsidRPr="00C6761E">
        <w:tab/>
        <w:t>5G ProSe direct link identifier update procedure acknowledged by the initiating UE</w:t>
      </w:r>
      <w:bookmarkEnd w:id="1030"/>
      <w:bookmarkEnd w:id="1031"/>
      <w:bookmarkEnd w:id="1032"/>
      <w:bookmarkEnd w:id="1033"/>
      <w:bookmarkEnd w:id="1034"/>
      <w:bookmarkEnd w:id="1035"/>
      <w:bookmarkEnd w:id="1036"/>
      <w:bookmarkEnd w:id="1037"/>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Pr="00C6761E" w:rsidRDefault="00BB7313" w:rsidP="00BB7313">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38" w:name="_CR7_2_4_5"/>
      <w:bookmarkStart w:id="1039" w:name="_Toc59209184"/>
      <w:bookmarkStart w:id="1040" w:name="_Toc59208913"/>
      <w:bookmarkStart w:id="1041" w:name="_Toc51951159"/>
      <w:bookmarkStart w:id="1042" w:name="_Toc45882609"/>
      <w:bookmarkStart w:id="1043" w:name="_Toc45282223"/>
      <w:bookmarkStart w:id="1044" w:name="_Toc34404395"/>
      <w:bookmarkStart w:id="1045" w:name="_Toc34388624"/>
      <w:bookmarkStart w:id="1046" w:name="_Toc172039681"/>
      <w:bookmarkEnd w:id="1038"/>
      <w:r w:rsidRPr="00C6761E">
        <w:lastRenderedPageBreak/>
        <w:t>7.2.</w:t>
      </w:r>
      <w:r w:rsidR="005E1E7E" w:rsidRPr="00C6761E">
        <w:t>4</w:t>
      </w:r>
      <w:r w:rsidRPr="00C6761E">
        <w:t>.5</w:t>
      </w:r>
      <w:r w:rsidRPr="00C6761E">
        <w:tab/>
        <w:t>5G ProSe direct link identifier update procedure completion by the target UE</w:t>
      </w:r>
      <w:bookmarkEnd w:id="1039"/>
      <w:bookmarkEnd w:id="1040"/>
      <w:bookmarkEnd w:id="1041"/>
      <w:bookmarkEnd w:id="1042"/>
      <w:bookmarkEnd w:id="1043"/>
      <w:bookmarkEnd w:id="1044"/>
      <w:bookmarkEnd w:id="1045"/>
      <w:bookmarkEnd w:id="1046"/>
    </w:p>
    <w:p w14:paraId="76B07F74" w14:textId="008B0C70" w:rsidR="00BB7313" w:rsidRPr="00C6761E"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6C166AE4" w14:textId="77777777" w:rsidR="00BB7313" w:rsidRPr="00C6761E" w:rsidRDefault="00BB7313" w:rsidP="0037175B">
      <w:pPr>
        <w:pStyle w:val="Heading4"/>
      </w:pPr>
      <w:bookmarkStart w:id="1047" w:name="_CR7_2_4_6"/>
      <w:bookmarkStart w:id="1048" w:name="_Toc59209185"/>
      <w:bookmarkStart w:id="1049" w:name="_Toc59208914"/>
      <w:bookmarkStart w:id="1050" w:name="_Toc51951160"/>
      <w:bookmarkStart w:id="1051" w:name="_Toc45882610"/>
      <w:bookmarkStart w:id="1052" w:name="_Toc45282224"/>
      <w:bookmarkStart w:id="1053" w:name="_Toc34404396"/>
      <w:bookmarkStart w:id="1054" w:name="_Toc34388625"/>
      <w:bookmarkStart w:id="1055" w:name="_Toc172039682"/>
      <w:bookmarkEnd w:id="1047"/>
      <w:r w:rsidRPr="00C6761E">
        <w:t>7.2.</w:t>
      </w:r>
      <w:r w:rsidR="005E1E7E" w:rsidRPr="00C6761E">
        <w:t>4</w:t>
      </w:r>
      <w:r w:rsidRPr="00C6761E">
        <w:t>.6</w:t>
      </w:r>
      <w:r w:rsidRPr="00C6761E">
        <w:tab/>
        <w:t>5G ProSe direct link identifier update procedure not accepted by the target UE</w:t>
      </w:r>
      <w:bookmarkEnd w:id="1048"/>
      <w:bookmarkEnd w:id="1049"/>
      <w:bookmarkEnd w:id="1050"/>
      <w:bookmarkEnd w:id="1051"/>
      <w:bookmarkEnd w:id="1052"/>
      <w:bookmarkEnd w:id="1053"/>
      <w:bookmarkEnd w:id="1054"/>
      <w:bookmarkEnd w:id="1055"/>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56" w:name="_CR7_2_4_7"/>
      <w:bookmarkStart w:id="1057" w:name="_Toc59209186"/>
      <w:bookmarkStart w:id="1058" w:name="_Toc59208915"/>
      <w:bookmarkStart w:id="1059" w:name="_Toc51951161"/>
      <w:bookmarkStart w:id="1060" w:name="_Toc45882611"/>
      <w:bookmarkStart w:id="1061" w:name="_Toc45282225"/>
      <w:bookmarkStart w:id="1062" w:name="_Toc34404397"/>
      <w:bookmarkStart w:id="1063" w:name="_Toc34388626"/>
      <w:bookmarkStart w:id="1064" w:name="_Toc172039683"/>
      <w:bookmarkEnd w:id="1056"/>
      <w:r w:rsidRPr="00C6761E">
        <w:t>7.2.</w:t>
      </w:r>
      <w:r w:rsidR="005E1E7E" w:rsidRPr="00C6761E">
        <w:t>4</w:t>
      </w:r>
      <w:r w:rsidRPr="00C6761E">
        <w:t>.7</w:t>
      </w:r>
      <w:r w:rsidRPr="00C6761E">
        <w:tab/>
        <w:t>Abnormal cases</w:t>
      </w:r>
      <w:bookmarkEnd w:id="1057"/>
      <w:bookmarkEnd w:id="1058"/>
      <w:bookmarkEnd w:id="1059"/>
      <w:bookmarkEnd w:id="1060"/>
      <w:bookmarkEnd w:id="1061"/>
      <w:bookmarkEnd w:id="1062"/>
      <w:bookmarkEnd w:id="1063"/>
      <w:bookmarkEnd w:id="1064"/>
    </w:p>
    <w:p w14:paraId="4392BB28" w14:textId="77777777" w:rsidR="00BB7313" w:rsidRPr="00C6761E" w:rsidRDefault="00BB7313" w:rsidP="0037175B">
      <w:pPr>
        <w:pStyle w:val="Heading5"/>
        <w:rPr>
          <w:lang w:eastAsia="zh-CN"/>
        </w:rPr>
      </w:pPr>
      <w:bookmarkStart w:id="1065" w:name="_CR7_2_4_7_1"/>
      <w:bookmarkStart w:id="1066" w:name="_Toc59209187"/>
      <w:bookmarkStart w:id="1067" w:name="_Toc59208916"/>
      <w:bookmarkStart w:id="1068" w:name="_Toc51951162"/>
      <w:bookmarkStart w:id="1069" w:name="_Toc45882612"/>
      <w:bookmarkStart w:id="1070" w:name="_Toc45282226"/>
      <w:bookmarkStart w:id="1071" w:name="_Toc34404398"/>
      <w:bookmarkStart w:id="1072" w:name="_Toc34388627"/>
      <w:bookmarkStart w:id="1073" w:name="_Toc172039684"/>
      <w:bookmarkEnd w:id="1065"/>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66"/>
      <w:bookmarkEnd w:id="1067"/>
      <w:bookmarkEnd w:id="1068"/>
      <w:bookmarkEnd w:id="1069"/>
      <w:bookmarkEnd w:id="1070"/>
      <w:bookmarkEnd w:id="1071"/>
      <w:bookmarkEnd w:id="1072"/>
      <w:bookmarkEnd w:id="1073"/>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074" w:name="_Toc34404399"/>
      <w:bookmarkStart w:id="1075" w:name="_Toc34388628"/>
      <w:r w:rsidRPr="00C6761E">
        <w:lastRenderedPageBreak/>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076" w:name="_Toc51951163"/>
      <w:bookmarkStart w:id="1077" w:name="_Toc45882613"/>
      <w:bookmarkStart w:id="1078"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79" w:name="_Toc59209188"/>
      <w:bookmarkStart w:id="1080"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81" w:name="_CR7_2_4_7_2"/>
      <w:bookmarkStart w:id="1082" w:name="_Toc172039685"/>
      <w:bookmarkEnd w:id="1081"/>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74"/>
      <w:bookmarkEnd w:id="1075"/>
      <w:bookmarkEnd w:id="1076"/>
      <w:bookmarkEnd w:id="1077"/>
      <w:bookmarkEnd w:id="1078"/>
      <w:bookmarkEnd w:id="1079"/>
      <w:bookmarkEnd w:id="1080"/>
      <w:bookmarkEnd w:id="1082"/>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83" w:name="_CR7_2_5"/>
      <w:bookmarkStart w:id="1084" w:name="_Toc59209205"/>
      <w:bookmarkStart w:id="1085" w:name="_Toc59208934"/>
      <w:bookmarkStart w:id="1086" w:name="_Toc51951180"/>
      <w:bookmarkStart w:id="1087" w:name="_Toc45882630"/>
      <w:bookmarkStart w:id="1088" w:name="_Toc45282244"/>
      <w:bookmarkStart w:id="1089" w:name="_Toc34404414"/>
      <w:bookmarkStart w:id="1090" w:name="_Toc34388643"/>
      <w:bookmarkStart w:id="1091" w:name="_Toc172039686"/>
      <w:bookmarkEnd w:id="1083"/>
      <w:r w:rsidRPr="00C6761E">
        <w:lastRenderedPageBreak/>
        <w:t>7.2.</w:t>
      </w:r>
      <w:r w:rsidR="001F6881" w:rsidRPr="00C6761E">
        <w:rPr>
          <w:lang w:eastAsia="zh-CN"/>
        </w:rPr>
        <w:t>5</w:t>
      </w:r>
      <w:r w:rsidRPr="00C6761E">
        <w:tab/>
        <w:t>5G ProSe direct link keep-alive procedure</w:t>
      </w:r>
      <w:bookmarkEnd w:id="1084"/>
      <w:bookmarkEnd w:id="1085"/>
      <w:bookmarkEnd w:id="1086"/>
      <w:bookmarkEnd w:id="1087"/>
      <w:bookmarkEnd w:id="1088"/>
      <w:bookmarkEnd w:id="1089"/>
      <w:bookmarkEnd w:id="1090"/>
      <w:bookmarkEnd w:id="1091"/>
    </w:p>
    <w:p w14:paraId="2B518E26" w14:textId="77777777" w:rsidR="00866C25" w:rsidRPr="00C6761E" w:rsidRDefault="00866C25" w:rsidP="00866C25">
      <w:pPr>
        <w:pStyle w:val="Heading4"/>
      </w:pPr>
      <w:bookmarkStart w:id="1092" w:name="_CR7_2_5_1"/>
      <w:bookmarkStart w:id="1093" w:name="_Toc59209206"/>
      <w:bookmarkStart w:id="1094" w:name="_Toc59208935"/>
      <w:bookmarkStart w:id="1095" w:name="_Toc51951181"/>
      <w:bookmarkStart w:id="1096" w:name="_Toc45882631"/>
      <w:bookmarkStart w:id="1097" w:name="_Toc45282245"/>
      <w:bookmarkStart w:id="1098" w:name="_Toc34404415"/>
      <w:bookmarkStart w:id="1099" w:name="_Toc34388644"/>
      <w:bookmarkStart w:id="1100" w:name="_Toc172039687"/>
      <w:bookmarkEnd w:id="1092"/>
      <w:r w:rsidRPr="00C6761E">
        <w:t>7.2.</w:t>
      </w:r>
      <w:r w:rsidR="001F6881" w:rsidRPr="00C6761E">
        <w:t>5</w:t>
      </w:r>
      <w:r w:rsidRPr="00C6761E">
        <w:t>.1</w:t>
      </w:r>
      <w:r w:rsidRPr="00C6761E">
        <w:tab/>
        <w:t>General</w:t>
      </w:r>
      <w:bookmarkEnd w:id="1093"/>
      <w:bookmarkEnd w:id="1094"/>
      <w:bookmarkEnd w:id="1095"/>
      <w:bookmarkEnd w:id="1096"/>
      <w:bookmarkEnd w:id="1097"/>
      <w:bookmarkEnd w:id="1098"/>
      <w:bookmarkEnd w:id="1099"/>
      <w:bookmarkEnd w:id="1100"/>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01" w:name="_CR7_2_5_2"/>
      <w:bookmarkStart w:id="1102" w:name="_Toc59209207"/>
      <w:bookmarkStart w:id="1103" w:name="_Toc59208936"/>
      <w:bookmarkStart w:id="1104" w:name="_Toc51951182"/>
      <w:bookmarkStart w:id="1105" w:name="_Toc45882632"/>
      <w:bookmarkStart w:id="1106" w:name="_Toc45282246"/>
      <w:bookmarkStart w:id="1107" w:name="_Toc34404416"/>
      <w:bookmarkStart w:id="1108" w:name="_Toc34388645"/>
      <w:bookmarkStart w:id="1109" w:name="_Toc172039688"/>
      <w:bookmarkEnd w:id="1101"/>
      <w:r w:rsidRPr="00C6761E">
        <w:t>7.2.</w:t>
      </w:r>
      <w:r w:rsidR="001F6881" w:rsidRPr="00C6761E">
        <w:t>5</w:t>
      </w:r>
      <w:r w:rsidRPr="00C6761E">
        <w:t>.2</w:t>
      </w:r>
      <w:r w:rsidRPr="00C6761E">
        <w:tab/>
        <w:t>5G ProSe direct link keep-alive procedure initiation by the initiating UE</w:t>
      </w:r>
      <w:bookmarkEnd w:id="1102"/>
      <w:bookmarkEnd w:id="1103"/>
      <w:bookmarkEnd w:id="1104"/>
      <w:bookmarkEnd w:id="1105"/>
      <w:bookmarkEnd w:id="1106"/>
      <w:bookmarkEnd w:id="1107"/>
      <w:bookmarkEnd w:id="1108"/>
      <w:bookmarkEnd w:id="1109"/>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75pt;height:158.25pt" o:ole="">
            <v:imagedata r:id="rId66" o:title=""/>
          </v:shape>
          <o:OLEObject Type="Embed" ProgID="Visio.Drawing.15" ShapeID="_x0000_i1053" DrawAspect="Content" ObjectID="_1782652762" r:id="rId67"/>
        </w:object>
      </w:r>
    </w:p>
    <w:p w14:paraId="140F0F72" w14:textId="113D2574" w:rsidR="00866C25" w:rsidRPr="00C6761E" w:rsidRDefault="00866C25" w:rsidP="0037175B">
      <w:pPr>
        <w:pStyle w:val="TF"/>
      </w:pPr>
      <w:bookmarkStart w:id="1110" w:name="_CRFigure7_2_5_2_1"/>
      <w:r w:rsidRPr="00C6761E">
        <w:t>Figure </w:t>
      </w:r>
      <w:bookmarkEnd w:id="1110"/>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11" w:name="_CR7_2_5_3"/>
      <w:bookmarkStart w:id="1112" w:name="_Toc59209208"/>
      <w:bookmarkStart w:id="1113" w:name="_Toc59208937"/>
      <w:bookmarkStart w:id="1114" w:name="_Toc51951183"/>
      <w:bookmarkStart w:id="1115" w:name="_Toc45882633"/>
      <w:bookmarkStart w:id="1116" w:name="_Toc45282247"/>
      <w:bookmarkStart w:id="1117" w:name="_Toc34404417"/>
      <w:bookmarkStart w:id="1118" w:name="_Toc34388646"/>
      <w:bookmarkStart w:id="1119" w:name="_Toc172039689"/>
      <w:bookmarkEnd w:id="1111"/>
      <w:r w:rsidRPr="00C6761E">
        <w:t>7.2.</w:t>
      </w:r>
      <w:r w:rsidR="00F002E5" w:rsidRPr="00C6761E">
        <w:t>5</w:t>
      </w:r>
      <w:r w:rsidRPr="00C6761E">
        <w:t>.3</w:t>
      </w:r>
      <w:r w:rsidRPr="00C6761E">
        <w:tab/>
        <w:t>5G ProSe direct link keep-alive procedure accepted by the target UE</w:t>
      </w:r>
      <w:bookmarkEnd w:id="1112"/>
      <w:bookmarkEnd w:id="1113"/>
      <w:bookmarkEnd w:id="1114"/>
      <w:bookmarkEnd w:id="1115"/>
      <w:bookmarkEnd w:id="1116"/>
      <w:bookmarkEnd w:id="1117"/>
      <w:bookmarkEnd w:id="1118"/>
      <w:bookmarkEnd w:id="1119"/>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20" w:name="_CR7_2_5_4"/>
      <w:bookmarkStart w:id="1121" w:name="_Toc59209209"/>
      <w:bookmarkStart w:id="1122" w:name="_Toc59208938"/>
      <w:bookmarkStart w:id="1123" w:name="_Toc51951184"/>
      <w:bookmarkStart w:id="1124" w:name="_Toc45882634"/>
      <w:bookmarkStart w:id="1125" w:name="_Toc45282248"/>
      <w:bookmarkStart w:id="1126" w:name="_Toc34404418"/>
      <w:bookmarkStart w:id="1127" w:name="_Toc34388647"/>
      <w:bookmarkStart w:id="1128" w:name="_Toc172039690"/>
      <w:bookmarkEnd w:id="1120"/>
      <w:r w:rsidRPr="00C6761E">
        <w:t>7.2.</w:t>
      </w:r>
      <w:r w:rsidR="00182274" w:rsidRPr="00C6761E">
        <w:t>5</w:t>
      </w:r>
      <w:r w:rsidRPr="00C6761E">
        <w:t>.4</w:t>
      </w:r>
      <w:r w:rsidRPr="00C6761E">
        <w:tab/>
        <w:t>5G ProSe direct link keep-alive procedure completion by the initiating UE</w:t>
      </w:r>
      <w:bookmarkEnd w:id="1121"/>
      <w:bookmarkEnd w:id="1122"/>
      <w:bookmarkEnd w:id="1123"/>
      <w:bookmarkEnd w:id="1124"/>
      <w:bookmarkEnd w:id="1125"/>
      <w:bookmarkEnd w:id="1126"/>
      <w:bookmarkEnd w:id="1127"/>
      <w:bookmarkEnd w:id="1128"/>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29" w:name="_CR7_2_5_5"/>
      <w:bookmarkStart w:id="1130" w:name="_Toc59209210"/>
      <w:bookmarkStart w:id="1131" w:name="_Toc59208939"/>
      <w:bookmarkStart w:id="1132" w:name="_Toc51951185"/>
      <w:bookmarkStart w:id="1133" w:name="_Toc45882635"/>
      <w:bookmarkStart w:id="1134" w:name="_Toc45282249"/>
      <w:bookmarkStart w:id="1135" w:name="_Toc34404419"/>
      <w:bookmarkStart w:id="1136" w:name="_Toc34388648"/>
      <w:bookmarkStart w:id="1137" w:name="_Toc172039691"/>
      <w:bookmarkEnd w:id="1129"/>
      <w:r w:rsidRPr="00C6761E">
        <w:t>7.2.</w:t>
      </w:r>
      <w:r w:rsidR="00182274" w:rsidRPr="00C6761E">
        <w:t>5</w:t>
      </w:r>
      <w:r w:rsidRPr="00C6761E">
        <w:t>.5</w:t>
      </w:r>
      <w:r w:rsidRPr="00C6761E">
        <w:tab/>
        <w:t>Abnormal cases</w:t>
      </w:r>
      <w:bookmarkEnd w:id="1130"/>
      <w:bookmarkEnd w:id="1131"/>
      <w:bookmarkEnd w:id="1132"/>
      <w:bookmarkEnd w:id="1133"/>
      <w:bookmarkEnd w:id="1134"/>
      <w:bookmarkEnd w:id="1135"/>
      <w:bookmarkEnd w:id="1136"/>
      <w:bookmarkEnd w:id="1137"/>
    </w:p>
    <w:p w14:paraId="22D79B15" w14:textId="77777777" w:rsidR="00866C25" w:rsidRPr="00C6761E" w:rsidRDefault="00866C25" w:rsidP="00866C25">
      <w:pPr>
        <w:pStyle w:val="Heading5"/>
        <w:rPr>
          <w:lang w:eastAsia="zh-CN"/>
        </w:rPr>
      </w:pPr>
      <w:bookmarkStart w:id="1138" w:name="_CR7_2_5_5_1"/>
      <w:bookmarkStart w:id="1139" w:name="_Toc59209211"/>
      <w:bookmarkStart w:id="1140" w:name="_Toc59208940"/>
      <w:bookmarkStart w:id="1141" w:name="_Toc51951186"/>
      <w:bookmarkStart w:id="1142" w:name="_Toc45882636"/>
      <w:bookmarkStart w:id="1143" w:name="_Toc45282250"/>
      <w:bookmarkStart w:id="1144" w:name="_Toc34404420"/>
      <w:bookmarkStart w:id="1145" w:name="_Toc34388649"/>
      <w:bookmarkStart w:id="1146" w:name="_Toc172039692"/>
      <w:bookmarkEnd w:id="1138"/>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9"/>
      <w:bookmarkEnd w:id="1140"/>
      <w:bookmarkEnd w:id="1141"/>
      <w:bookmarkEnd w:id="1142"/>
      <w:bookmarkEnd w:id="1143"/>
      <w:bookmarkEnd w:id="1144"/>
      <w:bookmarkEnd w:id="1145"/>
      <w:bookmarkEnd w:id="1146"/>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lastRenderedPageBreak/>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47" w:name="_CR7_2_5_5_2"/>
      <w:bookmarkStart w:id="1148" w:name="_Toc59209212"/>
      <w:bookmarkStart w:id="1149" w:name="_Toc59208941"/>
      <w:bookmarkStart w:id="1150" w:name="_Toc51951187"/>
      <w:bookmarkStart w:id="1151" w:name="_Toc45882637"/>
      <w:bookmarkStart w:id="1152" w:name="_Toc45282251"/>
      <w:bookmarkStart w:id="1153" w:name="_Toc34404421"/>
      <w:bookmarkStart w:id="1154" w:name="_Toc34388650"/>
      <w:bookmarkStart w:id="1155" w:name="_Toc172039693"/>
      <w:bookmarkEnd w:id="1147"/>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48"/>
      <w:bookmarkEnd w:id="1149"/>
      <w:bookmarkEnd w:id="1150"/>
      <w:bookmarkEnd w:id="1151"/>
      <w:bookmarkEnd w:id="1152"/>
      <w:bookmarkEnd w:id="1153"/>
      <w:bookmarkEnd w:id="1154"/>
      <w:bookmarkEnd w:id="1155"/>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56" w:name="_CR7_2_6"/>
      <w:bookmarkStart w:id="1157" w:name="_Toc172039694"/>
      <w:bookmarkEnd w:id="1156"/>
      <w:r w:rsidRPr="00C6761E">
        <w:t>7.2.</w:t>
      </w:r>
      <w:r w:rsidR="002011B4" w:rsidRPr="00C6761E">
        <w:t>6</w:t>
      </w:r>
      <w:r w:rsidRPr="00C6761E">
        <w:tab/>
      </w:r>
      <w:r w:rsidR="003708C3" w:rsidRPr="00C6761E">
        <w:t>5G ProSe</w:t>
      </w:r>
      <w:r w:rsidRPr="00C6761E">
        <w:t xml:space="preserve"> direct link release procedure</w:t>
      </w:r>
      <w:bookmarkEnd w:id="1157"/>
    </w:p>
    <w:p w14:paraId="1B1FCDB9" w14:textId="77777777" w:rsidR="00AC7EE3" w:rsidRPr="00C6761E" w:rsidRDefault="00AC7EE3" w:rsidP="0037175B">
      <w:pPr>
        <w:pStyle w:val="Heading4"/>
      </w:pPr>
      <w:bookmarkStart w:id="1158" w:name="_CR7_2_6_1"/>
      <w:bookmarkStart w:id="1159" w:name="_Toc68196230"/>
      <w:bookmarkStart w:id="1160" w:name="_Toc59208902"/>
      <w:bookmarkStart w:id="1161" w:name="_Toc51951148"/>
      <w:bookmarkStart w:id="1162" w:name="_Toc45882598"/>
      <w:bookmarkStart w:id="1163" w:name="_Toc45282212"/>
      <w:bookmarkStart w:id="1164" w:name="_Toc34404384"/>
      <w:bookmarkStart w:id="1165" w:name="_Toc34388613"/>
      <w:bookmarkStart w:id="1166" w:name="_Toc172039695"/>
      <w:bookmarkEnd w:id="1158"/>
      <w:r w:rsidRPr="00C6761E">
        <w:t>7.2.</w:t>
      </w:r>
      <w:r w:rsidR="002011B4" w:rsidRPr="00C6761E">
        <w:t>6</w:t>
      </w:r>
      <w:r w:rsidRPr="00C6761E">
        <w:t>.1</w:t>
      </w:r>
      <w:r w:rsidRPr="00C6761E">
        <w:tab/>
        <w:t>General</w:t>
      </w:r>
      <w:bookmarkEnd w:id="1159"/>
      <w:bookmarkEnd w:id="1160"/>
      <w:bookmarkEnd w:id="1161"/>
      <w:bookmarkEnd w:id="1162"/>
      <w:bookmarkEnd w:id="1163"/>
      <w:bookmarkEnd w:id="1164"/>
      <w:bookmarkEnd w:id="1165"/>
      <w:bookmarkEnd w:id="1166"/>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67" w:name="_Toc45882599"/>
      <w:bookmarkStart w:id="1168" w:name="_Toc45282213"/>
      <w:bookmarkStart w:id="1169" w:name="_Toc34404385"/>
      <w:bookmarkStart w:id="1170"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171" w:name="_CR7_2_6_2"/>
      <w:bookmarkStart w:id="1172" w:name="_Toc68196231"/>
      <w:bookmarkStart w:id="1173" w:name="_Toc59208903"/>
      <w:bookmarkStart w:id="1174" w:name="_Toc51951149"/>
      <w:bookmarkStart w:id="1175" w:name="_Toc172039696"/>
      <w:bookmarkEnd w:id="1171"/>
      <w:r w:rsidRPr="00C6761E">
        <w:lastRenderedPageBreak/>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67"/>
      <w:bookmarkEnd w:id="1168"/>
      <w:bookmarkEnd w:id="1169"/>
      <w:bookmarkEnd w:id="1170"/>
      <w:bookmarkEnd w:id="1172"/>
      <w:bookmarkEnd w:id="1173"/>
      <w:bookmarkEnd w:id="1174"/>
      <w:bookmarkEnd w:id="1175"/>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77777777" w:rsidR="007F4532" w:rsidRPr="00C6761E" w:rsidRDefault="007F4532" w:rsidP="001312EC">
      <w:pPr>
        <w:pStyle w:val="B1"/>
      </w:pPr>
      <w:r w:rsidRPr="00C6761E">
        <w:lastRenderedPageBreak/>
        <w:t>b)</w:t>
      </w:r>
      <w:r w:rsidRPr="00C6761E">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77777777" w:rsidR="00DA3EA5" w:rsidRPr="00C6761E" w:rsidRDefault="00DA3EA5" w:rsidP="00DA3EA5">
      <w:pPr>
        <w:pStyle w:val="B1"/>
      </w:pPr>
      <w:r w:rsidRPr="00C6761E">
        <w:rPr>
          <w:rFonts w:hint="eastAsia"/>
          <w:lang w:eastAsia="zh-CN"/>
        </w:rPr>
        <w:t>c</w:t>
      </w:r>
      <w:r w:rsidRPr="00C6761E">
        <w:t>)</w:t>
      </w:r>
      <w:r w:rsidRPr="00C6761E">
        <w:tab/>
        <w:t xml:space="preserve">the direct link between the initiating UE and the </w:t>
      </w:r>
      <w:r w:rsidRPr="00C6761E">
        <w:rPr>
          <w:rFonts w:hint="eastAsia"/>
          <w:lang w:eastAsia="zh-CN"/>
        </w:rPr>
        <w:t xml:space="preserve">target </w:t>
      </w:r>
      <w:r w:rsidRPr="00C6761E">
        <w:t>peer 5G ProSe layer-3 end UE have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96A370C" w14:textId="66D2B3F5" w:rsidR="00B050D9" w:rsidRPr="00C6761E" w:rsidRDefault="00B050D9" w:rsidP="000622A4">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lastRenderedPageBreak/>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lastRenderedPageBreak/>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2pt;height:138.3pt" o:ole="">
            <v:imagedata r:id="rId68" o:title=""/>
          </v:shape>
          <o:OLEObject Type="Embed" ProgID="Visio.Drawing.15" ShapeID="_x0000_i1054" DrawAspect="Content" ObjectID="_1782652763" r:id="rId69"/>
        </w:object>
      </w:r>
    </w:p>
    <w:p w14:paraId="158F9948" w14:textId="143E4CC9" w:rsidR="00AC7EE3" w:rsidRPr="00C6761E" w:rsidRDefault="00AC7EE3" w:rsidP="0037175B">
      <w:pPr>
        <w:pStyle w:val="TF"/>
      </w:pPr>
      <w:bookmarkStart w:id="1176" w:name="_CRFigure7_2_6_2_1"/>
      <w:r w:rsidRPr="00C6761E">
        <w:t>Figure </w:t>
      </w:r>
      <w:bookmarkEnd w:id="1176"/>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77" w:name="_CR7_2_6_3"/>
      <w:bookmarkStart w:id="1178" w:name="_Toc68196232"/>
      <w:bookmarkStart w:id="1179" w:name="_Toc59208904"/>
      <w:bookmarkStart w:id="1180" w:name="_Toc51951150"/>
      <w:bookmarkStart w:id="1181" w:name="_Toc45882600"/>
      <w:bookmarkStart w:id="1182" w:name="_Toc45282214"/>
      <w:bookmarkStart w:id="1183" w:name="_Toc34404386"/>
      <w:bookmarkStart w:id="1184" w:name="_Toc34388615"/>
      <w:bookmarkStart w:id="1185" w:name="_Toc172039697"/>
      <w:bookmarkEnd w:id="1177"/>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78"/>
      <w:bookmarkEnd w:id="1179"/>
      <w:bookmarkEnd w:id="1180"/>
      <w:bookmarkEnd w:id="1181"/>
      <w:bookmarkEnd w:id="1182"/>
      <w:bookmarkEnd w:id="1183"/>
      <w:bookmarkEnd w:id="1184"/>
      <w:bookmarkEnd w:id="1185"/>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86" w:name="_Toc34404387"/>
      <w:bookmarkStart w:id="1187"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88" w:name="_CR7_2_6_4"/>
      <w:bookmarkStart w:id="1189" w:name="_Toc68196233"/>
      <w:bookmarkStart w:id="1190" w:name="_Toc59208905"/>
      <w:bookmarkStart w:id="1191" w:name="_Toc51951151"/>
      <w:bookmarkStart w:id="1192" w:name="_Toc45882601"/>
      <w:bookmarkStart w:id="1193" w:name="_Toc45282215"/>
      <w:bookmarkStart w:id="1194" w:name="_Toc172039698"/>
      <w:bookmarkEnd w:id="1188"/>
      <w:r w:rsidRPr="00C6761E">
        <w:lastRenderedPageBreak/>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86"/>
      <w:bookmarkEnd w:id="1187"/>
      <w:bookmarkEnd w:id="1189"/>
      <w:bookmarkEnd w:id="1190"/>
      <w:bookmarkEnd w:id="1191"/>
      <w:bookmarkEnd w:id="1192"/>
      <w:bookmarkEnd w:id="1193"/>
      <w:bookmarkEnd w:id="1194"/>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95" w:name="_Toc34404388"/>
      <w:bookmarkStart w:id="1196"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97" w:name="_CR7_2_6_5"/>
      <w:bookmarkStart w:id="1198" w:name="_Toc68196234"/>
      <w:bookmarkStart w:id="1199" w:name="_Toc59208906"/>
      <w:bookmarkStart w:id="1200" w:name="_Toc51951152"/>
      <w:bookmarkStart w:id="1201" w:name="_Toc45882602"/>
      <w:bookmarkStart w:id="1202" w:name="_Toc45282216"/>
      <w:bookmarkStart w:id="1203" w:name="_Toc172039699"/>
      <w:bookmarkEnd w:id="1197"/>
      <w:r w:rsidRPr="00C6761E">
        <w:t>7.2.</w:t>
      </w:r>
      <w:r w:rsidR="002011B4" w:rsidRPr="00C6761E">
        <w:t>6</w:t>
      </w:r>
      <w:r w:rsidRPr="00C6761E">
        <w:t>.5</w:t>
      </w:r>
      <w:r w:rsidRPr="00C6761E">
        <w:tab/>
        <w:t>Abnormal cases</w:t>
      </w:r>
      <w:bookmarkEnd w:id="1195"/>
      <w:bookmarkEnd w:id="1196"/>
      <w:bookmarkEnd w:id="1198"/>
      <w:bookmarkEnd w:id="1199"/>
      <w:bookmarkEnd w:id="1200"/>
      <w:bookmarkEnd w:id="1201"/>
      <w:bookmarkEnd w:id="1202"/>
      <w:bookmarkEnd w:id="1203"/>
    </w:p>
    <w:p w14:paraId="4941F88A" w14:textId="77777777" w:rsidR="00AC7EE3" w:rsidRPr="00C6761E" w:rsidRDefault="00AC7EE3" w:rsidP="0037175B">
      <w:pPr>
        <w:pStyle w:val="Heading5"/>
      </w:pPr>
      <w:bookmarkStart w:id="1204" w:name="_CR7_2_6_5_1"/>
      <w:bookmarkStart w:id="1205" w:name="_Toc68196235"/>
      <w:bookmarkStart w:id="1206" w:name="_Toc59208907"/>
      <w:bookmarkStart w:id="1207" w:name="_Toc51951153"/>
      <w:bookmarkStart w:id="1208" w:name="_Toc45882603"/>
      <w:bookmarkStart w:id="1209" w:name="_Toc45282217"/>
      <w:bookmarkStart w:id="1210" w:name="_Toc34404389"/>
      <w:bookmarkStart w:id="1211" w:name="_Toc34388618"/>
      <w:bookmarkStart w:id="1212" w:name="_Toc172039700"/>
      <w:bookmarkEnd w:id="1204"/>
      <w:r w:rsidRPr="00C6761E">
        <w:t>7.2.</w:t>
      </w:r>
      <w:r w:rsidR="002011B4" w:rsidRPr="00C6761E">
        <w:t>6</w:t>
      </w:r>
      <w:r w:rsidRPr="00C6761E">
        <w:t>.5.1</w:t>
      </w:r>
      <w:r w:rsidRPr="00C6761E">
        <w:tab/>
        <w:t>Abnormal cases at the initiating UE</w:t>
      </w:r>
      <w:bookmarkEnd w:id="1205"/>
      <w:bookmarkEnd w:id="1206"/>
      <w:bookmarkEnd w:id="1207"/>
      <w:bookmarkEnd w:id="1208"/>
      <w:bookmarkEnd w:id="1209"/>
      <w:bookmarkEnd w:id="1210"/>
      <w:bookmarkEnd w:id="1211"/>
      <w:bookmarkEnd w:id="1212"/>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13" w:name="_CR7_2_7"/>
      <w:bookmarkStart w:id="1214" w:name="_Toc45282266"/>
      <w:bookmarkStart w:id="1215" w:name="_Toc45882652"/>
      <w:bookmarkStart w:id="1216" w:name="_Toc51951202"/>
      <w:bookmarkStart w:id="1217" w:name="_Toc59208958"/>
      <w:bookmarkStart w:id="1218" w:name="_Toc68196287"/>
      <w:bookmarkStart w:id="1219" w:name="_Toc172039701"/>
      <w:bookmarkEnd w:id="1213"/>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14"/>
      <w:bookmarkEnd w:id="1215"/>
      <w:bookmarkEnd w:id="1216"/>
      <w:bookmarkEnd w:id="1217"/>
      <w:bookmarkEnd w:id="1218"/>
      <w:bookmarkEnd w:id="1219"/>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lastRenderedPageBreak/>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20" w:name="_Toc59208959"/>
      <w:bookmarkStart w:id="1221" w:name="_Toc51951203"/>
      <w:bookmarkStart w:id="1222" w:name="_Toc45882653"/>
      <w:bookmarkStart w:id="1223"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24"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25" w:name="_CR7_2_8"/>
      <w:bookmarkStart w:id="1226" w:name="_Toc172039702"/>
      <w:bookmarkEnd w:id="1225"/>
      <w:r w:rsidRPr="00C6761E">
        <w:t>7.2.</w:t>
      </w:r>
      <w:r w:rsidR="00053035" w:rsidRPr="00C6761E">
        <w:t>8</w:t>
      </w:r>
      <w:r w:rsidRPr="00C6761E">
        <w:tab/>
        <w:t xml:space="preserve">PC5 QoS flow match over </w:t>
      </w:r>
      <w:r w:rsidR="005806BA" w:rsidRPr="00C6761E">
        <w:t>5G ProSe direct</w:t>
      </w:r>
      <w:r w:rsidRPr="00C6761E">
        <w:t xml:space="preserve"> link</w:t>
      </w:r>
      <w:bookmarkEnd w:id="1220"/>
      <w:bookmarkEnd w:id="1221"/>
      <w:bookmarkEnd w:id="1222"/>
      <w:bookmarkEnd w:id="1223"/>
      <w:bookmarkEnd w:id="1224"/>
      <w:bookmarkEnd w:id="1226"/>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lastRenderedPageBreak/>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27" w:name="_CR7_2_9"/>
      <w:bookmarkStart w:id="1228" w:name="_Toc172039703"/>
      <w:bookmarkEnd w:id="1227"/>
      <w:r w:rsidRPr="00C6761E">
        <w:t>7.2.</w:t>
      </w:r>
      <w:r w:rsidR="00053035" w:rsidRPr="00C6761E">
        <w:t>9</w:t>
      </w:r>
      <w:r w:rsidRPr="00C6761E">
        <w:tab/>
        <w:t xml:space="preserve">Data transmission over </w:t>
      </w:r>
      <w:r w:rsidR="003708C3" w:rsidRPr="00C6761E">
        <w:t>5G ProSe direct</w:t>
      </w:r>
      <w:r w:rsidRPr="00C6761E">
        <w:t xml:space="preserve"> link</w:t>
      </w:r>
      <w:bookmarkEnd w:id="1228"/>
    </w:p>
    <w:p w14:paraId="0A82434A" w14:textId="77777777" w:rsidR="00EF2DE5" w:rsidRPr="00C6761E" w:rsidRDefault="00EF2DE5" w:rsidP="0037175B">
      <w:pPr>
        <w:pStyle w:val="Heading4"/>
      </w:pPr>
      <w:bookmarkStart w:id="1229" w:name="_CR7_2_9_1"/>
      <w:bookmarkStart w:id="1230" w:name="_Toc68196272"/>
      <w:bookmarkStart w:id="1231" w:name="_Toc59208943"/>
      <w:bookmarkStart w:id="1232" w:name="_Toc172039704"/>
      <w:bookmarkEnd w:id="1229"/>
      <w:r w:rsidRPr="00C6761E">
        <w:t>7.2.</w:t>
      </w:r>
      <w:r w:rsidR="00053035" w:rsidRPr="00C6761E">
        <w:t>9</w:t>
      </w:r>
      <w:r w:rsidRPr="00C6761E">
        <w:t>.1</w:t>
      </w:r>
      <w:r w:rsidRPr="00C6761E">
        <w:tab/>
        <w:t>Transmission</w:t>
      </w:r>
      <w:bookmarkEnd w:id="1230"/>
      <w:bookmarkEnd w:id="1231"/>
      <w:bookmarkEnd w:id="1232"/>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33" w:name="_Toc68196273"/>
      <w:bookmarkStart w:id="1234"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35" w:name="_CR7_2_9_2"/>
      <w:bookmarkStart w:id="1236" w:name="_Toc172039705"/>
      <w:bookmarkEnd w:id="1235"/>
      <w:r w:rsidRPr="00C6761E">
        <w:t>7.2.</w:t>
      </w:r>
      <w:r w:rsidR="00053035" w:rsidRPr="00C6761E">
        <w:t>9</w:t>
      </w:r>
      <w:r w:rsidRPr="00C6761E">
        <w:t>.2</w:t>
      </w:r>
      <w:r w:rsidRPr="00C6761E">
        <w:tab/>
        <w:t>Procedure for UE to use provisioned radio resources for ProSe communication over PC5</w:t>
      </w:r>
      <w:bookmarkEnd w:id="1233"/>
      <w:bookmarkEnd w:id="1234"/>
      <w:bookmarkEnd w:id="1236"/>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37" w:name="_CR7_2_10"/>
      <w:bookmarkStart w:id="1238" w:name="_Toc34388636"/>
      <w:bookmarkStart w:id="1239" w:name="_Toc34404407"/>
      <w:bookmarkStart w:id="1240" w:name="_Toc45282236"/>
      <w:bookmarkStart w:id="1241" w:name="_Toc45882622"/>
      <w:bookmarkStart w:id="1242" w:name="_Toc51951172"/>
      <w:bookmarkStart w:id="1243" w:name="_Toc59208926"/>
      <w:bookmarkStart w:id="1244" w:name="_Toc75734765"/>
      <w:bookmarkStart w:id="1245" w:name="_Toc82772102"/>
      <w:bookmarkStart w:id="1246" w:name="_Toc172039706"/>
      <w:bookmarkEnd w:id="1237"/>
      <w:r w:rsidRPr="00C6761E">
        <w:t>7.2.</w:t>
      </w:r>
      <w:r w:rsidR="00BC4895" w:rsidRPr="00C6761E">
        <w:t>10</w:t>
      </w:r>
      <w:r w:rsidRPr="00C6761E">
        <w:tab/>
        <w:t>5G ProSe direct link security mode control procedure</w:t>
      </w:r>
      <w:bookmarkEnd w:id="1238"/>
      <w:bookmarkEnd w:id="1239"/>
      <w:bookmarkEnd w:id="1240"/>
      <w:bookmarkEnd w:id="1241"/>
      <w:bookmarkEnd w:id="1242"/>
      <w:bookmarkEnd w:id="1243"/>
      <w:bookmarkEnd w:id="1244"/>
      <w:bookmarkEnd w:id="1245"/>
      <w:bookmarkEnd w:id="1246"/>
    </w:p>
    <w:p w14:paraId="1775E23D" w14:textId="7F64C706" w:rsidR="000306EC" w:rsidRPr="00C6761E" w:rsidRDefault="000306EC" w:rsidP="0066566A">
      <w:pPr>
        <w:pStyle w:val="Heading4"/>
      </w:pPr>
      <w:bookmarkStart w:id="1247" w:name="_CR7_2_10_1"/>
      <w:bookmarkStart w:id="1248" w:name="_Toc34388637"/>
      <w:bookmarkStart w:id="1249" w:name="_Toc34404408"/>
      <w:bookmarkStart w:id="1250" w:name="_Toc45282237"/>
      <w:bookmarkStart w:id="1251" w:name="_Toc45882623"/>
      <w:bookmarkStart w:id="1252" w:name="_Toc51951173"/>
      <w:bookmarkStart w:id="1253" w:name="_Toc59208927"/>
      <w:bookmarkStart w:id="1254" w:name="_Toc75734766"/>
      <w:bookmarkStart w:id="1255" w:name="_Toc82772103"/>
      <w:bookmarkStart w:id="1256" w:name="_Toc172039707"/>
      <w:bookmarkEnd w:id="1247"/>
      <w:r w:rsidRPr="00C6761E">
        <w:t>7.2.</w:t>
      </w:r>
      <w:r w:rsidR="00BC4895" w:rsidRPr="00C6761E">
        <w:t>10</w:t>
      </w:r>
      <w:r w:rsidRPr="00C6761E">
        <w:t>.1</w:t>
      </w:r>
      <w:r w:rsidRPr="00C6761E">
        <w:tab/>
        <w:t>General</w:t>
      </w:r>
      <w:bookmarkEnd w:id="1248"/>
      <w:bookmarkEnd w:id="1249"/>
      <w:bookmarkEnd w:id="1250"/>
      <w:bookmarkEnd w:id="1251"/>
      <w:bookmarkEnd w:id="1252"/>
      <w:bookmarkEnd w:id="1253"/>
      <w:bookmarkEnd w:id="1254"/>
      <w:bookmarkEnd w:id="1255"/>
      <w:bookmarkEnd w:id="1256"/>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57" w:name="_CR7_2_10_2"/>
      <w:bookmarkStart w:id="1258" w:name="_Toc34388638"/>
      <w:bookmarkStart w:id="1259" w:name="_Toc34404409"/>
      <w:bookmarkStart w:id="1260" w:name="_Toc45282238"/>
      <w:bookmarkStart w:id="1261" w:name="_Toc45882624"/>
      <w:bookmarkStart w:id="1262" w:name="_Toc51951174"/>
      <w:bookmarkStart w:id="1263" w:name="_Toc59208928"/>
      <w:bookmarkStart w:id="1264" w:name="_Toc75734767"/>
      <w:bookmarkStart w:id="1265" w:name="_Toc82772104"/>
      <w:bookmarkStart w:id="1266" w:name="_Toc172039708"/>
      <w:bookmarkEnd w:id="1257"/>
      <w:r w:rsidRPr="00C6761E">
        <w:t>7.2.</w:t>
      </w:r>
      <w:r w:rsidR="00BC4895" w:rsidRPr="00C6761E">
        <w:t>10</w:t>
      </w:r>
      <w:r w:rsidRPr="00C6761E">
        <w:t>.2</w:t>
      </w:r>
      <w:r w:rsidRPr="00C6761E">
        <w:tab/>
        <w:t>5G ProSe direct link security mode control procedure initiation by the initiating UE</w:t>
      </w:r>
      <w:bookmarkEnd w:id="1258"/>
      <w:bookmarkEnd w:id="1259"/>
      <w:bookmarkEnd w:id="1260"/>
      <w:bookmarkEnd w:id="1261"/>
      <w:bookmarkEnd w:id="1262"/>
      <w:bookmarkEnd w:id="1263"/>
      <w:bookmarkEnd w:id="1264"/>
      <w:bookmarkEnd w:id="1265"/>
      <w:bookmarkEnd w:id="1266"/>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lastRenderedPageBreak/>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267" w:name="_Hlk125392475"/>
      <w:r w:rsidRPr="00C6761E">
        <w:lastRenderedPageBreak/>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bookmarkEnd w:id="1267"/>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lastRenderedPageBreak/>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lastRenderedPageBreak/>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 xml:space="preserve">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w:t>
      </w:r>
      <w:r w:rsidRPr="00C6761E">
        <w:rPr>
          <w:lang w:eastAsia="x-none"/>
        </w:rPr>
        <w:lastRenderedPageBreak/>
        <w:t>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8pt;height:213.15pt" o:ole="">
            <v:imagedata r:id="rId70" o:title=""/>
          </v:shape>
          <o:OLEObject Type="Embed" ProgID="Visio.Drawing.15" ShapeID="_x0000_i1055" DrawAspect="Content" ObjectID="_1782652764" r:id="rId71"/>
        </w:object>
      </w:r>
    </w:p>
    <w:p w14:paraId="1E58DFC6" w14:textId="0D570310" w:rsidR="000306EC" w:rsidRPr="00C6761E" w:rsidRDefault="000306EC" w:rsidP="000306EC">
      <w:pPr>
        <w:pStyle w:val="TF"/>
      </w:pPr>
      <w:bookmarkStart w:id="1268" w:name="_CRFigure7_2_10_2_1"/>
      <w:r w:rsidRPr="00C6761E">
        <w:t>Figure</w:t>
      </w:r>
      <w:r w:rsidRPr="00C6761E">
        <w:rPr>
          <w:rFonts w:cs="Arial"/>
        </w:rPr>
        <w:t> </w:t>
      </w:r>
      <w:bookmarkEnd w:id="1268"/>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69" w:name="_CR7_2_10_3"/>
      <w:bookmarkStart w:id="1270" w:name="_Toc34388639"/>
      <w:bookmarkStart w:id="1271" w:name="_Toc34404410"/>
      <w:bookmarkStart w:id="1272" w:name="_Toc45282239"/>
      <w:bookmarkStart w:id="1273" w:name="_Toc45882625"/>
      <w:bookmarkStart w:id="1274" w:name="_Toc51951175"/>
      <w:bookmarkStart w:id="1275" w:name="_Toc59208929"/>
      <w:bookmarkStart w:id="1276" w:name="_Toc75734768"/>
      <w:bookmarkStart w:id="1277" w:name="_Toc82772105"/>
      <w:bookmarkStart w:id="1278" w:name="_Toc172039709"/>
      <w:bookmarkEnd w:id="1269"/>
      <w:r w:rsidRPr="00C6761E">
        <w:t>7.2.</w:t>
      </w:r>
      <w:r w:rsidR="00BC4895" w:rsidRPr="00C6761E">
        <w:t>10</w:t>
      </w:r>
      <w:r w:rsidRPr="00C6761E">
        <w:t>.3</w:t>
      </w:r>
      <w:r w:rsidRPr="00C6761E">
        <w:tab/>
        <w:t>5G ProSe direct link security mode control procedure accepted by the target UE</w:t>
      </w:r>
      <w:bookmarkEnd w:id="1270"/>
      <w:bookmarkEnd w:id="1271"/>
      <w:bookmarkEnd w:id="1272"/>
      <w:bookmarkEnd w:id="1273"/>
      <w:bookmarkEnd w:id="1274"/>
      <w:bookmarkEnd w:id="1275"/>
      <w:bookmarkEnd w:id="1276"/>
      <w:bookmarkEnd w:id="1277"/>
      <w:bookmarkEnd w:id="1278"/>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lastRenderedPageBreak/>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lastRenderedPageBreak/>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lastRenderedPageBreak/>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79" w:name="_Toc34388640"/>
      <w:bookmarkStart w:id="1280" w:name="_Toc34404411"/>
      <w:bookmarkStart w:id="1281" w:name="_Toc45282240"/>
      <w:bookmarkStart w:id="1282" w:name="_Toc45882626"/>
      <w:bookmarkStart w:id="1283" w:name="_Toc51951176"/>
      <w:bookmarkStart w:id="1284"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85" w:name="_CR7_2_10_4"/>
      <w:bookmarkStart w:id="1286" w:name="_Toc75734769"/>
      <w:bookmarkStart w:id="1287" w:name="_Toc82772106"/>
      <w:bookmarkStart w:id="1288" w:name="_Toc172039710"/>
      <w:bookmarkEnd w:id="1285"/>
      <w:r w:rsidRPr="00C6761E">
        <w:t>7.2.</w:t>
      </w:r>
      <w:r w:rsidR="00BC4895" w:rsidRPr="00C6761E">
        <w:t>10</w:t>
      </w:r>
      <w:r w:rsidRPr="00C6761E">
        <w:t>.4</w:t>
      </w:r>
      <w:r w:rsidRPr="00C6761E">
        <w:tab/>
        <w:t>5G ProSe direct link security mode control procedure completion by the initiating UE</w:t>
      </w:r>
      <w:bookmarkEnd w:id="1279"/>
      <w:bookmarkEnd w:id="1280"/>
      <w:bookmarkEnd w:id="1281"/>
      <w:bookmarkEnd w:id="1282"/>
      <w:bookmarkEnd w:id="1283"/>
      <w:bookmarkEnd w:id="1284"/>
      <w:bookmarkEnd w:id="1286"/>
      <w:bookmarkEnd w:id="1287"/>
      <w:bookmarkEnd w:id="1288"/>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89" w:name="_CR7_2_10_5"/>
      <w:bookmarkStart w:id="1290" w:name="_Toc59208931"/>
      <w:bookmarkStart w:id="1291" w:name="_Toc34388641"/>
      <w:bookmarkStart w:id="1292" w:name="_Toc34404412"/>
      <w:bookmarkStart w:id="1293" w:name="_Toc45282241"/>
      <w:bookmarkStart w:id="1294" w:name="_Toc45882627"/>
      <w:bookmarkStart w:id="1295" w:name="_Toc51951177"/>
      <w:bookmarkStart w:id="1296" w:name="_Toc75734770"/>
      <w:bookmarkStart w:id="1297" w:name="_Toc82772107"/>
      <w:bookmarkStart w:id="1298" w:name="_Toc172039711"/>
      <w:bookmarkEnd w:id="1289"/>
      <w:r w:rsidRPr="00C6761E">
        <w:lastRenderedPageBreak/>
        <w:t>7.2.</w:t>
      </w:r>
      <w:r w:rsidR="00BC4895" w:rsidRPr="00C6761E">
        <w:t>10</w:t>
      </w:r>
      <w:r w:rsidRPr="00C6761E">
        <w:t>.5</w:t>
      </w:r>
      <w:r w:rsidRPr="00C6761E">
        <w:tab/>
        <w:t>5G ProSe direct link security mode control procedure not accepted by the target UE</w:t>
      </w:r>
      <w:bookmarkEnd w:id="1290"/>
      <w:bookmarkEnd w:id="1291"/>
      <w:bookmarkEnd w:id="1292"/>
      <w:bookmarkEnd w:id="1293"/>
      <w:bookmarkEnd w:id="1294"/>
      <w:bookmarkEnd w:id="1295"/>
      <w:bookmarkEnd w:id="1296"/>
      <w:bookmarkEnd w:id="1297"/>
      <w:bookmarkEnd w:id="1298"/>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lastRenderedPageBreak/>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99" w:name="_Toc34388642"/>
      <w:bookmarkStart w:id="1300" w:name="_Toc34404413"/>
      <w:bookmarkStart w:id="1301" w:name="_Toc45282242"/>
      <w:bookmarkStart w:id="1302" w:name="_Toc45882628"/>
      <w:bookmarkStart w:id="1303"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04" w:name="_CR7_2_10_6"/>
      <w:bookmarkStart w:id="1305" w:name="_Toc59208932"/>
      <w:bookmarkStart w:id="1306" w:name="_Toc75734771"/>
      <w:bookmarkStart w:id="1307" w:name="_Toc82772108"/>
      <w:bookmarkStart w:id="1308" w:name="_Toc172039712"/>
      <w:bookmarkEnd w:id="1304"/>
      <w:r w:rsidRPr="00C6761E">
        <w:t>7.2.</w:t>
      </w:r>
      <w:r w:rsidR="00900E72" w:rsidRPr="00C6761E">
        <w:t>10</w:t>
      </w:r>
      <w:r w:rsidRPr="00C6761E">
        <w:t>.6</w:t>
      </w:r>
      <w:r w:rsidRPr="00C6761E">
        <w:tab/>
        <w:t>Abnormal cases</w:t>
      </w:r>
      <w:bookmarkEnd w:id="1299"/>
      <w:bookmarkEnd w:id="1300"/>
      <w:bookmarkEnd w:id="1301"/>
      <w:bookmarkEnd w:id="1302"/>
      <w:bookmarkEnd w:id="1303"/>
      <w:bookmarkEnd w:id="1305"/>
      <w:bookmarkEnd w:id="1306"/>
      <w:bookmarkEnd w:id="1307"/>
      <w:bookmarkEnd w:id="1308"/>
    </w:p>
    <w:p w14:paraId="4E177AE0" w14:textId="1C7B60FE" w:rsidR="000306EC" w:rsidRPr="00C6761E" w:rsidRDefault="000306EC" w:rsidP="0066566A">
      <w:pPr>
        <w:pStyle w:val="Heading5"/>
        <w:rPr>
          <w:lang w:eastAsia="zh-CN"/>
        </w:rPr>
      </w:pPr>
      <w:bookmarkStart w:id="1309" w:name="_CR7_2_10_6_1"/>
      <w:bookmarkStart w:id="1310" w:name="_Toc45282243"/>
      <w:bookmarkStart w:id="1311" w:name="_Toc45882629"/>
      <w:bookmarkStart w:id="1312" w:name="_Toc51951179"/>
      <w:bookmarkStart w:id="1313" w:name="_Toc59208933"/>
      <w:bookmarkStart w:id="1314" w:name="_Toc75734772"/>
      <w:bookmarkStart w:id="1315" w:name="_Toc82772109"/>
      <w:bookmarkStart w:id="1316" w:name="_Toc172039713"/>
      <w:bookmarkEnd w:id="1309"/>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10"/>
      <w:bookmarkEnd w:id="1311"/>
      <w:bookmarkEnd w:id="1312"/>
      <w:bookmarkEnd w:id="1313"/>
      <w:bookmarkEnd w:id="1314"/>
      <w:bookmarkEnd w:id="1315"/>
      <w:bookmarkEnd w:id="1316"/>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17" w:name="_CR7_2_11"/>
      <w:bookmarkStart w:id="1318" w:name="_Toc172039714"/>
      <w:bookmarkEnd w:id="1317"/>
      <w:r w:rsidRPr="00C6761E">
        <w:lastRenderedPageBreak/>
        <w:t>7.2.11</w:t>
      </w:r>
      <w:r w:rsidR="005552EB" w:rsidRPr="00C6761E">
        <w:tab/>
        <w:t>5G ProSe direct link re-keying procedure</w:t>
      </w:r>
      <w:bookmarkEnd w:id="1318"/>
    </w:p>
    <w:p w14:paraId="2998639D" w14:textId="2622A7AC" w:rsidR="005552EB" w:rsidRPr="00C6761E" w:rsidRDefault="008E5DE9" w:rsidP="00B36149">
      <w:pPr>
        <w:pStyle w:val="Heading4"/>
      </w:pPr>
      <w:bookmarkStart w:id="1319" w:name="_CR7_2_11_1"/>
      <w:bookmarkStart w:id="1320" w:name="_Toc45282254"/>
      <w:bookmarkStart w:id="1321" w:name="_Toc45882640"/>
      <w:bookmarkStart w:id="1322" w:name="_Toc51951190"/>
      <w:bookmarkStart w:id="1323" w:name="_Toc59208946"/>
      <w:bookmarkStart w:id="1324" w:name="_Toc75734785"/>
      <w:bookmarkStart w:id="1325" w:name="_Toc92273877"/>
      <w:bookmarkStart w:id="1326" w:name="_Toc172039715"/>
      <w:bookmarkEnd w:id="1319"/>
      <w:r w:rsidRPr="00C6761E">
        <w:t>7.2.11</w:t>
      </w:r>
      <w:r w:rsidR="005552EB" w:rsidRPr="00C6761E">
        <w:t>.1</w:t>
      </w:r>
      <w:r w:rsidR="005552EB" w:rsidRPr="00C6761E">
        <w:tab/>
        <w:t>General</w:t>
      </w:r>
      <w:bookmarkEnd w:id="1320"/>
      <w:bookmarkEnd w:id="1321"/>
      <w:bookmarkEnd w:id="1322"/>
      <w:bookmarkEnd w:id="1323"/>
      <w:bookmarkEnd w:id="1324"/>
      <w:bookmarkEnd w:id="1325"/>
      <w:bookmarkEnd w:id="1326"/>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27" w:name="_CR7_2_11_2"/>
      <w:bookmarkStart w:id="1328" w:name="_Toc45282255"/>
      <w:bookmarkStart w:id="1329" w:name="_Toc45882641"/>
      <w:bookmarkStart w:id="1330" w:name="_Toc51951191"/>
      <w:bookmarkStart w:id="1331" w:name="_Toc59208947"/>
      <w:bookmarkStart w:id="1332" w:name="_Toc75734786"/>
      <w:bookmarkStart w:id="1333" w:name="_Toc92273878"/>
      <w:bookmarkStart w:id="1334" w:name="_Toc172039716"/>
      <w:bookmarkEnd w:id="1327"/>
      <w:r w:rsidRPr="00C6761E">
        <w:t>7.2.11</w:t>
      </w:r>
      <w:r w:rsidR="005552EB" w:rsidRPr="00C6761E">
        <w:t>.2</w:t>
      </w:r>
      <w:r w:rsidR="005552EB" w:rsidRPr="00C6761E">
        <w:tab/>
        <w:t>5G ProSe direct link re-keying procedure initiation by the initiating UE</w:t>
      </w:r>
      <w:bookmarkEnd w:id="1328"/>
      <w:bookmarkEnd w:id="1329"/>
      <w:bookmarkEnd w:id="1330"/>
      <w:bookmarkEnd w:id="1331"/>
      <w:bookmarkEnd w:id="1332"/>
      <w:bookmarkEnd w:id="1333"/>
      <w:bookmarkEnd w:id="1334"/>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Pr="00C6761E"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3pt" o:ole="">
            <v:imagedata r:id="rId72" o:title=""/>
          </v:shape>
          <o:OLEObject Type="Embed" ProgID="Visio.Drawing.11" ShapeID="_x0000_i1056" DrawAspect="Content" ObjectID="_1782652765" r:id="rId73"/>
        </w:object>
      </w:r>
    </w:p>
    <w:p w14:paraId="3434B08A" w14:textId="2A3D9A57" w:rsidR="005552EB" w:rsidRPr="00C6761E" w:rsidRDefault="005552EB" w:rsidP="005552EB">
      <w:pPr>
        <w:pStyle w:val="TF"/>
      </w:pPr>
      <w:bookmarkStart w:id="1335" w:name="_CRFigure7_2_11_2_1"/>
      <w:r w:rsidRPr="00C6761E">
        <w:t>Figure </w:t>
      </w:r>
      <w:bookmarkEnd w:id="1335"/>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36" w:name="_CR7_2_11_3"/>
      <w:bookmarkStart w:id="1337" w:name="_Toc45282256"/>
      <w:bookmarkStart w:id="1338" w:name="_Toc45882642"/>
      <w:bookmarkStart w:id="1339" w:name="_Toc51951192"/>
      <w:bookmarkStart w:id="1340" w:name="_Toc59208948"/>
      <w:bookmarkStart w:id="1341" w:name="_Toc75734787"/>
      <w:bookmarkStart w:id="1342" w:name="_Toc92273879"/>
      <w:bookmarkStart w:id="1343" w:name="_Toc172039717"/>
      <w:bookmarkEnd w:id="1336"/>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37"/>
      <w:bookmarkEnd w:id="1338"/>
      <w:bookmarkEnd w:id="1339"/>
      <w:bookmarkEnd w:id="1340"/>
      <w:bookmarkEnd w:id="1341"/>
      <w:bookmarkEnd w:id="1342"/>
      <w:bookmarkEnd w:id="1343"/>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lastRenderedPageBreak/>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44" w:name="_CR7_2_11_4"/>
      <w:bookmarkStart w:id="1345" w:name="_Toc45282257"/>
      <w:bookmarkStart w:id="1346" w:name="_Toc45882643"/>
      <w:bookmarkStart w:id="1347" w:name="_Toc51951193"/>
      <w:bookmarkStart w:id="1348" w:name="_Toc59208949"/>
      <w:bookmarkStart w:id="1349" w:name="_Toc75734788"/>
      <w:bookmarkStart w:id="1350" w:name="_Toc92273880"/>
      <w:bookmarkStart w:id="1351" w:name="_Toc172039718"/>
      <w:bookmarkEnd w:id="1344"/>
      <w:r w:rsidRPr="00C6761E">
        <w:t>7.2.11</w:t>
      </w:r>
      <w:r w:rsidR="005552EB" w:rsidRPr="00C6761E">
        <w:t>.4</w:t>
      </w:r>
      <w:r w:rsidR="005552EB" w:rsidRPr="00C6761E">
        <w:tab/>
        <w:t>5G ProSe direct link re-keying procedure completion by the initiating UE</w:t>
      </w:r>
      <w:bookmarkEnd w:id="1345"/>
      <w:bookmarkEnd w:id="1346"/>
      <w:bookmarkEnd w:id="1347"/>
      <w:bookmarkEnd w:id="1348"/>
      <w:bookmarkEnd w:id="1349"/>
      <w:bookmarkEnd w:id="1350"/>
      <w:bookmarkEnd w:id="1351"/>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52" w:name="_Toc45282258"/>
      <w:bookmarkStart w:id="1353" w:name="_Toc45882644"/>
      <w:bookmarkStart w:id="1354" w:name="_Toc51951194"/>
      <w:bookmarkStart w:id="1355"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56" w:name="_CR7_2_11_5"/>
      <w:bookmarkStart w:id="1357" w:name="_Toc75734789"/>
      <w:bookmarkStart w:id="1358" w:name="_Toc92273881"/>
      <w:bookmarkStart w:id="1359" w:name="_Toc172039719"/>
      <w:bookmarkEnd w:id="1356"/>
      <w:r w:rsidRPr="00C6761E">
        <w:t>7.2.11</w:t>
      </w:r>
      <w:r w:rsidR="005552EB" w:rsidRPr="00C6761E">
        <w:t>.5</w:t>
      </w:r>
      <w:r w:rsidR="005552EB" w:rsidRPr="00C6761E">
        <w:tab/>
        <w:t xml:space="preserve">Abnormal cases </w:t>
      </w:r>
      <w:r w:rsidR="005552EB" w:rsidRPr="00C6761E">
        <w:rPr>
          <w:lang w:eastAsia="zh-CN"/>
        </w:rPr>
        <w:t>at the initiating UE</w:t>
      </w:r>
      <w:bookmarkEnd w:id="1352"/>
      <w:bookmarkEnd w:id="1353"/>
      <w:bookmarkEnd w:id="1354"/>
      <w:bookmarkEnd w:id="1355"/>
      <w:bookmarkEnd w:id="1357"/>
      <w:bookmarkEnd w:id="1358"/>
      <w:bookmarkEnd w:id="1359"/>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60" w:name="_CR7_2_12"/>
      <w:bookmarkStart w:id="1361" w:name="_Toc59208918"/>
      <w:bookmarkStart w:id="1362" w:name="_Toc75734756"/>
      <w:bookmarkStart w:id="1363" w:name="_Toc92273848"/>
      <w:bookmarkStart w:id="1364" w:name="_Toc172039720"/>
      <w:bookmarkEnd w:id="1360"/>
      <w:r w:rsidRPr="00C6761E">
        <w:t>7.2.12</w:t>
      </w:r>
      <w:r w:rsidR="00920A29" w:rsidRPr="00C6761E">
        <w:tab/>
      </w:r>
      <w:bookmarkEnd w:id="1361"/>
      <w:bookmarkEnd w:id="1362"/>
      <w:bookmarkEnd w:id="1363"/>
      <w:r w:rsidR="00920A29" w:rsidRPr="00C6761E">
        <w:t>5G ProSe direct link authentication procedure</w:t>
      </w:r>
      <w:bookmarkEnd w:id="1364"/>
    </w:p>
    <w:p w14:paraId="7E8110FD" w14:textId="0A037D67" w:rsidR="00920A29" w:rsidRPr="00C6761E" w:rsidRDefault="00BC760B" w:rsidP="00B36149">
      <w:pPr>
        <w:pStyle w:val="Heading4"/>
      </w:pPr>
      <w:bookmarkStart w:id="1365" w:name="_CR7_2_12_1"/>
      <w:bookmarkStart w:id="1366" w:name="_Toc34388630"/>
      <w:bookmarkStart w:id="1367" w:name="_Toc34404401"/>
      <w:bookmarkStart w:id="1368" w:name="_Toc45282229"/>
      <w:bookmarkStart w:id="1369" w:name="_Toc45882615"/>
      <w:bookmarkStart w:id="1370" w:name="_Toc51951165"/>
      <w:bookmarkStart w:id="1371" w:name="_Toc59208919"/>
      <w:bookmarkStart w:id="1372" w:name="_Toc75734757"/>
      <w:bookmarkStart w:id="1373" w:name="_Toc92273849"/>
      <w:bookmarkStart w:id="1374" w:name="_Toc172039721"/>
      <w:bookmarkEnd w:id="1365"/>
      <w:r w:rsidRPr="00C6761E">
        <w:t>7.2.12</w:t>
      </w:r>
      <w:r w:rsidR="00920A29" w:rsidRPr="00C6761E">
        <w:t>.1</w:t>
      </w:r>
      <w:r w:rsidR="00920A29" w:rsidRPr="00C6761E">
        <w:tab/>
        <w:t>General</w:t>
      </w:r>
      <w:bookmarkEnd w:id="1366"/>
      <w:bookmarkEnd w:id="1367"/>
      <w:bookmarkEnd w:id="1368"/>
      <w:bookmarkEnd w:id="1369"/>
      <w:bookmarkEnd w:id="1370"/>
      <w:bookmarkEnd w:id="1371"/>
      <w:bookmarkEnd w:id="1372"/>
      <w:bookmarkEnd w:id="1373"/>
      <w:bookmarkEnd w:id="1374"/>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lastRenderedPageBreak/>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75" w:name="_CR7_2_12_2"/>
      <w:bookmarkStart w:id="1376" w:name="_Toc34388631"/>
      <w:bookmarkStart w:id="1377" w:name="_Toc34404402"/>
      <w:bookmarkStart w:id="1378" w:name="_Toc45282230"/>
      <w:bookmarkStart w:id="1379" w:name="_Toc45882616"/>
      <w:bookmarkStart w:id="1380" w:name="_Toc51951166"/>
      <w:bookmarkStart w:id="1381" w:name="_Toc59208920"/>
      <w:bookmarkStart w:id="1382" w:name="_Toc75734758"/>
      <w:bookmarkStart w:id="1383" w:name="_Toc92273850"/>
      <w:bookmarkStart w:id="1384" w:name="_Toc172039722"/>
      <w:bookmarkEnd w:id="1375"/>
      <w:r w:rsidRPr="00C6761E">
        <w:t>7.2.12</w:t>
      </w:r>
      <w:r w:rsidR="00920A29" w:rsidRPr="00C6761E">
        <w:t>.2</w:t>
      </w:r>
      <w:r w:rsidR="00920A29" w:rsidRPr="00C6761E">
        <w:tab/>
        <w:t>5G ProSe direct link authentication procedure initiation by the initiating UE</w:t>
      </w:r>
      <w:bookmarkEnd w:id="1376"/>
      <w:bookmarkEnd w:id="1377"/>
      <w:bookmarkEnd w:id="1378"/>
      <w:bookmarkEnd w:id="1379"/>
      <w:bookmarkEnd w:id="1380"/>
      <w:bookmarkEnd w:id="1381"/>
      <w:bookmarkEnd w:id="1382"/>
      <w:bookmarkEnd w:id="1383"/>
      <w:bookmarkEnd w:id="1384"/>
    </w:p>
    <w:p w14:paraId="7A4ED31F" w14:textId="25DDBC1A" w:rsidR="00920A29" w:rsidRPr="00C6761E" w:rsidRDefault="00920A29" w:rsidP="00920A29">
      <w:bookmarkStart w:id="1385" w:name="_Toc34388632"/>
      <w:bookmarkStart w:id="1386"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8pt" o:ole="">
            <v:imagedata r:id="rId74" o:title=""/>
          </v:shape>
          <o:OLEObject Type="Embed" ProgID="Visio.Drawing.11" ShapeID="_x0000_i1057" DrawAspect="Content" ObjectID="_1782652766" r:id="rId75"/>
        </w:object>
      </w:r>
    </w:p>
    <w:p w14:paraId="5FB025A1" w14:textId="30B75D0B" w:rsidR="00920A29" w:rsidRPr="00C6761E" w:rsidRDefault="00920A29" w:rsidP="00920A29">
      <w:pPr>
        <w:pStyle w:val="TF"/>
      </w:pPr>
      <w:bookmarkStart w:id="1387" w:name="_CRFigure7_2_12_2_1"/>
      <w:r w:rsidRPr="00C6761E">
        <w:t>Figure</w:t>
      </w:r>
      <w:r w:rsidRPr="00C6761E">
        <w:rPr>
          <w:rFonts w:cs="Arial"/>
        </w:rPr>
        <w:t> </w:t>
      </w:r>
      <w:bookmarkEnd w:id="1387"/>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88" w:name="_CR7_2_12_3"/>
      <w:bookmarkStart w:id="1389" w:name="_Toc45282231"/>
      <w:bookmarkStart w:id="1390" w:name="_Toc45882617"/>
      <w:bookmarkStart w:id="1391" w:name="_Toc51951167"/>
      <w:bookmarkStart w:id="1392" w:name="_Toc59208921"/>
      <w:bookmarkStart w:id="1393" w:name="_Toc75734759"/>
      <w:bookmarkStart w:id="1394" w:name="_Toc92273851"/>
      <w:bookmarkStart w:id="1395" w:name="_Toc172039723"/>
      <w:bookmarkEnd w:id="1388"/>
      <w:r w:rsidRPr="00C6761E">
        <w:t>7.2.12</w:t>
      </w:r>
      <w:r w:rsidR="00920A29" w:rsidRPr="00C6761E">
        <w:t>.3</w:t>
      </w:r>
      <w:r w:rsidR="00920A29" w:rsidRPr="00C6761E">
        <w:tab/>
        <w:t>5G ProSe direct link authentication procedure accepted by the target UE</w:t>
      </w:r>
      <w:bookmarkEnd w:id="1385"/>
      <w:bookmarkEnd w:id="1386"/>
      <w:bookmarkEnd w:id="1389"/>
      <w:bookmarkEnd w:id="1390"/>
      <w:bookmarkEnd w:id="1391"/>
      <w:bookmarkEnd w:id="1392"/>
      <w:bookmarkEnd w:id="1393"/>
      <w:bookmarkEnd w:id="1394"/>
      <w:bookmarkEnd w:id="1395"/>
    </w:p>
    <w:p w14:paraId="3FA38043" w14:textId="7F3D591A" w:rsidR="00920A29" w:rsidRPr="00C6761E" w:rsidRDefault="00920A29" w:rsidP="00920A29">
      <w:bookmarkStart w:id="1396" w:name="_Toc34388633"/>
      <w:bookmarkStart w:id="1397"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98" w:name="_CR7_2_12_4"/>
      <w:bookmarkStart w:id="1399" w:name="_Toc45282232"/>
      <w:bookmarkStart w:id="1400" w:name="_Toc45882618"/>
      <w:bookmarkStart w:id="1401" w:name="_Toc51951168"/>
      <w:bookmarkStart w:id="1402" w:name="_Toc59208922"/>
      <w:bookmarkStart w:id="1403" w:name="_Toc75734760"/>
      <w:bookmarkStart w:id="1404" w:name="_Toc92273852"/>
      <w:bookmarkStart w:id="1405" w:name="_Toc172039724"/>
      <w:bookmarkEnd w:id="1398"/>
      <w:r w:rsidRPr="00C6761E">
        <w:t>7.2.12</w:t>
      </w:r>
      <w:r w:rsidR="00920A29" w:rsidRPr="00C6761E">
        <w:t>.4</w:t>
      </w:r>
      <w:r w:rsidR="00920A29" w:rsidRPr="00C6761E">
        <w:tab/>
        <w:t>5G ProSe direct link authentication procedure completion by the initiating UE</w:t>
      </w:r>
      <w:bookmarkEnd w:id="1396"/>
      <w:bookmarkEnd w:id="1397"/>
      <w:bookmarkEnd w:id="1399"/>
      <w:bookmarkEnd w:id="1400"/>
      <w:bookmarkEnd w:id="1401"/>
      <w:bookmarkEnd w:id="1402"/>
      <w:bookmarkEnd w:id="1403"/>
      <w:bookmarkEnd w:id="1404"/>
      <w:bookmarkEnd w:id="1405"/>
    </w:p>
    <w:p w14:paraId="360232D6" w14:textId="2FF9FE9C" w:rsidR="00920A29" w:rsidRPr="00C6761E" w:rsidRDefault="00920A29" w:rsidP="00920A29">
      <w:bookmarkStart w:id="1406" w:name="_Toc34388634"/>
      <w:bookmarkStart w:id="1407"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08" w:name="_CR7_2_12_5"/>
      <w:bookmarkStart w:id="1409" w:name="_Toc45282233"/>
      <w:bookmarkStart w:id="1410" w:name="_Toc45882619"/>
      <w:bookmarkStart w:id="1411" w:name="_Toc51951169"/>
      <w:bookmarkStart w:id="1412" w:name="_Toc59208923"/>
      <w:bookmarkStart w:id="1413" w:name="_Toc75734761"/>
      <w:bookmarkStart w:id="1414" w:name="_Toc92273853"/>
      <w:bookmarkStart w:id="1415" w:name="_Toc172039725"/>
      <w:bookmarkEnd w:id="1408"/>
      <w:r w:rsidRPr="00C6761E">
        <w:lastRenderedPageBreak/>
        <w:t>7.2.12</w:t>
      </w:r>
      <w:r w:rsidR="00920A29" w:rsidRPr="00C6761E">
        <w:t>.5</w:t>
      </w:r>
      <w:r w:rsidR="00920A29" w:rsidRPr="00C6761E">
        <w:tab/>
        <w:t>5G ProSe direct link authentication procedure not accepted by the target UE</w:t>
      </w:r>
      <w:bookmarkEnd w:id="1406"/>
      <w:bookmarkEnd w:id="1407"/>
      <w:bookmarkEnd w:id="1409"/>
      <w:bookmarkEnd w:id="1410"/>
      <w:bookmarkEnd w:id="1411"/>
      <w:bookmarkEnd w:id="1412"/>
      <w:bookmarkEnd w:id="1413"/>
      <w:bookmarkEnd w:id="1414"/>
      <w:bookmarkEnd w:id="1415"/>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16" w:name="_CR7_2_12_6"/>
      <w:bookmarkStart w:id="1417" w:name="_Toc75734762"/>
      <w:bookmarkStart w:id="1418" w:name="_Toc92273854"/>
      <w:bookmarkStart w:id="1419" w:name="_Toc34388635"/>
      <w:bookmarkStart w:id="1420" w:name="_Toc34404406"/>
      <w:bookmarkStart w:id="1421" w:name="_Toc45282234"/>
      <w:bookmarkStart w:id="1422" w:name="_Toc45882620"/>
      <w:bookmarkStart w:id="1423" w:name="_Toc51951170"/>
      <w:bookmarkStart w:id="1424" w:name="_Toc59208924"/>
      <w:bookmarkStart w:id="1425" w:name="_Toc172039726"/>
      <w:bookmarkEnd w:id="1416"/>
      <w:r w:rsidRPr="00C6761E">
        <w:t>7.2.12</w:t>
      </w:r>
      <w:r w:rsidR="00920A29" w:rsidRPr="00C6761E">
        <w:t>.6</w:t>
      </w:r>
      <w:r w:rsidR="00920A29" w:rsidRPr="00C6761E">
        <w:tab/>
        <w:t>5G ProSe direct link authentication procedure not accepted by the initiating UE</w:t>
      </w:r>
      <w:bookmarkEnd w:id="1417"/>
      <w:bookmarkEnd w:id="1418"/>
      <w:bookmarkEnd w:id="1425"/>
    </w:p>
    <w:p w14:paraId="57437494" w14:textId="77777777" w:rsidR="00E5189E" w:rsidRPr="00C6761E" w:rsidRDefault="00E5189E" w:rsidP="00E5189E">
      <w:bookmarkStart w:id="1426" w:name="_Toc75734763"/>
      <w:bookmarkStart w:id="1427"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28" w:name="_CR7_2_12_7"/>
      <w:bookmarkStart w:id="1429" w:name="_Toc172039727"/>
      <w:bookmarkEnd w:id="1428"/>
      <w:r w:rsidRPr="00C6761E">
        <w:t>7.2.12</w:t>
      </w:r>
      <w:r w:rsidR="00920A29" w:rsidRPr="00C6761E">
        <w:t>.7</w:t>
      </w:r>
      <w:r w:rsidR="00920A29" w:rsidRPr="00C6761E">
        <w:tab/>
        <w:t>Abnormal cases</w:t>
      </w:r>
      <w:bookmarkEnd w:id="1419"/>
      <w:bookmarkEnd w:id="1420"/>
      <w:bookmarkEnd w:id="1421"/>
      <w:bookmarkEnd w:id="1422"/>
      <w:bookmarkEnd w:id="1423"/>
      <w:bookmarkEnd w:id="1424"/>
      <w:bookmarkEnd w:id="1426"/>
      <w:bookmarkEnd w:id="1427"/>
      <w:bookmarkEnd w:id="1429"/>
    </w:p>
    <w:p w14:paraId="6C840C8B" w14:textId="3E74A743" w:rsidR="00920A29" w:rsidRPr="00C6761E" w:rsidRDefault="00BC760B" w:rsidP="00B36149">
      <w:pPr>
        <w:pStyle w:val="Heading5"/>
        <w:rPr>
          <w:lang w:eastAsia="zh-CN"/>
        </w:rPr>
      </w:pPr>
      <w:bookmarkStart w:id="1430" w:name="_CR7_2_12_7_1"/>
      <w:bookmarkStart w:id="1431" w:name="_Toc45282235"/>
      <w:bookmarkStart w:id="1432" w:name="_Toc45882621"/>
      <w:bookmarkStart w:id="1433" w:name="_Toc51951171"/>
      <w:bookmarkStart w:id="1434" w:name="_Toc59208925"/>
      <w:bookmarkStart w:id="1435" w:name="_Toc75734764"/>
      <w:bookmarkStart w:id="1436" w:name="_Toc92273856"/>
      <w:bookmarkStart w:id="1437" w:name="_Toc172039728"/>
      <w:bookmarkEnd w:id="1430"/>
      <w:r w:rsidRPr="00C6761E">
        <w:rPr>
          <w:lang w:eastAsia="zh-CN"/>
        </w:rPr>
        <w:t>7.2.12</w:t>
      </w:r>
      <w:r w:rsidR="00920A29" w:rsidRPr="00C6761E">
        <w:rPr>
          <w:lang w:eastAsia="zh-CN"/>
        </w:rPr>
        <w:t>.7.1</w:t>
      </w:r>
      <w:r w:rsidR="00920A29" w:rsidRPr="00C6761E">
        <w:rPr>
          <w:lang w:eastAsia="zh-CN"/>
        </w:rPr>
        <w:tab/>
        <w:t>Abnormal cases at the initiating UE</w:t>
      </w:r>
      <w:bookmarkEnd w:id="1431"/>
      <w:bookmarkEnd w:id="1432"/>
      <w:bookmarkEnd w:id="1433"/>
      <w:bookmarkEnd w:id="1434"/>
      <w:bookmarkEnd w:id="1435"/>
      <w:bookmarkEnd w:id="1436"/>
      <w:bookmarkEnd w:id="1437"/>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38" w:name="_Toc59209231"/>
      <w:bookmarkStart w:id="1439" w:name="_Toc59208960"/>
      <w:bookmarkStart w:id="1440" w:name="_Toc51951204"/>
      <w:bookmarkStart w:id="1441" w:name="_Toc45882654"/>
      <w:bookmarkStart w:id="1442"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C6761E" w:rsidRDefault="000E0BD6" w:rsidP="000E0BD6">
      <w:pPr>
        <w:pStyle w:val="EditorsNote"/>
        <w:rPr>
          <w:color w:val="auto"/>
          <w:lang w:eastAsia="zh-CN"/>
        </w:rPr>
      </w:pPr>
      <w:r w:rsidRPr="00C6761E">
        <w:rPr>
          <w:color w:val="auto"/>
        </w:rPr>
        <w:t>NOTE </w:t>
      </w:r>
      <w:r w:rsidRPr="00C6761E">
        <w:rPr>
          <w:rFonts w:hint="eastAsia"/>
          <w:color w:val="auto"/>
          <w:lang w:eastAsia="zh-CN"/>
        </w:rPr>
        <w:t>2</w:t>
      </w:r>
      <w:r w:rsidRPr="00C6761E">
        <w:rPr>
          <w:color w:val="auto"/>
        </w:rPr>
        <w:t>:</w:t>
      </w:r>
      <w:r w:rsidRPr="00C6761E">
        <w:rPr>
          <w:color w:val="auto"/>
        </w:rPr>
        <w:tab/>
        <w:t>The abnormal cases as described in bullet c)</w:t>
      </w:r>
      <w:r w:rsidRPr="00C6761E">
        <w:rPr>
          <w:rFonts w:hint="eastAsia"/>
          <w:color w:val="auto"/>
          <w:lang w:eastAsia="zh-CN"/>
        </w:rPr>
        <w:t xml:space="preserve"> only happens when t</w:t>
      </w:r>
      <w:r w:rsidRPr="00C6761E">
        <w:rPr>
          <w:color w:val="auto"/>
        </w:rPr>
        <w:t>he 5G ProSe direct link authentication procedure</w:t>
      </w:r>
      <w:r w:rsidRPr="00C6761E">
        <w:rPr>
          <w:rFonts w:hint="eastAsia"/>
          <w:color w:val="auto"/>
          <w:lang w:eastAsia="zh-CN"/>
        </w:rPr>
        <w:t xml:space="preserve"> is </w:t>
      </w:r>
      <w:r w:rsidRPr="00C6761E">
        <w:rPr>
          <w:color w:val="auto"/>
        </w:rPr>
        <w:t>used to perform mutual authentication of UEs during a 5G ProSe direct link re-keying procedure</w:t>
      </w:r>
      <w:r w:rsidRPr="00C6761E">
        <w:rPr>
          <w:rFonts w:hint="eastAsia"/>
          <w:color w:val="auto"/>
          <w:lang w:eastAsia="zh-CN"/>
        </w:rPr>
        <w:t>.</w:t>
      </w:r>
    </w:p>
    <w:p w14:paraId="05E1B000" w14:textId="5E1CAB64" w:rsidR="00DB43E8" w:rsidRPr="00C6761E" w:rsidRDefault="00DB43E8" w:rsidP="00DB43E8">
      <w:pPr>
        <w:pStyle w:val="Heading3"/>
      </w:pPr>
      <w:bookmarkStart w:id="1443" w:name="_CR7_2_13"/>
      <w:bookmarkStart w:id="1444" w:name="_Toc172039729"/>
      <w:bookmarkEnd w:id="1443"/>
      <w:r w:rsidRPr="00C6761E">
        <w:t>7.2.13</w:t>
      </w:r>
      <w:r w:rsidRPr="00C6761E">
        <w:tab/>
        <w:t>5G ProSe UE</w:t>
      </w:r>
      <w:r w:rsidR="00430DA5" w:rsidRPr="00C6761E">
        <w:t>-</w:t>
      </w:r>
      <w:r w:rsidRPr="00C6761E">
        <w:t>to</w:t>
      </w:r>
      <w:r w:rsidR="00430DA5" w:rsidRPr="00C6761E">
        <w:t>-</w:t>
      </w:r>
      <w:r w:rsidRPr="00C6761E">
        <w:t>UE relay update procedure</w:t>
      </w:r>
      <w:bookmarkEnd w:id="1444"/>
    </w:p>
    <w:p w14:paraId="3E299E4E" w14:textId="65B633B4" w:rsidR="00DB43E8" w:rsidRPr="00C6761E" w:rsidRDefault="00DB43E8" w:rsidP="00DB43E8">
      <w:pPr>
        <w:pStyle w:val="Heading4"/>
      </w:pPr>
      <w:bookmarkStart w:id="1445" w:name="_CR7_2_13_1"/>
      <w:bookmarkStart w:id="1446" w:name="_Toc172039730"/>
      <w:bookmarkEnd w:id="1445"/>
      <w:r w:rsidRPr="00C6761E">
        <w:t>7.2.13.1</w:t>
      </w:r>
      <w:r w:rsidRPr="00C6761E">
        <w:tab/>
        <w:t>General</w:t>
      </w:r>
      <w:bookmarkEnd w:id="1446"/>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47" w:name="_CR7_2_13_2"/>
      <w:bookmarkStart w:id="1448" w:name="_Toc172039731"/>
      <w:bookmarkEnd w:id="1447"/>
      <w:r w:rsidRPr="00C6761E">
        <w:t>7.2.13.2</w:t>
      </w:r>
      <w:r w:rsidRPr="00C6761E">
        <w:tab/>
        <w:t>5G ProSe</w:t>
      </w:r>
      <w:r w:rsidR="00430DA5" w:rsidRPr="00C6761E">
        <w:t xml:space="preserve"> UE-to-UE</w:t>
      </w:r>
      <w:r w:rsidRPr="00C6761E">
        <w:t xml:space="preserve"> relay update procedure initiation by initiating UE</w:t>
      </w:r>
      <w:bookmarkEnd w:id="1448"/>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5980C72D" w14:textId="78FE64CC" w:rsidR="00430DA5" w:rsidRPr="00C6761E" w:rsidRDefault="00D422D1" w:rsidP="00C36452">
      <w:pPr>
        <w:pStyle w:val="B1"/>
        <w:overflowPunct/>
        <w:autoSpaceDE/>
        <w:autoSpaceDN/>
        <w:adjustRightInd/>
        <w:ind w:left="644" w:hanging="360"/>
        <w:textAlignment w:val="auto"/>
      </w:pPr>
      <w:r>
        <w:rPr>
          <w:rFonts w:hint="eastAsia"/>
          <w:lang w:eastAsia="zh-CN"/>
        </w:rPr>
        <w:t>c</w:t>
      </w:r>
      <w:r w:rsidRPr="00C6761E">
        <w:t>)</w:t>
      </w:r>
      <w:r w:rsidRPr="00C6761E">
        <w:tab/>
        <w:t>shall include the source 5G ProSe</w:t>
      </w:r>
      <w:r w:rsidRPr="00C6761E" w:rsidDel="00732286">
        <w:t xml:space="preserve"> </w:t>
      </w:r>
      <w:r w:rsidRPr="00C6761E">
        <w:t>end UE's old IP address/prefix, if the source 5G ProSe</w:t>
      </w:r>
      <w:r w:rsidRPr="00C6761E" w:rsidDel="00732286">
        <w:t xml:space="preserve"> </w:t>
      </w:r>
      <w:r w:rsidRPr="00C6761E">
        <w:t>end UE’s IP address/prefix has changed</w:t>
      </w:r>
      <w:r>
        <w:rPr>
          <w:rFonts w:hint="eastAsia"/>
          <w:lang w:eastAsia="zh-CN"/>
        </w:rPr>
        <w:t xml:space="preserve"> or is to be changed (i.e. allocated by the initiating UE)</w:t>
      </w:r>
      <w:r w:rsidRPr="00C6761E">
        <w:t>;</w:t>
      </w:r>
    </w:p>
    <w:p w14:paraId="3C65FD43" w14:textId="7F1D1861" w:rsidR="00430DA5" w:rsidRPr="00C6761E" w:rsidRDefault="00D422D1" w:rsidP="00C36452">
      <w:pPr>
        <w:pStyle w:val="B1"/>
        <w:overflowPunct/>
        <w:autoSpaceDE/>
        <w:autoSpaceDN/>
        <w:adjustRightInd/>
        <w:ind w:left="644" w:hanging="360"/>
        <w:textAlignment w:val="auto"/>
      </w:pPr>
      <w:r>
        <w:rPr>
          <w:rFonts w:hint="eastAsia"/>
          <w:lang w:eastAsia="zh-CN"/>
        </w:rPr>
        <w:t>d</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old </w:t>
      </w:r>
      <w:r w:rsidRPr="00C672E7">
        <w:t xml:space="preserve">application layer </w:t>
      </w:r>
      <w:r w:rsidRPr="00C6761E">
        <w:t>ID, if the source 5G ProSe</w:t>
      </w:r>
      <w:r w:rsidRPr="00C6761E" w:rsidDel="00732286">
        <w:t xml:space="preserve"> </w:t>
      </w:r>
      <w:r w:rsidRPr="00C6761E">
        <w:t xml:space="preserve">end UE’s </w:t>
      </w:r>
      <w:r w:rsidRPr="00C672E7">
        <w:t xml:space="preserve">application layer </w:t>
      </w:r>
      <w:r w:rsidRPr="00C6761E">
        <w:t xml:space="preserve">ID has changed; </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4.85pt;height:255.2pt" o:ole="">
            <v:imagedata r:id="rId76" o:title="" cropbottom="4467f" cropright="5095f"/>
          </v:shape>
          <o:OLEObject Type="Embed" ProgID="Visio.Drawing.11" ShapeID="_x0000_i1058" DrawAspect="Content" ObjectID="_1782652767" r:id="rId77"/>
        </w:object>
      </w:r>
    </w:p>
    <w:p w14:paraId="4BDC9C23" w14:textId="4D553360" w:rsidR="00DB43E8" w:rsidRPr="00C6761E" w:rsidRDefault="00D422D1" w:rsidP="00D422D1">
      <w:pPr>
        <w:pStyle w:val="TF"/>
      </w:pPr>
      <w:r w:rsidRPr="00C6761E">
        <w:t>Figure 7.2.13.2.1: 5G ProSe direct relay update procedure</w:t>
      </w:r>
    </w:p>
    <w:p w14:paraId="695EBFC2" w14:textId="4FA80531" w:rsidR="00DB43E8" w:rsidRPr="00C6761E" w:rsidRDefault="00DB43E8" w:rsidP="00DB43E8">
      <w:pPr>
        <w:pStyle w:val="Heading4"/>
      </w:pPr>
      <w:bookmarkStart w:id="1449" w:name="_CR7_2_13_3"/>
      <w:bookmarkStart w:id="1450" w:name="_Toc172039732"/>
      <w:bookmarkEnd w:id="1449"/>
      <w:r w:rsidRPr="00C6761E">
        <w:t>7.2.13.3</w:t>
      </w:r>
      <w:r w:rsidRPr="00C6761E">
        <w:tab/>
        <w:t xml:space="preserve">5G ProSe </w:t>
      </w:r>
      <w:r w:rsidR="00430DA5" w:rsidRPr="00C6761E">
        <w:t>UE-to-UE</w:t>
      </w:r>
      <w:r w:rsidRPr="00C6761E">
        <w:t xml:space="preserve"> relay update procedure accepted by the target UE</w:t>
      </w:r>
      <w:bookmarkEnd w:id="1450"/>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51" w:name="_CR7_2_13_4"/>
      <w:bookmarkStart w:id="1452" w:name="_Toc172039733"/>
      <w:bookmarkEnd w:id="1451"/>
      <w:r w:rsidRPr="00C6761E">
        <w:lastRenderedPageBreak/>
        <w:t>7.2.13.4</w:t>
      </w:r>
      <w:r w:rsidRPr="00C6761E">
        <w:tab/>
        <w:t xml:space="preserve">5G ProSe </w:t>
      </w:r>
      <w:r w:rsidR="00430DA5" w:rsidRPr="00C6761E">
        <w:t>UE-to-UE relay update</w:t>
      </w:r>
      <w:r w:rsidRPr="00C6761E">
        <w:t xml:space="preserve"> procedure completion by the initiating UE</w:t>
      </w:r>
      <w:bookmarkEnd w:id="1452"/>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53" w:name="_CR7_2_13_5"/>
      <w:bookmarkStart w:id="1454" w:name="_Toc172039734"/>
      <w:bookmarkEnd w:id="1453"/>
      <w:r w:rsidRPr="00C6761E">
        <w:t>7.2.13.5</w:t>
      </w:r>
      <w:r w:rsidRPr="00C6761E">
        <w:tab/>
        <w:t xml:space="preserve">5G ProSe </w:t>
      </w:r>
      <w:r w:rsidR="00C54DE7" w:rsidRPr="00C6761E">
        <w:t xml:space="preserve">UE-to-UE </w:t>
      </w:r>
      <w:r w:rsidRPr="00C6761E">
        <w:t>relay update procedure not accepted by the target UE</w:t>
      </w:r>
      <w:bookmarkEnd w:id="1454"/>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55" w:name="_CR7_2_13_6"/>
      <w:bookmarkStart w:id="1456" w:name="_Toc172039735"/>
      <w:bookmarkEnd w:id="1455"/>
      <w:r w:rsidRPr="00C6761E">
        <w:t>7.2.13.6</w:t>
      </w:r>
      <w:r w:rsidRPr="00C6761E">
        <w:tab/>
        <w:t>Abnormal cases</w:t>
      </w:r>
      <w:bookmarkEnd w:id="1456"/>
    </w:p>
    <w:p w14:paraId="2295E392" w14:textId="60C9D590" w:rsidR="00DB43E8" w:rsidRPr="00C6761E" w:rsidRDefault="00DB43E8" w:rsidP="00DB43E8">
      <w:pPr>
        <w:pStyle w:val="Heading5"/>
        <w:rPr>
          <w:lang w:eastAsia="zh-CN"/>
        </w:rPr>
      </w:pPr>
      <w:bookmarkStart w:id="1457" w:name="_CR7_2_13_6_1"/>
      <w:bookmarkStart w:id="1458" w:name="_Toc172039736"/>
      <w:bookmarkEnd w:id="1457"/>
      <w:r w:rsidRPr="00C6761E">
        <w:rPr>
          <w:lang w:eastAsia="zh-CN"/>
        </w:rPr>
        <w:t>7.2.13.6.1</w:t>
      </w:r>
      <w:r w:rsidRPr="00C6761E">
        <w:rPr>
          <w:lang w:eastAsia="zh-CN"/>
        </w:rPr>
        <w:tab/>
        <w:t>Abnormal cases at the initiating UE</w:t>
      </w:r>
      <w:bookmarkEnd w:id="1458"/>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59" w:name="_Toc36212912"/>
      <w:bookmarkStart w:id="1460" w:name="_Toc36657089"/>
      <w:bookmarkStart w:id="1461" w:name="_Toc51948022"/>
      <w:bookmarkStart w:id="1462" w:name="_Toc51949114"/>
      <w:bookmarkStart w:id="1463" w:name="_Toc131396036"/>
      <w:bookmarkStart w:id="1464" w:name="_Toc45286753"/>
      <w:bookmarkStart w:id="1465" w:name="_Toc20232637"/>
      <w:bookmarkStart w:id="1466" w:name="_Toc27746730"/>
      <w:bookmarkStart w:id="1467" w:name="_Toc172039737"/>
      <w:r w:rsidRPr="00C6761E">
        <w:t>7.2.14</w:t>
      </w:r>
      <w:r w:rsidRPr="00C6761E">
        <w:tab/>
      </w:r>
      <w:bookmarkEnd w:id="1459"/>
      <w:bookmarkEnd w:id="1460"/>
      <w:bookmarkEnd w:id="1461"/>
      <w:bookmarkEnd w:id="1462"/>
      <w:bookmarkEnd w:id="1463"/>
      <w:bookmarkEnd w:id="1464"/>
      <w:bookmarkEnd w:id="1465"/>
      <w:bookmarkEnd w:id="1466"/>
      <w:r w:rsidRPr="00C6761E">
        <w:t>5G ProSe direct link identification procedure</w:t>
      </w:r>
      <w:bookmarkEnd w:id="1467"/>
    </w:p>
    <w:p w14:paraId="27C483EC" w14:textId="77777777" w:rsidR="00B27AF1" w:rsidRPr="00C6761E" w:rsidRDefault="00B27AF1" w:rsidP="00B27AF1">
      <w:pPr>
        <w:pStyle w:val="Heading4"/>
      </w:pPr>
      <w:bookmarkStart w:id="1468" w:name="_Toc51949115"/>
      <w:bookmarkStart w:id="1469" w:name="_Toc20232638"/>
      <w:bookmarkStart w:id="1470" w:name="_Toc36212913"/>
      <w:bookmarkStart w:id="1471" w:name="_Toc36657090"/>
      <w:bookmarkStart w:id="1472" w:name="_Toc51948023"/>
      <w:bookmarkStart w:id="1473" w:name="_Toc45286754"/>
      <w:bookmarkStart w:id="1474" w:name="_Toc27746731"/>
      <w:bookmarkStart w:id="1475" w:name="_Toc131396037"/>
      <w:bookmarkStart w:id="1476" w:name="_Toc172039738"/>
      <w:r w:rsidRPr="00C6761E">
        <w:t>7.2.14.1</w:t>
      </w:r>
      <w:r w:rsidRPr="00C6761E">
        <w:tab/>
        <w:t>General</w:t>
      </w:r>
      <w:bookmarkEnd w:id="1468"/>
      <w:bookmarkEnd w:id="1469"/>
      <w:bookmarkEnd w:id="1470"/>
      <w:bookmarkEnd w:id="1471"/>
      <w:bookmarkEnd w:id="1472"/>
      <w:bookmarkEnd w:id="1473"/>
      <w:bookmarkEnd w:id="1474"/>
      <w:bookmarkEnd w:id="1475"/>
      <w:bookmarkEnd w:id="1476"/>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77" w:name="_Toc51949116"/>
      <w:bookmarkStart w:id="1478" w:name="_Toc131396038"/>
      <w:bookmarkStart w:id="1479" w:name="_Toc36212914"/>
      <w:bookmarkStart w:id="1480" w:name="_Toc27746732"/>
      <w:bookmarkStart w:id="1481" w:name="_Toc36657091"/>
      <w:bookmarkStart w:id="1482" w:name="_Toc20232639"/>
      <w:bookmarkStart w:id="1483" w:name="_Toc45286755"/>
      <w:bookmarkStart w:id="1484" w:name="_Toc51948024"/>
      <w:bookmarkStart w:id="1485" w:name="_Toc172039739"/>
      <w:r w:rsidRPr="00C6761E">
        <w:t>7.2.14.2</w:t>
      </w:r>
      <w:r w:rsidRPr="00C6761E">
        <w:tab/>
        <w:t>5G ProSe direct link identification</w:t>
      </w:r>
      <w:bookmarkEnd w:id="1477"/>
      <w:bookmarkEnd w:id="1478"/>
      <w:bookmarkEnd w:id="1479"/>
      <w:bookmarkEnd w:id="1480"/>
      <w:bookmarkEnd w:id="1481"/>
      <w:bookmarkEnd w:id="1482"/>
      <w:bookmarkEnd w:id="1483"/>
      <w:bookmarkEnd w:id="1484"/>
      <w:r w:rsidRPr="00C6761E">
        <w:t xml:space="preserve"> procedure initiated by initiating UE</w:t>
      </w:r>
      <w:bookmarkEnd w:id="1485"/>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77777777" w:rsidR="00B27AF1" w:rsidRPr="00C6761E" w:rsidRDefault="00B27AF1" w:rsidP="00B27AF1">
      <w:pPr>
        <w:pStyle w:val="B1"/>
        <w:rPr>
          <w:lang w:val="en-US"/>
        </w:rPr>
      </w:pPr>
      <w:r w:rsidRPr="00C6761E">
        <w:t>a)</w:t>
      </w:r>
      <w:r w:rsidRPr="00C6761E">
        <w:tab/>
      </w:r>
      <w:r w:rsidRPr="00C6761E">
        <w:rPr>
          <w:lang w:eastAsia="zh-CN"/>
        </w:rPr>
        <w:t>fails when the 5G ProSe remote UE is attemping for emergency services; or</w:t>
      </w:r>
    </w:p>
    <w:p w14:paraId="637E4654" w14:textId="77777777"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lastRenderedPageBreak/>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9.05pt;height:139pt" o:ole="">
            <v:imagedata r:id="rId78" o:title=""/>
          </v:shape>
          <o:OLEObject Type="Embed" ProgID="Visio.Drawing.11" ShapeID="_x0000_i1059" DrawAspect="Content" ObjectID="_1782652768" r:id="rId79"/>
        </w:object>
      </w:r>
    </w:p>
    <w:p w14:paraId="67D9A2C9" w14:textId="523AAC91" w:rsidR="00B27AF1" w:rsidRPr="00C6761E" w:rsidRDefault="003F64C1" w:rsidP="003F64C1">
      <w:pPr>
        <w:pStyle w:val="TF"/>
      </w:pPr>
      <w:r w:rsidRPr="00C6761E">
        <w:t>Figure 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86" w:name="_Toc20232640"/>
      <w:bookmarkStart w:id="1487" w:name="_Toc27746733"/>
      <w:bookmarkStart w:id="1488" w:name="_Toc36212915"/>
      <w:bookmarkStart w:id="1489" w:name="_Toc36657092"/>
      <w:bookmarkStart w:id="1490" w:name="_Toc45286756"/>
      <w:bookmarkStart w:id="1491" w:name="_Toc51948025"/>
      <w:bookmarkStart w:id="1492" w:name="_Toc51949117"/>
      <w:bookmarkStart w:id="1493" w:name="_Toc131396039"/>
      <w:bookmarkStart w:id="1494" w:name="_Toc172039740"/>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86"/>
      <w:bookmarkEnd w:id="1487"/>
      <w:bookmarkEnd w:id="1488"/>
      <w:bookmarkEnd w:id="1489"/>
      <w:bookmarkEnd w:id="1490"/>
      <w:bookmarkEnd w:id="1491"/>
      <w:bookmarkEnd w:id="1492"/>
      <w:bookmarkEnd w:id="1493"/>
      <w:bookmarkEnd w:id="1494"/>
    </w:p>
    <w:p w14:paraId="72ABEA35" w14:textId="77777777" w:rsidR="00B27AF1" w:rsidRPr="00C6761E" w:rsidRDefault="00B27AF1" w:rsidP="00B27AF1">
      <w:r w:rsidRPr="00C6761E">
        <w:t>Upon receipt of the PROSE DIRECT LINK IDENTITY REQUEST message,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495" w:name="_Toc36212916"/>
      <w:bookmarkStart w:id="1496" w:name="_Toc20232641"/>
      <w:bookmarkStart w:id="1497" w:name="_Toc51948026"/>
      <w:bookmarkStart w:id="1498" w:name="_Toc51949118"/>
      <w:bookmarkStart w:id="1499" w:name="_Toc131396040"/>
      <w:bookmarkStart w:id="1500" w:name="_Toc27746734"/>
      <w:bookmarkStart w:id="1501" w:name="_Toc36657093"/>
      <w:bookmarkStart w:id="1502" w:name="_Toc45286757"/>
      <w:bookmarkStart w:id="1503" w:name="_Toc172039741"/>
      <w:r w:rsidRPr="00C6761E">
        <w:t>7.2.14.4</w:t>
      </w:r>
      <w:r w:rsidRPr="00C6761E">
        <w:tab/>
        <w:t xml:space="preserve">5G ProSe direct link identification procedure completion by the </w:t>
      </w:r>
      <w:bookmarkEnd w:id="1495"/>
      <w:bookmarkEnd w:id="1496"/>
      <w:bookmarkEnd w:id="1497"/>
      <w:bookmarkEnd w:id="1498"/>
      <w:bookmarkEnd w:id="1499"/>
      <w:bookmarkEnd w:id="1500"/>
      <w:bookmarkEnd w:id="1501"/>
      <w:bookmarkEnd w:id="1502"/>
      <w:r w:rsidRPr="00C6761E">
        <w:t>initiating UE</w:t>
      </w:r>
      <w:bookmarkEnd w:id="1503"/>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04" w:name="_Toc20232642"/>
      <w:bookmarkStart w:id="1505" w:name="_Toc36657094"/>
      <w:bookmarkStart w:id="1506" w:name="_Toc51948027"/>
      <w:bookmarkStart w:id="1507" w:name="_Toc51949119"/>
      <w:bookmarkStart w:id="1508" w:name="_Toc27746735"/>
      <w:bookmarkStart w:id="1509" w:name="_Toc131396041"/>
      <w:bookmarkStart w:id="1510" w:name="_Toc45286758"/>
      <w:bookmarkStart w:id="1511" w:name="_Toc36212917"/>
      <w:bookmarkStart w:id="1512" w:name="_Toc172039742"/>
      <w:r w:rsidRPr="00C6761E">
        <w:rPr>
          <w:lang w:val="en-US"/>
        </w:rPr>
        <w:t>7.2.14.5</w:t>
      </w:r>
      <w:r w:rsidRPr="00C6761E">
        <w:rPr>
          <w:lang w:val="en-US"/>
        </w:rPr>
        <w:tab/>
        <w:t>Abnormal cases</w:t>
      </w:r>
      <w:bookmarkEnd w:id="1504"/>
      <w:bookmarkEnd w:id="1505"/>
      <w:bookmarkEnd w:id="1506"/>
      <w:bookmarkEnd w:id="1507"/>
      <w:bookmarkEnd w:id="1508"/>
      <w:bookmarkEnd w:id="1509"/>
      <w:bookmarkEnd w:id="1510"/>
      <w:bookmarkEnd w:id="1511"/>
      <w:bookmarkEnd w:id="1512"/>
    </w:p>
    <w:p w14:paraId="2468C6A1" w14:textId="77777777" w:rsidR="00B27AF1" w:rsidRPr="00C6761E" w:rsidRDefault="00B27AF1" w:rsidP="00B27AF1">
      <w:pPr>
        <w:pStyle w:val="Heading5"/>
        <w:rPr>
          <w:lang w:val="en-US"/>
        </w:rPr>
      </w:pPr>
      <w:bookmarkStart w:id="1513" w:name="_Toc172039743"/>
      <w:r w:rsidRPr="00C6761E">
        <w:rPr>
          <w:lang w:val="en-US"/>
        </w:rPr>
        <w:t>7.2.14.5.1</w:t>
      </w:r>
      <w:r w:rsidRPr="00C6761E">
        <w:rPr>
          <w:lang w:val="en-US"/>
        </w:rPr>
        <w:tab/>
        <w:t>Abnormal cases at the initiating UE</w:t>
      </w:r>
      <w:bookmarkEnd w:id="1513"/>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Pr="00C6761E" w:rsidRDefault="00B27AF1" w:rsidP="00B27AF1">
      <w:pPr>
        <w:pStyle w:val="NO"/>
      </w:pPr>
      <w:r w:rsidRPr="00C6761E">
        <w:t>NOTE:</w:t>
      </w:r>
      <w:r w:rsidRPr="00C6761E">
        <w:tab/>
        <w:t>The maximum number of allowed retransmissions is UE implementation specific.</w:t>
      </w:r>
    </w:p>
    <w:p w14:paraId="3E36F099" w14:textId="2AD34E35" w:rsidR="00433536" w:rsidRPr="00C6761E" w:rsidRDefault="00433536" w:rsidP="00433536">
      <w:pPr>
        <w:pStyle w:val="Heading2"/>
      </w:pPr>
      <w:bookmarkStart w:id="1514" w:name="_CR7_3"/>
      <w:bookmarkStart w:id="1515" w:name="_Toc172039744"/>
      <w:bookmarkEnd w:id="1514"/>
      <w:r w:rsidRPr="00C6761E">
        <w:t>7.</w:t>
      </w:r>
      <w:r w:rsidR="00642AF3" w:rsidRPr="00C6761E">
        <w:t>3</w:t>
      </w:r>
      <w:r w:rsidRPr="00C6761E">
        <w:tab/>
        <w:t>Broadcast mode 5G ProSe direct communication over PC5</w:t>
      </w:r>
      <w:bookmarkEnd w:id="1438"/>
      <w:bookmarkEnd w:id="1439"/>
      <w:bookmarkEnd w:id="1440"/>
      <w:bookmarkEnd w:id="1441"/>
      <w:bookmarkEnd w:id="1442"/>
      <w:bookmarkEnd w:id="1515"/>
    </w:p>
    <w:p w14:paraId="5CB8E5A9" w14:textId="5F8169CE" w:rsidR="00433536" w:rsidRPr="00C6761E" w:rsidRDefault="00433536" w:rsidP="00433536">
      <w:pPr>
        <w:pStyle w:val="Heading3"/>
        <w:rPr>
          <w:noProof/>
        </w:rPr>
      </w:pPr>
      <w:bookmarkStart w:id="1516" w:name="_CR7_3_1"/>
      <w:bookmarkStart w:id="1517" w:name="_Toc59209232"/>
      <w:bookmarkStart w:id="1518" w:name="_Toc59208961"/>
      <w:bookmarkStart w:id="1519" w:name="_Toc51951205"/>
      <w:bookmarkStart w:id="1520" w:name="_Toc45882655"/>
      <w:bookmarkStart w:id="1521" w:name="_Toc45282269"/>
      <w:bookmarkStart w:id="1522" w:name="_Toc34404424"/>
      <w:bookmarkStart w:id="1523" w:name="_Toc34388653"/>
      <w:bookmarkStart w:id="1524" w:name="_Toc25070698"/>
      <w:bookmarkStart w:id="1525" w:name="_Toc22039984"/>
      <w:bookmarkStart w:id="1526" w:name="_Toc172039745"/>
      <w:bookmarkEnd w:id="1516"/>
      <w:r w:rsidRPr="00C6761E">
        <w:rPr>
          <w:noProof/>
        </w:rPr>
        <w:t>7.</w:t>
      </w:r>
      <w:r w:rsidR="00642AF3" w:rsidRPr="00C6761E">
        <w:rPr>
          <w:noProof/>
        </w:rPr>
        <w:t>3</w:t>
      </w:r>
      <w:r w:rsidRPr="00C6761E">
        <w:rPr>
          <w:noProof/>
        </w:rPr>
        <w:t>.1</w:t>
      </w:r>
      <w:r w:rsidRPr="00C6761E">
        <w:rPr>
          <w:noProof/>
        </w:rPr>
        <w:tab/>
        <w:t>Overview</w:t>
      </w:r>
      <w:bookmarkEnd w:id="1517"/>
      <w:bookmarkEnd w:id="1518"/>
      <w:bookmarkEnd w:id="1519"/>
      <w:bookmarkEnd w:id="1520"/>
      <w:bookmarkEnd w:id="1521"/>
      <w:bookmarkEnd w:id="1522"/>
      <w:bookmarkEnd w:id="1523"/>
      <w:bookmarkEnd w:id="1524"/>
      <w:bookmarkEnd w:id="1525"/>
      <w:bookmarkEnd w:id="1526"/>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27" w:name="_CR7_3_2"/>
      <w:bookmarkStart w:id="1528" w:name="_Toc59209233"/>
      <w:bookmarkStart w:id="1529" w:name="_Toc59208962"/>
      <w:bookmarkStart w:id="1530" w:name="_Toc51951206"/>
      <w:bookmarkStart w:id="1531" w:name="_Toc45882656"/>
      <w:bookmarkStart w:id="1532" w:name="_Toc45282270"/>
      <w:bookmarkStart w:id="1533" w:name="_Toc34404425"/>
      <w:bookmarkStart w:id="1534" w:name="_Toc34388654"/>
      <w:bookmarkStart w:id="1535" w:name="_Toc172039746"/>
      <w:bookmarkEnd w:id="1527"/>
      <w:r w:rsidRPr="00C6761E">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28"/>
      <w:bookmarkEnd w:id="1529"/>
      <w:bookmarkEnd w:id="1530"/>
      <w:bookmarkEnd w:id="1531"/>
      <w:bookmarkEnd w:id="1532"/>
      <w:bookmarkEnd w:id="1533"/>
      <w:bookmarkEnd w:id="1534"/>
      <w:bookmarkEnd w:id="1535"/>
    </w:p>
    <w:p w14:paraId="177430A8" w14:textId="66C05DC8" w:rsidR="00433536" w:rsidRPr="00C6761E" w:rsidRDefault="00433536" w:rsidP="00433536">
      <w:pPr>
        <w:pStyle w:val="Heading4"/>
        <w:rPr>
          <w:noProof/>
        </w:rPr>
      </w:pPr>
      <w:bookmarkStart w:id="1536" w:name="_CR7_3_2_1"/>
      <w:bookmarkStart w:id="1537" w:name="_Toc59209234"/>
      <w:bookmarkStart w:id="1538" w:name="_Toc59208963"/>
      <w:bookmarkStart w:id="1539" w:name="_Toc51951207"/>
      <w:bookmarkStart w:id="1540" w:name="_Toc45882657"/>
      <w:bookmarkStart w:id="1541" w:name="_Toc45282271"/>
      <w:bookmarkStart w:id="1542" w:name="_Toc34404426"/>
      <w:bookmarkStart w:id="1543" w:name="_Toc34388655"/>
      <w:bookmarkStart w:id="1544" w:name="_Toc172039747"/>
      <w:bookmarkEnd w:id="1536"/>
      <w:r w:rsidRPr="00C6761E">
        <w:rPr>
          <w:noProof/>
        </w:rPr>
        <w:t>7.</w:t>
      </w:r>
      <w:r w:rsidR="00642AF3" w:rsidRPr="00C6761E">
        <w:rPr>
          <w:noProof/>
        </w:rPr>
        <w:t>3</w:t>
      </w:r>
      <w:r w:rsidRPr="00C6761E">
        <w:rPr>
          <w:noProof/>
        </w:rPr>
        <w:t>.2.1</w:t>
      </w:r>
      <w:r w:rsidRPr="00C6761E">
        <w:rPr>
          <w:noProof/>
        </w:rPr>
        <w:tab/>
        <w:t>Initiation</w:t>
      </w:r>
      <w:bookmarkEnd w:id="1537"/>
      <w:bookmarkEnd w:id="1538"/>
      <w:bookmarkEnd w:id="1539"/>
      <w:bookmarkEnd w:id="1540"/>
      <w:bookmarkEnd w:id="1541"/>
      <w:bookmarkEnd w:id="1542"/>
      <w:bookmarkEnd w:id="1543"/>
      <w:bookmarkEnd w:id="1544"/>
    </w:p>
    <w:p w14:paraId="5F7B5F6B" w14:textId="4A3870BF" w:rsidR="00433536" w:rsidRPr="00C6761E" w:rsidRDefault="00433536" w:rsidP="00433536">
      <w:pPr>
        <w:pStyle w:val="Heading5"/>
        <w:rPr>
          <w:noProof/>
        </w:rPr>
      </w:pPr>
      <w:bookmarkStart w:id="1545" w:name="_CR7_3_2_1_1"/>
      <w:bookmarkStart w:id="1546" w:name="_Toc34388656"/>
      <w:bookmarkStart w:id="1547" w:name="_Toc34404427"/>
      <w:bookmarkStart w:id="1548" w:name="_Toc45282272"/>
      <w:bookmarkStart w:id="1549" w:name="_Toc45882658"/>
      <w:bookmarkStart w:id="1550" w:name="_Toc51951208"/>
      <w:bookmarkStart w:id="1551" w:name="_Toc59208964"/>
      <w:bookmarkStart w:id="1552" w:name="_Toc59209235"/>
      <w:bookmarkStart w:id="1553" w:name="_Toc172039748"/>
      <w:bookmarkEnd w:id="1545"/>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46"/>
      <w:bookmarkEnd w:id="1547"/>
      <w:bookmarkEnd w:id="1548"/>
      <w:bookmarkEnd w:id="1549"/>
      <w:bookmarkEnd w:id="1550"/>
      <w:bookmarkEnd w:id="1551"/>
      <w:bookmarkEnd w:id="1552"/>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53"/>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lastRenderedPageBreak/>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554" w:name="OLE_LINK8"/>
      <w:r w:rsidRPr="00C6761E">
        <w:t>the UE is interested in</w:t>
      </w:r>
      <w:bookmarkEnd w:id="1554"/>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lastRenderedPageBreak/>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55" w:name="_CR7_3_2_1_2"/>
      <w:bookmarkStart w:id="1556" w:name="_Toc59209236"/>
      <w:bookmarkStart w:id="1557" w:name="_Toc59208965"/>
      <w:bookmarkStart w:id="1558" w:name="_Toc51951209"/>
      <w:bookmarkStart w:id="1559" w:name="_Toc45882659"/>
      <w:bookmarkStart w:id="1560" w:name="_Toc45282273"/>
      <w:bookmarkStart w:id="1561" w:name="_Toc34404428"/>
      <w:bookmarkStart w:id="1562" w:name="_Toc34388657"/>
      <w:bookmarkStart w:id="1563" w:name="_Toc172039749"/>
      <w:bookmarkEnd w:id="1555"/>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56"/>
      <w:bookmarkEnd w:id="1557"/>
      <w:bookmarkEnd w:id="1558"/>
      <w:bookmarkEnd w:id="1559"/>
      <w:bookmarkEnd w:id="1560"/>
      <w:bookmarkEnd w:id="1561"/>
      <w:bookmarkEnd w:id="1562"/>
      <w:bookmarkEnd w:id="1563"/>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lastRenderedPageBreak/>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64" w:name="_Toc34404429"/>
      <w:bookmarkStart w:id="1565" w:name="_Toc34388658"/>
      <w:bookmarkStart w:id="1566"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67" w:name="_CR7_3_2_2"/>
      <w:bookmarkStart w:id="1568" w:name="_Toc59209237"/>
      <w:bookmarkStart w:id="1569" w:name="_Toc59208966"/>
      <w:bookmarkStart w:id="1570" w:name="_Toc51951210"/>
      <w:bookmarkStart w:id="1571" w:name="_Toc45882660"/>
      <w:bookmarkStart w:id="1572" w:name="_Toc45282274"/>
      <w:bookmarkStart w:id="1573" w:name="_Toc172039750"/>
      <w:bookmarkEnd w:id="1567"/>
      <w:r w:rsidRPr="00C6761E">
        <w:t>7.</w:t>
      </w:r>
      <w:r w:rsidR="00FF36C8" w:rsidRPr="00C6761E">
        <w:t>3</w:t>
      </w:r>
      <w:r w:rsidRPr="00C6761E">
        <w:t>.2.2</w:t>
      </w:r>
      <w:r w:rsidRPr="00C6761E">
        <w:tab/>
        <w:t>Transmission</w:t>
      </w:r>
      <w:bookmarkEnd w:id="1564"/>
      <w:bookmarkEnd w:id="1565"/>
      <w:bookmarkEnd w:id="1566"/>
      <w:bookmarkEnd w:id="1568"/>
      <w:bookmarkEnd w:id="1569"/>
      <w:bookmarkEnd w:id="1570"/>
      <w:bookmarkEnd w:id="1571"/>
      <w:bookmarkEnd w:id="1572"/>
      <w:bookmarkEnd w:id="1573"/>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74" w:name="_CR7_3_2_3"/>
      <w:bookmarkStart w:id="1575" w:name="_Toc59209238"/>
      <w:bookmarkStart w:id="1576" w:name="_Toc59208967"/>
      <w:bookmarkStart w:id="1577" w:name="_Toc51951211"/>
      <w:bookmarkStart w:id="1578" w:name="_Toc45882661"/>
      <w:bookmarkStart w:id="1579" w:name="_Toc45282275"/>
      <w:bookmarkStart w:id="1580" w:name="_Toc34404430"/>
      <w:bookmarkStart w:id="1581" w:name="_Toc34388659"/>
      <w:bookmarkStart w:id="1582" w:name="_Toc533170268"/>
      <w:bookmarkStart w:id="1583" w:name="_Toc172039751"/>
      <w:bookmarkEnd w:id="1574"/>
      <w:r w:rsidRPr="00C6761E">
        <w:lastRenderedPageBreak/>
        <w:t>7.</w:t>
      </w:r>
      <w:r w:rsidR="00F243C8" w:rsidRPr="00C6761E">
        <w:t>3</w:t>
      </w:r>
      <w:r w:rsidRPr="00C6761E">
        <w:t>.2.3</w:t>
      </w:r>
      <w:r w:rsidRPr="00C6761E">
        <w:tab/>
        <w:t>Procedure for UE to use provisioned radio resources for 5G ProSe communication over PC5</w:t>
      </w:r>
      <w:bookmarkEnd w:id="1575"/>
      <w:bookmarkEnd w:id="1576"/>
      <w:bookmarkEnd w:id="1577"/>
      <w:bookmarkEnd w:id="1578"/>
      <w:bookmarkEnd w:id="1579"/>
      <w:bookmarkEnd w:id="1580"/>
      <w:bookmarkEnd w:id="1581"/>
      <w:bookmarkEnd w:id="1583"/>
    </w:p>
    <w:bookmarkEnd w:id="1582"/>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r w:rsidRPr="00C6761E">
        <w:t>i)</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r w:rsidRPr="00C6761E">
        <w:t>i)</w:t>
      </w:r>
      <w:r w:rsidRPr="00C6761E">
        <w:tab/>
        <w:t>if in 5GMM-IDLE mode, perform PLMN selection triggered by 5G ProSe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77777777" w:rsidR="00433536" w:rsidRPr="00C6761E" w:rsidRDefault="00433536" w:rsidP="00433536">
      <w:pPr>
        <w:pStyle w:val="B3"/>
      </w:pPr>
      <w:r w:rsidRPr="00C6761E">
        <w:tab/>
        <w:t>Whether the UE performs i) or ii)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1E7BA157" w:rsidR="00433536" w:rsidRPr="00C6761E" w:rsidRDefault="00433536" w:rsidP="00433536">
      <w:r w:rsidRPr="00C6761E">
        <w:t>If the registration to the selected PLMN 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lastRenderedPageBreak/>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84" w:name="_CR7_3_2_4"/>
      <w:bookmarkStart w:id="1585" w:name="_Toc59209239"/>
      <w:bookmarkStart w:id="1586" w:name="_Toc59208968"/>
      <w:bookmarkStart w:id="1587" w:name="_Toc51951212"/>
      <w:bookmarkStart w:id="1588" w:name="_Toc45882662"/>
      <w:bookmarkStart w:id="1589" w:name="_Toc45282276"/>
      <w:bookmarkStart w:id="1590" w:name="_Toc34404431"/>
      <w:bookmarkStart w:id="1591" w:name="_Toc34388660"/>
      <w:bookmarkStart w:id="1592" w:name="_Toc172039752"/>
      <w:bookmarkEnd w:id="1584"/>
      <w:r w:rsidRPr="00C6761E">
        <w:t>7.</w:t>
      </w:r>
      <w:r w:rsidR="00A04218" w:rsidRPr="00C6761E">
        <w:t>3</w:t>
      </w:r>
      <w:r w:rsidRPr="00C6761E">
        <w:t>.2.4</w:t>
      </w:r>
      <w:r w:rsidRPr="00C6761E">
        <w:tab/>
        <w:t>Privacy of 5G ProSe transmission over PC5</w:t>
      </w:r>
      <w:bookmarkEnd w:id="1585"/>
      <w:bookmarkEnd w:id="1586"/>
      <w:bookmarkEnd w:id="1587"/>
      <w:bookmarkEnd w:id="1588"/>
      <w:bookmarkEnd w:id="1589"/>
      <w:bookmarkEnd w:id="1590"/>
      <w:bookmarkEnd w:id="1591"/>
      <w:bookmarkEnd w:id="1592"/>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593" w:name="_CR7_3_3"/>
      <w:bookmarkStart w:id="1594" w:name="_Toc59209240"/>
      <w:bookmarkStart w:id="1595" w:name="_Toc59208969"/>
      <w:bookmarkStart w:id="1596" w:name="_Toc51951213"/>
      <w:bookmarkStart w:id="1597" w:name="_Toc45882663"/>
      <w:bookmarkStart w:id="1598" w:name="_Toc45282277"/>
      <w:bookmarkStart w:id="1599" w:name="_Toc34404432"/>
      <w:bookmarkStart w:id="1600" w:name="_Toc34388661"/>
      <w:bookmarkStart w:id="1601" w:name="_Toc172039753"/>
      <w:bookmarkEnd w:id="1593"/>
      <w:r w:rsidRPr="00C6761E">
        <w:t>7.</w:t>
      </w:r>
      <w:r w:rsidR="00764899" w:rsidRPr="00C6761E">
        <w:t>3</w:t>
      </w:r>
      <w:r w:rsidRPr="00C6761E">
        <w:t>.3</w:t>
      </w:r>
      <w:r w:rsidRPr="00C6761E">
        <w:tab/>
        <w:t>Reception of broadcast mode 5G ProSe communication over PC5</w:t>
      </w:r>
      <w:bookmarkEnd w:id="1594"/>
      <w:bookmarkEnd w:id="1595"/>
      <w:bookmarkEnd w:id="1596"/>
      <w:bookmarkEnd w:id="1597"/>
      <w:bookmarkEnd w:id="1598"/>
      <w:bookmarkEnd w:id="1599"/>
      <w:bookmarkEnd w:id="1600"/>
      <w:bookmarkEnd w:id="1601"/>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lastRenderedPageBreak/>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02"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02"/>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03" w:name="_CR7_3_4"/>
      <w:bookmarkStart w:id="1604" w:name="_Toc172039754"/>
      <w:bookmarkEnd w:id="1603"/>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04"/>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05" w:name="_CR7_4"/>
      <w:bookmarkStart w:id="1606" w:name="_Toc172039755"/>
      <w:bookmarkEnd w:id="1605"/>
      <w:r w:rsidRPr="00C6761E">
        <w:t>7.</w:t>
      </w:r>
      <w:r w:rsidR="00A57C3B" w:rsidRPr="00C6761E">
        <w:t>4</w:t>
      </w:r>
      <w:r w:rsidRPr="00C6761E">
        <w:tab/>
        <w:t>Groupcast mode 5G ProSe direct communication over PC5</w:t>
      </w:r>
      <w:bookmarkEnd w:id="1606"/>
    </w:p>
    <w:p w14:paraId="675012C5" w14:textId="02C1BF81" w:rsidR="00956ACD" w:rsidRPr="00C6761E" w:rsidRDefault="00956ACD" w:rsidP="00956ACD">
      <w:pPr>
        <w:pStyle w:val="Heading3"/>
        <w:rPr>
          <w:noProof/>
        </w:rPr>
      </w:pPr>
      <w:bookmarkStart w:id="1607" w:name="_CR7_4_1"/>
      <w:bookmarkStart w:id="1608" w:name="_Toc172039756"/>
      <w:bookmarkEnd w:id="1607"/>
      <w:r w:rsidRPr="00C6761E">
        <w:rPr>
          <w:noProof/>
        </w:rPr>
        <w:t>7.</w:t>
      </w:r>
      <w:r w:rsidR="00A57C3B" w:rsidRPr="00C6761E">
        <w:rPr>
          <w:noProof/>
        </w:rPr>
        <w:t>4</w:t>
      </w:r>
      <w:r w:rsidRPr="00C6761E">
        <w:rPr>
          <w:noProof/>
        </w:rPr>
        <w:t>.1</w:t>
      </w:r>
      <w:r w:rsidRPr="00C6761E">
        <w:rPr>
          <w:noProof/>
        </w:rPr>
        <w:tab/>
        <w:t>Overview</w:t>
      </w:r>
      <w:bookmarkEnd w:id="1608"/>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09" w:name="_CR7_4_2"/>
      <w:bookmarkStart w:id="1610" w:name="_Toc172039757"/>
      <w:bookmarkEnd w:id="1609"/>
      <w:r w:rsidRPr="00C6761E">
        <w:lastRenderedPageBreak/>
        <w:t>7.</w:t>
      </w:r>
      <w:r w:rsidR="00EB5BD9" w:rsidRPr="00C6761E">
        <w:t>4</w:t>
      </w:r>
      <w:r w:rsidRPr="00C6761E">
        <w:t>.2</w:t>
      </w:r>
      <w:r w:rsidRPr="00C6761E">
        <w:tab/>
        <w:t>Transmission of groupcast mode 5G ProSe communication over PC5</w:t>
      </w:r>
      <w:bookmarkEnd w:id="1610"/>
    </w:p>
    <w:p w14:paraId="409E1C22" w14:textId="6B2DB1CA" w:rsidR="00956ACD" w:rsidRPr="00C6761E" w:rsidRDefault="00956ACD" w:rsidP="00956ACD">
      <w:pPr>
        <w:pStyle w:val="Heading4"/>
      </w:pPr>
      <w:bookmarkStart w:id="1611" w:name="_CR7_4_2_1"/>
      <w:bookmarkStart w:id="1612" w:name="_Toc34388665"/>
      <w:bookmarkStart w:id="1613" w:name="_Toc34404436"/>
      <w:bookmarkStart w:id="1614" w:name="_Toc45282281"/>
      <w:bookmarkStart w:id="1615" w:name="_Toc45882667"/>
      <w:bookmarkStart w:id="1616" w:name="_Toc51951217"/>
      <w:bookmarkStart w:id="1617" w:name="_Toc59208973"/>
      <w:bookmarkStart w:id="1618" w:name="_Toc75734812"/>
      <w:bookmarkStart w:id="1619" w:name="_Toc172039758"/>
      <w:bookmarkEnd w:id="1611"/>
      <w:r w:rsidRPr="00C6761E">
        <w:t>7.</w:t>
      </w:r>
      <w:r w:rsidR="00EB5BD9" w:rsidRPr="00C6761E">
        <w:t>4</w:t>
      </w:r>
      <w:r w:rsidRPr="00C6761E">
        <w:t>.2.1</w:t>
      </w:r>
      <w:r w:rsidRPr="00C6761E">
        <w:tab/>
        <w:t>Initiation</w:t>
      </w:r>
      <w:bookmarkEnd w:id="1612"/>
      <w:bookmarkEnd w:id="1613"/>
      <w:bookmarkEnd w:id="1614"/>
      <w:bookmarkEnd w:id="1615"/>
      <w:bookmarkEnd w:id="1616"/>
      <w:bookmarkEnd w:id="1617"/>
      <w:bookmarkEnd w:id="1618"/>
      <w:bookmarkEnd w:id="1619"/>
    </w:p>
    <w:p w14:paraId="0CAA161A" w14:textId="5C1E6D7C" w:rsidR="00956ACD" w:rsidRPr="00C6761E" w:rsidRDefault="00956ACD" w:rsidP="00956ACD">
      <w:pPr>
        <w:pStyle w:val="Heading5"/>
      </w:pPr>
      <w:bookmarkStart w:id="1620" w:name="_CR7_4_2_1_1"/>
      <w:bookmarkStart w:id="1621" w:name="_Toc172039759"/>
      <w:bookmarkEnd w:id="1620"/>
      <w:r w:rsidRPr="00C6761E">
        <w:t>7.</w:t>
      </w:r>
      <w:r w:rsidR="00EB5BD9" w:rsidRPr="00C6761E">
        <w:t>4</w:t>
      </w:r>
      <w:r w:rsidRPr="00C6761E">
        <w:t>.2.1.1</w:t>
      </w:r>
      <w:r w:rsidRPr="00C6761E">
        <w:tab/>
        <w:t>Initiation of forming a group</w:t>
      </w:r>
      <w:bookmarkEnd w:id="1621"/>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22" w:name="_CR7_4_2_1_2"/>
      <w:bookmarkStart w:id="1623" w:name="_Toc34388666"/>
      <w:bookmarkStart w:id="1624" w:name="_Toc34404437"/>
      <w:bookmarkStart w:id="1625" w:name="_Toc45282282"/>
      <w:bookmarkStart w:id="1626" w:name="_Toc45882668"/>
      <w:bookmarkStart w:id="1627" w:name="_Toc51951218"/>
      <w:bookmarkStart w:id="1628" w:name="_Toc59208974"/>
      <w:bookmarkStart w:id="1629" w:name="_Toc75734813"/>
      <w:bookmarkStart w:id="1630" w:name="_Toc172039760"/>
      <w:bookmarkEnd w:id="1622"/>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23"/>
      <w:bookmarkEnd w:id="1624"/>
      <w:bookmarkEnd w:id="1625"/>
      <w:bookmarkEnd w:id="1626"/>
      <w:bookmarkEnd w:id="1627"/>
      <w:bookmarkEnd w:id="1628"/>
      <w:bookmarkEnd w:id="1629"/>
      <w:bookmarkEnd w:id="1630"/>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31" w:name="_Toc34388667"/>
      <w:bookmarkStart w:id="1632"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33" w:name="_CR7_4_2_1_3"/>
      <w:bookmarkStart w:id="1634" w:name="_Toc45282283"/>
      <w:bookmarkStart w:id="1635" w:name="_Toc45882669"/>
      <w:bookmarkStart w:id="1636" w:name="_Toc51951219"/>
      <w:bookmarkStart w:id="1637" w:name="_Toc59208975"/>
      <w:bookmarkStart w:id="1638" w:name="_Toc75734814"/>
      <w:bookmarkStart w:id="1639" w:name="_Toc172039761"/>
      <w:bookmarkEnd w:id="1633"/>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31"/>
      <w:bookmarkEnd w:id="1632"/>
      <w:bookmarkEnd w:id="1634"/>
      <w:bookmarkEnd w:id="1635"/>
      <w:bookmarkEnd w:id="1636"/>
      <w:bookmarkEnd w:id="1637"/>
      <w:bookmarkEnd w:id="1638"/>
      <w:bookmarkEnd w:id="1639"/>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lastRenderedPageBreak/>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40" w:name="_CR7_4_2_2"/>
      <w:bookmarkStart w:id="1641" w:name="_Toc34388668"/>
      <w:bookmarkStart w:id="1642" w:name="_Toc34404439"/>
      <w:bookmarkStart w:id="1643" w:name="_Toc45282284"/>
      <w:bookmarkStart w:id="1644" w:name="_Toc45882670"/>
      <w:bookmarkStart w:id="1645" w:name="_Toc51951220"/>
      <w:bookmarkStart w:id="1646" w:name="_Toc59208976"/>
      <w:bookmarkStart w:id="1647" w:name="_Toc75734815"/>
      <w:bookmarkStart w:id="1648" w:name="_Toc172039762"/>
      <w:bookmarkEnd w:id="1640"/>
      <w:r w:rsidRPr="00C6761E">
        <w:t>7.</w:t>
      </w:r>
      <w:r w:rsidR="00907074" w:rsidRPr="00C6761E">
        <w:t>4</w:t>
      </w:r>
      <w:r w:rsidRPr="00C6761E">
        <w:t>.2.2</w:t>
      </w:r>
      <w:r w:rsidRPr="00C6761E">
        <w:tab/>
        <w:t>Transmission</w:t>
      </w:r>
      <w:bookmarkEnd w:id="1641"/>
      <w:bookmarkEnd w:id="1642"/>
      <w:bookmarkEnd w:id="1643"/>
      <w:bookmarkEnd w:id="1644"/>
      <w:bookmarkEnd w:id="1645"/>
      <w:bookmarkEnd w:id="1646"/>
      <w:bookmarkEnd w:id="1647"/>
      <w:bookmarkEnd w:id="1648"/>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49" w:name="_CR7_4_2_3"/>
      <w:bookmarkStart w:id="1650" w:name="_Toc34388669"/>
      <w:bookmarkStart w:id="1651" w:name="_Toc34404440"/>
      <w:bookmarkStart w:id="1652" w:name="_Toc45282285"/>
      <w:bookmarkStart w:id="1653" w:name="_Toc45882671"/>
      <w:bookmarkStart w:id="1654" w:name="_Toc51951221"/>
      <w:bookmarkStart w:id="1655" w:name="_Toc59208977"/>
      <w:bookmarkStart w:id="1656" w:name="_Toc75734816"/>
      <w:bookmarkStart w:id="1657" w:name="_Toc172039763"/>
      <w:bookmarkEnd w:id="1649"/>
      <w:r w:rsidRPr="00C6761E">
        <w:t>7.</w:t>
      </w:r>
      <w:r w:rsidR="00182D1F" w:rsidRPr="00C6761E">
        <w:t>4</w:t>
      </w:r>
      <w:r w:rsidRPr="00C6761E">
        <w:t>.2.3</w:t>
      </w:r>
      <w:r w:rsidRPr="00C6761E">
        <w:tab/>
        <w:t>Procedure for UE to use provisioned radio resources for 5G ProSe direct communication over PC5</w:t>
      </w:r>
      <w:bookmarkEnd w:id="1650"/>
      <w:bookmarkEnd w:id="1651"/>
      <w:bookmarkEnd w:id="1652"/>
      <w:bookmarkEnd w:id="1653"/>
      <w:bookmarkEnd w:id="1654"/>
      <w:bookmarkEnd w:id="1655"/>
      <w:bookmarkEnd w:id="1656"/>
      <w:bookmarkEnd w:id="1657"/>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58" w:name="_CR7_4_2_4"/>
      <w:bookmarkStart w:id="1659" w:name="_Toc34388670"/>
      <w:bookmarkStart w:id="1660" w:name="_Toc34404441"/>
      <w:bookmarkStart w:id="1661" w:name="_Toc45282286"/>
      <w:bookmarkStart w:id="1662" w:name="_Toc45882672"/>
      <w:bookmarkStart w:id="1663" w:name="_Toc51951222"/>
      <w:bookmarkStart w:id="1664" w:name="_Toc59208978"/>
      <w:bookmarkStart w:id="1665" w:name="_Toc75734817"/>
      <w:bookmarkStart w:id="1666" w:name="_Toc172039764"/>
      <w:bookmarkEnd w:id="1658"/>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59"/>
      <w:bookmarkEnd w:id="1660"/>
      <w:bookmarkEnd w:id="1661"/>
      <w:bookmarkEnd w:id="1662"/>
      <w:bookmarkEnd w:id="1663"/>
      <w:bookmarkEnd w:id="1664"/>
      <w:bookmarkEnd w:id="1665"/>
      <w:bookmarkEnd w:id="1666"/>
    </w:p>
    <w:p w14:paraId="6BC811A9" w14:textId="77777777" w:rsidR="00943ACC" w:rsidRPr="00C6761E" w:rsidRDefault="00943ACC" w:rsidP="00943ACC">
      <w:pPr>
        <w:rPr>
          <w:lang w:eastAsia="zh-CN"/>
        </w:rPr>
      </w:pPr>
      <w:bookmarkStart w:id="1667" w:name="_Toc34388671"/>
      <w:bookmarkStart w:id="1668" w:name="_Toc34404442"/>
      <w:bookmarkStart w:id="1669" w:name="_Toc45282287"/>
      <w:bookmarkStart w:id="1670" w:name="_Toc45882673"/>
      <w:bookmarkStart w:id="1671" w:name="_Toc51951223"/>
      <w:bookmarkStart w:id="1672" w:name="_Toc59208979"/>
      <w:bookmarkStart w:id="1673"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74" w:name="_CR7_4_3"/>
      <w:bookmarkStart w:id="1675" w:name="_Toc172039765"/>
      <w:bookmarkEnd w:id="1674"/>
      <w:r w:rsidRPr="00C6761E">
        <w:t>7.</w:t>
      </w:r>
      <w:r w:rsidR="00182D1F" w:rsidRPr="00C6761E">
        <w:t>4</w:t>
      </w:r>
      <w:r w:rsidRPr="00C6761E">
        <w:t>.3</w:t>
      </w:r>
      <w:r w:rsidRPr="00C6761E">
        <w:tab/>
        <w:t>Reception of groupcast mode 5G ProSe direct communication over PC5</w:t>
      </w:r>
      <w:bookmarkEnd w:id="1667"/>
      <w:bookmarkEnd w:id="1668"/>
      <w:bookmarkEnd w:id="1669"/>
      <w:bookmarkEnd w:id="1670"/>
      <w:bookmarkEnd w:id="1671"/>
      <w:bookmarkEnd w:id="1672"/>
      <w:bookmarkEnd w:id="1673"/>
      <w:bookmarkEnd w:id="1675"/>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76" w:name="_CR7_4_4"/>
      <w:bookmarkStart w:id="1677" w:name="_Toc172039766"/>
      <w:bookmarkEnd w:id="1676"/>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77"/>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78" w:name="_CR7_5"/>
      <w:bookmarkStart w:id="1679" w:name="_Toc172039767"/>
      <w:bookmarkEnd w:id="1678"/>
      <w:r w:rsidRPr="00C6761E">
        <w:lastRenderedPageBreak/>
        <w:t>7.5</w:t>
      </w:r>
      <w:r w:rsidRPr="00C6761E">
        <w:tab/>
      </w:r>
      <w:r w:rsidR="00426724" w:rsidRPr="00C6761E">
        <w:rPr>
          <w:noProof/>
        </w:rPr>
        <w:t>Void</w:t>
      </w:r>
      <w:bookmarkEnd w:id="1679"/>
    </w:p>
    <w:p w14:paraId="0C8B780C" w14:textId="6EC69918" w:rsidR="009D07DA" w:rsidRPr="00C6761E" w:rsidRDefault="009D07DA" w:rsidP="009D07DA">
      <w:pPr>
        <w:pStyle w:val="Heading3"/>
      </w:pPr>
      <w:bookmarkStart w:id="1680" w:name="_CR7_5_1"/>
      <w:bookmarkStart w:id="1681" w:name="_Toc75283012"/>
      <w:bookmarkStart w:id="1682" w:name="_Toc59198654"/>
      <w:bookmarkStart w:id="1683" w:name="_Toc525231254"/>
      <w:bookmarkStart w:id="1684" w:name="_Toc172039768"/>
      <w:bookmarkEnd w:id="1680"/>
      <w:r w:rsidRPr="00C6761E">
        <w:t>7.5.1</w:t>
      </w:r>
      <w:r w:rsidRPr="00C6761E">
        <w:tab/>
      </w:r>
      <w:bookmarkEnd w:id="1681"/>
      <w:bookmarkEnd w:id="1682"/>
      <w:bookmarkEnd w:id="1683"/>
      <w:r w:rsidR="00426724" w:rsidRPr="00C6761E">
        <w:t>Void</w:t>
      </w:r>
      <w:bookmarkEnd w:id="1684"/>
    </w:p>
    <w:p w14:paraId="0D7ED44C" w14:textId="7F1F68EC" w:rsidR="009D07DA" w:rsidRPr="00C6761E" w:rsidRDefault="009D07DA" w:rsidP="009D07DA">
      <w:pPr>
        <w:pStyle w:val="Heading3"/>
      </w:pPr>
      <w:bookmarkStart w:id="1685" w:name="_CR7_5_2"/>
      <w:bookmarkStart w:id="1686" w:name="_Toc75283013"/>
      <w:bookmarkStart w:id="1687" w:name="_Toc59198655"/>
      <w:bookmarkStart w:id="1688" w:name="_Toc525231255"/>
      <w:bookmarkStart w:id="1689" w:name="_Toc172039769"/>
      <w:bookmarkEnd w:id="1685"/>
      <w:r w:rsidRPr="00C6761E">
        <w:t>7.5.2</w:t>
      </w:r>
      <w:r w:rsidRPr="00C6761E">
        <w:tab/>
      </w:r>
      <w:bookmarkEnd w:id="1686"/>
      <w:bookmarkEnd w:id="1687"/>
      <w:bookmarkEnd w:id="1688"/>
      <w:r w:rsidR="00426724" w:rsidRPr="00C6761E">
        <w:t>Void</w:t>
      </w:r>
      <w:bookmarkEnd w:id="1689"/>
    </w:p>
    <w:p w14:paraId="6CDFF1D6" w14:textId="43B3B478" w:rsidR="009D07DA" w:rsidRPr="00C6761E" w:rsidRDefault="009D07DA" w:rsidP="009D07DA">
      <w:pPr>
        <w:pStyle w:val="Heading3"/>
      </w:pPr>
      <w:bookmarkStart w:id="1690" w:name="_CR7_5_3"/>
      <w:bookmarkStart w:id="1691" w:name="_Toc75283014"/>
      <w:bookmarkStart w:id="1692" w:name="_Toc59198656"/>
      <w:bookmarkStart w:id="1693" w:name="_Toc525231256"/>
      <w:bookmarkStart w:id="1694" w:name="_Toc172039770"/>
      <w:bookmarkEnd w:id="1690"/>
      <w:r w:rsidRPr="00C6761E">
        <w:t>7.5.3</w:t>
      </w:r>
      <w:r w:rsidRPr="00C6761E">
        <w:tab/>
      </w:r>
      <w:bookmarkEnd w:id="1691"/>
      <w:bookmarkEnd w:id="1692"/>
      <w:bookmarkEnd w:id="1693"/>
      <w:r w:rsidR="00426724" w:rsidRPr="00C6761E">
        <w:t>Void</w:t>
      </w:r>
      <w:bookmarkEnd w:id="1694"/>
    </w:p>
    <w:p w14:paraId="3820C566" w14:textId="77777777" w:rsidR="00E5189E" w:rsidRPr="00C6761E" w:rsidRDefault="00E5189E" w:rsidP="00E5189E">
      <w:pPr>
        <w:pStyle w:val="Heading2"/>
      </w:pPr>
      <w:bookmarkStart w:id="1695" w:name="_CR7_6"/>
      <w:bookmarkStart w:id="1696" w:name="_Toc172039771"/>
      <w:bookmarkEnd w:id="1695"/>
      <w:r w:rsidRPr="00C6761E">
        <w:t>7.6</w:t>
      </w:r>
      <w:r w:rsidRPr="00C6761E">
        <w:tab/>
        <w:t>PC3</w:t>
      </w:r>
      <w:r w:rsidRPr="00C6761E">
        <w:rPr>
          <w:rFonts w:hint="eastAsia"/>
          <w:lang w:eastAsia="zh-CN"/>
        </w:rPr>
        <w:t>a</w:t>
      </w:r>
      <w:r w:rsidRPr="00C6761E">
        <w:t>ch control protocol for 5G ProSe direct communication</w:t>
      </w:r>
      <w:bookmarkEnd w:id="1696"/>
    </w:p>
    <w:p w14:paraId="5C41B94A" w14:textId="77777777" w:rsidR="00E5189E" w:rsidRPr="00C6761E" w:rsidRDefault="00E5189E" w:rsidP="00E5189E">
      <w:pPr>
        <w:pStyle w:val="Heading3"/>
      </w:pPr>
      <w:bookmarkStart w:id="1697" w:name="_CR7_6_1"/>
      <w:bookmarkStart w:id="1698" w:name="_Toc172039772"/>
      <w:bookmarkEnd w:id="1697"/>
      <w:r w:rsidRPr="00C6761E">
        <w:t>7.6.1</w:t>
      </w:r>
      <w:r w:rsidRPr="00C6761E">
        <w:tab/>
        <w:t>Transport protocol for PC3</w:t>
      </w:r>
      <w:r w:rsidRPr="00C6761E">
        <w:rPr>
          <w:rFonts w:hint="eastAsia"/>
          <w:lang w:eastAsia="zh-CN"/>
        </w:rPr>
        <w:t>a</w:t>
      </w:r>
      <w:r w:rsidRPr="00C6761E">
        <w:t>ch control protocol for 5G ProSe direct communication</w:t>
      </w:r>
      <w:bookmarkEnd w:id="1698"/>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699" w:name="_CR7_6_2"/>
      <w:bookmarkStart w:id="1700" w:name="_Toc172039773"/>
      <w:bookmarkEnd w:id="1699"/>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00"/>
    </w:p>
    <w:p w14:paraId="3A6CE2EC" w14:textId="77777777" w:rsidR="007A448E" w:rsidRPr="00C6761E" w:rsidRDefault="007A448E" w:rsidP="00357014">
      <w:pPr>
        <w:pStyle w:val="Heading4"/>
      </w:pPr>
      <w:bookmarkStart w:id="1701" w:name="_CR7_6_2_1"/>
      <w:bookmarkStart w:id="1702" w:name="_Toc172039774"/>
      <w:bookmarkEnd w:id="1701"/>
      <w:r w:rsidRPr="00C6761E">
        <w:t>7.6.2.1</w:t>
      </w:r>
      <w:r w:rsidRPr="00C6761E">
        <w:tab/>
        <w:t>Usage information report list sending procedure</w:t>
      </w:r>
      <w:bookmarkEnd w:id="1702"/>
    </w:p>
    <w:p w14:paraId="03B82B1F" w14:textId="77777777" w:rsidR="007A448E" w:rsidRPr="00C6761E" w:rsidRDefault="007A448E" w:rsidP="00357014">
      <w:pPr>
        <w:pStyle w:val="Heading5"/>
      </w:pPr>
      <w:bookmarkStart w:id="1703" w:name="_CR7_6_2_1_1"/>
      <w:bookmarkStart w:id="1704" w:name="_Toc172039775"/>
      <w:bookmarkEnd w:id="1703"/>
      <w:r w:rsidRPr="00C6761E">
        <w:t>7.6.2.1.1</w:t>
      </w:r>
      <w:r w:rsidRPr="00C6761E">
        <w:tab/>
        <w:t>General</w:t>
      </w:r>
      <w:bookmarkEnd w:id="1704"/>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05" w:name="_CR7_6_2_1_2"/>
      <w:bookmarkStart w:id="1706" w:name="_Toc172039776"/>
      <w:bookmarkEnd w:id="1705"/>
      <w:r w:rsidRPr="00C6761E">
        <w:t>7.6.2.1.2</w:t>
      </w:r>
      <w:r w:rsidRPr="00C6761E">
        <w:tab/>
        <w:t>Usage information report list sending procedure initiation</w:t>
      </w:r>
      <w:bookmarkEnd w:id="1706"/>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85pt;height:4in" o:ole="">
            <v:imagedata r:id="rId80" o:title=""/>
          </v:shape>
          <o:OLEObject Type="Embed" ProgID="Visio.Drawing.11" ShapeID="_x0000_i1060" DrawAspect="Content" ObjectID="_1782652769" r:id="rId81"/>
        </w:object>
      </w:r>
    </w:p>
    <w:p w14:paraId="00B66B54" w14:textId="6AAAB38E" w:rsidR="00090F2F" w:rsidRPr="00C6761E" w:rsidRDefault="00090F2F" w:rsidP="00090F2F">
      <w:pPr>
        <w:pStyle w:val="TF"/>
      </w:pPr>
      <w:bookmarkStart w:id="1707" w:name="_CRFigure7_6_2_1_2_1"/>
      <w:r w:rsidRPr="00C6761E">
        <w:t xml:space="preserve">Figure </w:t>
      </w:r>
      <w:bookmarkEnd w:id="1707"/>
      <w:r w:rsidRPr="00C6761E">
        <w:t>7.6.2.1.2.1: Usage information report list sending procedure</w:t>
      </w:r>
    </w:p>
    <w:p w14:paraId="06732112" w14:textId="77777777" w:rsidR="00090F2F" w:rsidRPr="00C6761E" w:rsidRDefault="00090F2F" w:rsidP="00A44A48">
      <w:pPr>
        <w:pStyle w:val="Heading5"/>
      </w:pPr>
      <w:bookmarkStart w:id="1708" w:name="_CR7_6_2_1_3"/>
      <w:bookmarkStart w:id="1709" w:name="_Toc172039777"/>
      <w:bookmarkEnd w:id="1708"/>
      <w:r w:rsidRPr="00C6761E">
        <w:t>7.6.2.1.3</w:t>
      </w:r>
      <w:r w:rsidRPr="00C6761E">
        <w:tab/>
        <w:t>Usage information report list sending procedure accepted by the 5G DDNMF</w:t>
      </w:r>
      <w:bookmarkEnd w:id="1709"/>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10" w:name="_CR7_6_2_1_4"/>
      <w:bookmarkStart w:id="1711" w:name="_Toc172039778"/>
      <w:bookmarkEnd w:id="1710"/>
      <w:r w:rsidRPr="00C6761E">
        <w:t>7.6.2.1.4</w:t>
      </w:r>
      <w:r w:rsidRPr="00C6761E">
        <w:tab/>
        <w:t>Usage information report list sending procedure successful completion by the UE</w:t>
      </w:r>
      <w:bookmarkEnd w:id="1711"/>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12" w:name="_CR7_6_2_1_5"/>
      <w:bookmarkStart w:id="1713" w:name="_Toc172039779"/>
      <w:bookmarkEnd w:id="1712"/>
      <w:r w:rsidRPr="00C6761E">
        <w:t>7.6.2.1.5</w:t>
      </w:r>
      <w:r w:rsidRPr="00C6761E">
        <w:tab/>
        <w:t>Usage information report list sending procedure not accepted by the 5G DDNMF</w:t>
      </w:r>
      <w:bookmarkEnd w:id="1713"/>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14" w:name="_CR7_6_2_1_6"/>
      <w:bookmarkStart w:id="1715" w:name="_Toc172039780"/>
      <w:bookmarkEnd w:id="1714"/>
      <w:r w:rsidRPr="00C6761E">
        <w:t>7.6.2.1.6</w:t>
      </w:r>
      <w:r w:rsidRPr="00C6761E">
        <w:tab/>
        <w:t>Usage information report list sending procedure unsuccessful completion by the UE</w:t>
      </w:r>
      <w:bookmarkEnd w:id="1715"/>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16" w:name="_CR7_7"/>
      <w:bookmarkStart w:id="1717" w:name="_Toc172039781"/>
      <w:bookmarkEnd w:id="1716"/>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17"/>
      <w:r w:rsidRPr="00C6761E">
        <w:rPr>
          <w:noProof/>
          <w:lang w:eastAsia="zh-CN"/>
        </w:rPr>
        <w:t xml:space="preserve"> </w:t>
      </w:r>
    </w:p>
    <w:p w14:paraId="356C7B38" w14:textId="6011A26D" w:rsidR="006F2512" w:rsidRPr="00C6761E" w:rsidRDefault="006F2512" w:rsidP="006F2512">
      <w:pPr>
        <w:pStyle w:val="Heading3"/>
        <w:rPr>
          <w:lang w:eastAsia="zh-CN"/>
        </w:rPr>
      </w:pPr>
      <w:bookmarkStart w:id="1718" w:name="_CR7_7_1"/>
      <w:bookmarkStart w:id="1719" w:name="_Toc172039782"/>
      <w:bookmarkEnd w:id="1718"/>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19"/>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20" w:name="_CR7_7_2"/>
      <w:bookmarkStart w:id="1721" w:name="_Toc172039783"/>
      <w:bookmarkEnd w:id="1720"/>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21"/>
    </w:p>
    <w:p w14:paraId="6F7D2DAC" w14:textId="1DDB548E" w:rsidR="006F2512" w:rsidRPr="00C6761E" w:rsidRDefault="006F2512" w:rsidP="006F2512">
      <w:pPr>
        <w:pStyle w:val="Heading4"/>
        <w:rPr>
          <w:lang w:eastAsia="zh-CN"/>
        </w:rPr>
      </w:pPr>
      <w:bookmarkStart w:id="1722" w:name="_CR7_7_2_1"/>
      <w:bookmarkStart w:id="1723" w:name="_Toc172039784"/>
      <w:bookmarkEnd w:id="1722"/>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23"/>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24" w:name="_CR7_7_2_2"/>
      <w:bookmarkStart w:id="1725" w:name="_Toc172039785"/>
      <w:bookmarkEnd w:id="1724"/>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25"/>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26" w:name="_CR7_7_2_3"/>
      <w:bookmarkStart w:id="1727" w:name="_Toc172039786"/>
      <w:bookmarkEnd w:id="1726"/>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27"/>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28" w:name="_CR7_7_2_4"/>
      <w:bookmarkStart w:id="1729" w:name="_Toc172039787"/>
      <w:bookmarkEnd w:id="1728"/>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29"/>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30" w:name="_CR7_7_2_5"/>
      <w:bookmarkStart w:id="1731" w:name="_Toc172039788"/>
      <w:bookmarkEnd w:id="1730"/>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31"/>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32" w:name="_CR7_7_2_6"/>
      <w:bookmarkStart w:id="1733" w:name="_Toc172039789"/>
      <w:bookmarkEnd w:id="1732"/>
      <w:r w:rsidRPr="00C6761E">
        <w:t>7.</w:t>
      </w:r>
      <w:r w:rsidR="00BC259D" w:rsidRPr="00C6761E">
        <w:t>7</w:t>
      </w:r>
      <w:r w:rsidRPr="00C6761E">
        <w:t>.2.6</w:t>
      </w:r>
      <w:r w:rsidRPr="00C6761E">
        <w:tab/>
        <w:t>Abnormal cases</w:t>
      </w:r>
      <w:bookmarkEnd w:id="1733"/>
    </w:p>
    <w:p w14:paraId="64B2C948" w14:textId="26751593" w:rsidR="006F2512" w:rsidRPr="00C6761E" w:rsidRDefault="006F2512" w:rsidP="006F2512">
      <w:pPr>
        <w:pStyle w:val="Heading5"/>
      </w:pPr>
      <w:bookmarkStart w:id="1734" w:name="_CR7_7_2_6_1"/>
      <w:bookmarkStart w:id="1735" w:name="_Toc172039790"/>
      <w:bookmarkEnd w:id="1734"/>
      <w:r w:rsidRPr="00C6761E">
        <w:t>7.</w:t>
      </w:r>
      <w:r w:rsidR="00BC259D" w:rsidRPr="00C6761E">
        <w:t>7</w:t>
      </w:r>
      <w:r w:rsidRPr="00C6761E">
        <w:t>.2.6.1</w:t>
      </w:r>
      <w:r w:rsidRPr="00C6761E">
        <w:tab/>
        <w:t>Abnormal cases at the initiating UE</w:t>
      </w:r>
      <w:bookmarkEnd w:id="1735"/>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36" w:name="_CR7_7_2_6_2"/>
      <w:bookmarkStart w:id="1737" w:name="_Toc172039791"/>
      <w:bookmarkEnd w:id="1736"/>
      <w:r w:rsidRPr="00C6761E">
        <w:t>7.</w:t>
      </w:r>
      <w:r w:rsidR="00BC259D" w:rsidRPr="00C6761E">
        <w:t>7</w:t>
      </w:r>
      <w:r w:rsidRPr="00C6761E">
        <w:t>.2.6.2</w:t>
      </w:r>
      <w:r w:rsidRPr="00C6761E">
        <w:tab/>
        <w:t>Abnormal cases at the target UE</w:t>
      </w:r>
      <w:bookmarkEnd w:id="1737"/>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38" w:name="_CR7_7_3"/>
      <w:bookmarkStart w:id="1739" w:name="_Toc172039792"/>
      <w:bookmarkEnd w:id="1738"/>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39"/>
    </w:p>
    <w:p w14:paraId="6A792EB1" w14:textId="279BCB16" w:rsidR="006F2512" w:rsidRPr="00C6761E" w:rsidRDefault="006F2512" w:rsidP="006F2512">
      <w:pPr>
        <w:pStyle w:val="Heading4"/>
        <w:rPr>
          <w:lang w:eastAsia="zh-CN"/>
        </w:rPr>
      </w:pPr>
      <w:bookmarkStart w:id="1740" w:name="_CR7_7_3_1General"/>
      <w:bookmarkStart w:id="1741" w:name="_Toc131695164"/>
      <w:bookmarkStart w:id="1742" w:name="_Toc172039793"/>
      <w:bookmarkEnd w:id="1740"/>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41"/>
      <w:bookmarkEnd w:id="1742"/>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43" w:name="_CR7_7_3_2"/>
      <w:bookmarkStart w:id="1744" w:name="_Toc172039794"/>
      <w:bookmarkEnd w:id="1743"/>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44"/>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45" w:name="_Hlk127130796"/>
      <w:r w:rsidRPr="00C6761E">
        <w:t>PROSE PATH SWITCHING REQUEST message</w:t>
      </w:r>
      <w:bookmarkEnd w:id="1745"/>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46"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46"/>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4.05pt;height:290.85pt" o:ole="">
            <v:imagedata r:id="rId82" o:title=""/>
          </v:shape>
          <o:OLEObject Type="Embed" ProgID="Visio.Drawing.15" ShapeID="_x0000_i1061" DrawAspect="Content" ObjectID="_1782652770" r:id="rId83"/>
        </w:object>
      </w:r>
    </w:p>
    <w:p w14:paraId="5F889919" w14:textId="74114E72" w:rsidR="006F2512" w:rsidRPr="00C6761E" w:rsidRDefault="006F2512" w:rsidP="006F2512">
      <w:pPr>
        <w:pStyle w:val="TF"/>
      </w:pPr>
      <w:bookmarkStart w:id="1747" w:name="_CRFigure7_7_3_2_1"/>
      <w:r w:rsidRPr="00C6761E">
        <w:t>Figure</w:t>
      </w:r>
      <w:r w:rsidRPr="00C6761E">
        <w:rPr>
          <w:rFonts w:cs="Arial"/>
        </w:rPr>
        <w:t> </w:t>
      </w:r>
      <w:bookmarkEnd w:id="1747"/>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48" w:name="_CR7_7_3_3"/>
      <w:bookmarkStart w:id="1749" w:name="_Toc172039795"/>
      <w:bookmarkEnd w:id="1748"/>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49"/>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50" w:name="_CR7_7_3_4"/>
      <w:bookmarkStart w:id="1751" w:name="_Toc172039796"/>
      <w:bookmarkEnd w:id="1750"/>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51"/>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752"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752"/>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53" w:name="_CR7_7_3_5"/>
      <w:bookmarkStart w:id="1754" w:name="_Toc172039797"/>
      <w:bookmarkEnd w:id="1753"/>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54"/>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755" w:name="_Hlk127136656"/>
      <w:bookmarkStart w:id="1756" w:name="_Hlk127135953"/>
      <w:r w:rsidRPr="00C6761E">
        <w:rPr>
          <w:lang w:eastAsia="zh-CN"/>
        </w:rPr>
        <w:t>contains a PC5 signalling protocol cause IE</w:t>
      </w:r>
      <w:bookmarkEnd w:id="1755"/>
      <w:r w:rsidRPr="00C6761E">
        <w:rPr>
          <w:lang w:eastAsia="zh-CN"/>
        </w:rPr>
        <w:t xml:space="preserve"> </w:t>
      </w:r>
      <w:bookmarkEnd w:id="1756"/>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757" w:name="_CR7_7_3_6"/>
      <w:bookmarkStart w:id="1758" w:name="_Toc172039798"/>
      <w:bookmarkEnd w:id="1757"/>
      <w:r w:rsidRPr="00C6761E">
        <w:lastRenderedPageBreak/>
        <w:t>7.</w:t>
      </w:r>
      <w:r w:rsidR="00BC259D" w:rsidRPr="00C6761E">
        <w:t>7</w:t>
      </w:r>
      <w:r w:rsidRPr="00C6761E">
        <w:t>.3.6</w:t>
      </w:r>
      <w:r w:rsidRPr="00C6761E">
        <w:tab/>
        <w:t>Abnormal cases</w:t>
      </w:r>
      <w:bookmarkEnd w:id="1758"/>
    </w:p>
    <w:p w14:paraId="25F1E312" w14:textId="0BB73E12" w:rsidR="006F2512" w:rsidRPr="00C6761E" w:rsidRDefault="006F2512" w:rsidP="006F2512">
      <w:pPr>
        <w:pStyle w:val="Heading5"/>
      </w:pPr>
      <w:bookmarkStart w:id="1759" w:name="_CR7_7_3_6_1"/>
      <w:bookmarkStart w:id="1760" w:name="_Toc172039799"/>
      <w:bookmarkEnd w:id="1759"/>
      <w:r w:rsidRPr="00C6761E">
        <w:t>7.</w:t>
      </w:r>
      <w:r w:rsidR="00BC259D" w:rsidRPr="00C6761E">
        <w:t>7</w:t>
      </w:r>
      <w:r w:rsidRPr="00C6761E">
        <w:t>.3.6.1</w:t>
      </w:r>
      <w:r w:rsidRPr="00C6761E">
        <w:tab/>
        <w:t>Abnormal cases at the initiating UE</w:t>
      </w:r>
      <w:bookmarkEnd w:id="1760"/>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61" w:name="_CR7_7_3_6_2"/>
      <w:bookmarkStart w:id="1762" w:name="_Toc172039800"/>
      <w:bookmarkEnd w:id="1761"/>
      <w:r w:rsidRPr="00C6761E">
        <w:t>7.</w:t>
      </w:r>
      <w:r w:rsidR="00BC259D" w:rsidRPr="00C6761E">
        <w:t>7</w:t>
      </w:r>
      <w:r w:rsidRPr="00C6761E">
        <w:t>.3.6.2</w:t>
      </w:r>
      <w:r w:rsidRPr="00C6761E">
        <w:tab/>
        <w:t>Abnormal cases at the target UE</w:t>
      </w:r>
      <w:bookmarkEnd w:id="1762"/>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63" w:name="_CR7_7_4"/>
      <w:bookmarkStart w:id="1764" w:name="_Toc172039801"/>
      <w:bookmarkEnd w:id="1763"/>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64"/>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765" w:name="_CR8"/>
      <w:bookmarkStart w:id="1766" w:name="_Toc172039802"/>
      <w:bookmarkEnd w:id="1765"/>
      <w:r w:rsidRPr="00C6761E">
        <w:rPr>
          <w:lang w:eastAsia="zh-CN"/>
        </w:rPr>
        <w:lastRenderedPageBreak/>
        <w:t>8</w:t>
      </w:r>
      <w:r w:rsidRPr="00C6761E">
        <w:rPr>
          <w:lang w:eastAsia="zh-CN"/>
        </w:rPr>
        <w:tab/>
        <w:t>5G ProSe UE-to-network relay</w:t>
      </w:r>
      <w:bookmarkEnd w:id="1766"/>
    </w:p>
    <w:p w14:paraId="6708BA22" w14:textId="7E0A6094" w:rsidR="00B344EB" w:rsidRPr="00C6761E" w:rsidRDefault="00FD28BD" w:rsidP="00B344EB">
      <w:pPr>
        <w:pStyle w:val="Heading2"/>
      </w:pPr>
      <w:bookmarkStart w:id="1767" w:name="_CR8_1"/>
      <w:bookmarkStart w:id="1768" w:name="_Toc172039803"/>
      <w:bookmarkEnd w:id="1767"/>
      <w:r w:rsidRPr="00C6761E">
        <w:t>8.1</w:t>
      </w:r>
      <w:r w:rsidRPr="00C6761E">
        <w:tab/>
        <w:t>Overview</w:t>
      </w:r>
      <w:bookmarkEnd w:id="1768"/>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69" w:name="_CR8_2"/>
      <w:bookmarkStart w:id="1770" w:name="_Toc172039804"/>
      <w:bookmarkEnd w:id="1769"/>
      <w:r w:rsidRPr="00C6761E">
        <w:t>8.2</w:t>
      </w:r>
      <w:r w:rsidRPr="00C6761E">
        <w:tab/>
        <w:t>Procedures</w:t>
      </w:r>
      <w:bookmarkEnd w:id="1770"/>
    </w:p>
    <w:p w14:paraId="14AF247B" w14:textId="66BB067E" w:rsidR="00CC5EF2" w:rsidRPr="00C6761E" w:rsidRDefault="00CC5EF2" w:rsidP="00DF0AEF">
      <w:pPr>
        <w:pStyle w:val="Heading3"/>
      </w:pPr>
      <w:bookmarkStart w:id="1771" w:name="_CR8_2_1"/>
      <w:bookmarkStart w:id="1772" w:name="_Toc70428241"/>
      <w:bookmarkStart w:id="1773" w:name="_Toc172039805"/>
      <w:bookmarkEnd w:id="1771"/>
      <w:r w:rsidRPr="00C6761E">
        <w:t>8.2.</w:t>
      </w:r>
      <w:r w:rsidR="00764899" w:rsidRPr="00C6761E">
        <w:t>1</w:t>
      </w:r>
      <w:r w:rsidRPr="00C6761E">
        <w:tab/>
      </w:r>
      <w:r w:rsidR="00E44948" w:rsidRPr="00C6761E">
        <w:t>UE-to-network</w:t>
      </w:r>
      <w:r w:rsidRPr="00C6761E">
        <w:t xml:space="preserve"> relay discovery over PC5 interface</w:t>
      </w:r>
      <w:bookmarkEnd w:id="1772"/>
      <w:bookmarkEnd w:id="1773"/>
    </w:p>
    <w:p w14:paraId="1E174FDD" w14:textId="36CA08BC" w:rsidR="00CC5EF2" w:rsidRPr="00C6761E" w:rsidRDefault="00CC5EF2" w:rsidP="00CC5EF2">
      <w:pPr>
        <w:pStyle w:val="Heading4"/>
        <w:rPr>
          <w:lang w:eastAsia="zh-CN"/>
        </w:rPr>
      </w:pPr>
      <w:bookmarkStart w:id="1774" w:name="_CR8_2_1_1"/>
      <w:bookmarkStart w:id="1775" w:name="_Toc70428242"/>
      <w:bookmarkStart w:id="1776" w:name="_Toc172039806"/>
      <w:bookmarkEnd w:id="1774"/>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75"/>
      <w:bookmarkEnd w:id="1776"/>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645C65BD"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xml:space="preserve"> ,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77" w:name="_CR8_2_1_2"/>
      <w:bookmarkStart w:id="1778" w:name="_Toc70667729"/>
      <w:bookmarkStart w:id="1779" w:name="_Toc172039807"/>
      <w:bookmarkEnd w:id="1777"/>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78"/>
      <w:bookmarkEnd w:id="1779"/>
    </w:p>
    <w:p w14:paraId="59A62A13" w14:textId="7A62DCC8" w:rsidR="001312EC" w:rsidRPr="00C6761E" w:rsidRDefault="001312EC" w:rsidP="001312EC">
      <w:pPr>
        <w:pStyle w:val="Heading5"/>
        <w:rPr>
          <w:lang w:eastAsia="zh-CN"/>
        </w:rPr>
      </w:pPr>
      <w:bookmarkStart w:id="1780" w:name="_CR8_2_1_2_1"/>
      <w:bookmarkStart w:id="1781" w:name="_Toc172039808"/>
      <w:bookmarkEnd w:id="1780"/>
      <w:r w:rsidRPr="00C6761E">
        <w:rPr>
          <w:lang w:eastAsia="zh-CN"/>
        </w:rPr>
        <w:t>8.2.1.2.1</w:t>
      </w:r>
      <w:r w:rsidRPr="00C6761E">
        <w:rPr>
          <w:lang w:eastAsia="zh-CN"/>
        </w:rPr>
        <w:tab/>
        <w:t>General</w:t>
      </w:r>
      <w:bookmarkEnd w:id="1781"/>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82" w:name="_CR8_2_1_2_2"/>
      <w:bookmarkStart w:id="1783" w:name="_Toc172039809"/>
      <w:bookmarkEnd w:id="1782"/>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83"/>
    </w:p>
    <w:p w14:paraId="66AF26F3" w14:textId="6470158F" w:rsidR="00CC5EF2" w:rsidRPr="00C6761E" w:rsidRDefault="00CC5EF2" w:rsidP="00CC5EF2">
      <w:pPr>
        <w:pStyle w:val="Heading6"/>
        <w:rPr>
          <w:lang w:eastAsia="zh-CN"/>
        </w:rPr>
      </w:pPr>
      <w:bookmarkStart w:id="1784" w:name="_CR8_2_1_2_2_1"/>
      <w:bookmarkStart w:id="1785" w:name="_Toc172039810"/>
      <w:bookmarkEnd w:id="1784"/>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85"/>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786" w:name="_CR8_2_1_2_2_2"/>
      <w:bookmarkStart w:id="1787" w:name="_Toc70667730"/>
      <w:bookmarkStart w:id="1788" w:name="_Toc172039811"/>
      <w:bookmarkEnd w:id="1786"/>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87"/>
      <w:bookmarkEnd w:id="1788"/>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ProSe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19.9pt;height:82pt" o:ole="">
            <v:imagedata r:id="rId84" o:title=""/>
          </v:shape>
          <o:OLEObject Type="Embed" ProgID="Visio.Drawing.11" ShapeID="_x0000_i1062" DrawAspect="Content" ObjectID="_1782652771" r:id="rId85"/>
        </w:object>
      </w:r>
    </w:p>
    <w:p w14:paraId="2E9E8581" w14:textId="64513DF3" w:rsidR="00CC5EF2" w:rsidRPr="00C6761E" w:rsidRDefault="00CC5EF2" w:rsidP="00CC5EF2">
      <w:pPr>
        <w:pStyle w:val="TF"/>
      </w:pPr>
      <w:bookmarkStart w:id="1789" w:name="_CRFigure8_2_1_2_2_2_1"/>
      <w:r w:rsidRPr="00C6761E">
        <w:t>Figure </w:t>
      </w:r>
      <w:bookmarkEnd w:id="1789"/>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790"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Pr="00C6761E" w:rsidRDefault="00EE5E83" w:rsidP="00EE5E83">
      <w:pPr>
        <w:pStyle w:val="NO"/>
        <w:overflowPunct/>
        <w:autoSpaceDE/>
        <w:autoSpaceDN/>
        <w:adjustRightInd/>
        <w:textAlignment w:val="auto"/>
        <w:rPr>
          <w:lang w:eastAsia="zh-CN"/>
        </w:rPr>
      </w:pPr>
      <w:r>
        <w:rPr>
          <w:lang w:eastAsia="en-US"/>
        </w:rPr>
        <w:lastRenderedPageBreak/>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791" w:name="_CR8_2_1_2_2_3"/>
      <w:bookmarkStart w:id="1792" w:name="_Toc172039812"/>
      <w:bookmarkEnd w:id="1791"/>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790"/>
      <w:bookmarkEnd w:id="1792"/>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793" w:name="_CR8_2_1_2_3"/>
      <w:bookmarkStart w:id="1794" w:name="_Toc172039813"/>
      <w:bookmarkEnd w:id="1793"/>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794"/>
    </w:p>
    <w:p w14:paraId="35D9F8F8" w14:textId="12ED7B30" w:rsidR="00CC5EF2" w:rsidRPr="00C6761E" w:rsidRDefault="00CC5EF2" w:rsidP="00CC5EF2">
      <w:pPr>
        <w:pStyle w:val="Heading6"/>
        <w:rPr>
          <w:lang w:eastAsia="zh-CN"/>
        </w:rPr>
      </w:pPr>
      <w:bookmarkStart w:id="1795" w:name="_CR8_2_1_2_3_1"/>
      <w:bookmarkStart w:id="1796" w:name="_Toc172039814"/>
      <w:bookmarkEnd w:id="1795"/>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796"/>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797" w:name="_CR8_2_1_2_3_2"/>
      <w:bookmarkStart w:id="1798" w:name="_Toc70667732"/>
      <w:bookmarkStart w:id="1799" w:name="_Toc172039815"/>
      <w:bookmarkEnd w:id="1797"/>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798"/>
      <w:bookmarkEnd w:id="1799"/>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2812DA8B"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19.9pt;height:82pt" o:ole="">
            <v:imagedata r:id="rId86" o:title=""/>
          </v:shape>
          <o:OLEObject Type="Embed" ProgID="Visio.Drawing.11" ShapeID="_x0000_i1063" DrawAspect="Content" ObjectID="_1782652772" r:id="rId87"/>
        </w:object>
      </w:r>
    </w:p>
    <w:p w14:paraId="2A7C0EBE" w14:textId="45A36832" w:rsidR="00CC5EF2" w:rsidRPr="00C6761E" w:rsidRDefault="00CC5EF2" w:rsidP="00CC5EF2">
      <w:pPr>
        <w:pStyle w:val="TF"/>
      </w:pPr>
      <w:bookmarkStart w:id="1800" w:name="_CRFigure8_2_1_2_3_2_1"/>
      <w:r w:rsidRPr="00C6761E">
        <w:t>Figure </w:t>
      </w:r>
      <w:bookmarkEnd w:id="1800"/>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01" w:name="OLE_LINK13"/>
      <w:r w:rsidRPr="00C6761E">
        <w:rPr>
          <w:lang w:eastAsia="zh-CN"/>
        </w:rPr>
        <w:t>evaluated</w:t>
      </w:r>
      <w:bookmarkEnd w:id="1801"/>
      <w:r w:rsidRPr="00C6761E">
        <w:rPr>
          <w:lang w:eastAsia="zh-CN"/>
        </w:rPr>
        <w:t>,</w:t>
      </w:r>
    </w:p>
    <w:p w14:paraId="3FF5E0C7" w14:textId="77777777" w:rsidR="00C4376C" w:rsidRPr="00C6761E" w:rsidRDefault="00C4376C" w:rsidP="00C4376C">
      <w:pPr>
        <w:pStyle w:val="B2"/>
      </w:pPr>
      <w:r w:rsidRPr="00C6761E">
        <w:rPr>
          <w:lang w:eastAsia="zh-CN"/>
        </w:rPr>
        <w:lastRenderedPageBreak/>
        <w:t>1)</w:t>
      </w:r>
      <w:r w:rsidRPr="00C6761E">
        <w:rPr>
          <w:lang w:eastAsia="zh-CN"/>
        </w:rPr>
        <w:tab/>
        <w:t xml:space="preserve">if the </w:t>
      </w:r>
      <w:r w:rsidRPr="00C6761E">
        <w:t xml:space="preserve">ProSe application traffic descriptor matches </w:t>
      </w:r>
      <w:bookmarkStart w:id="1802" w:name="OLE_LINK6"/>
      <w:r w:rsidRPr="00C6761E">
        <w:t>upper layer application information</w:t>
      </w:r>
      <w:bookmarkEnd w:id="1802"/>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03"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03"/>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04"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04"/>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05" w:name="_CR8_2_1_2_3_3"/>
      <w:bookmarkStart w:id="1806" w:name="_Toc70667733"/>
      <w:bookmarkStart w:id="1807" w:name="_Toc172039816"/>
      <w:bookmarkEnd w:id="1805"/>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06"/>
      <w:bookmarkEnd w:id="1807"/>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lastRenderedPageBreak/>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08" w:name="_CR8_2_1_2_4"/>
      <w:bookmarkStart w:id="1809" w:name="_Toc68190845"/>
      <w:bookmarkStart w:id="1810" w:name="_Toc59198694"/>
      <w:bookmarkStart w:id="1811" w:name="_Toc525231294"/>
      <w:bookmarkStart w:id="1812" w:name="_Toc172039817"/>
      <w:bookmarkEnd w:id="1808"/>
      <w:r w:rsidRPr="00C6761E">
        <w:t>8.2.1.2.</w:t>
      </w:r>
      <w:r w:rsidR="00130DC2" w:rsidRPr="00C6761E">
        <w:t>4</w:t>
      </w:r>
      <w:r w:rsidRPr="00C6761E">
        <w:tab/>
      </w:r>
      <w:r w:rsidRPr="00C6761E">
        <w:rPr>
          <w:lang w:eastAsia="ko-KR"/>
        </w:rPr>
        <w:t>A</w:t>
      </w:r>
      <w:r w:rsidRPr="00C6761E">
        <w:t xml:space="preserve">nnouncing UE procedure for </w:t>
      </w:r>
      <w:bookmarkEnd w:id="1809"/>
      <w:bookmarkEnd w:id="1810"/>
      <w:bookmarkEnd w:id="1811"/>
      <w:r w:rsidR="00322EFA" w:rsidRPr="00C6761E">
        <w:t>relay discovery additional information</w:t>
      </w:r>
      <w:bookmarkEnd w:id="1812"/>
    </w:p>
    <w:p w14:paraId="0B6017D7" w14:textId="13B1FD79" w:rsidR="00673A58" w:rsidRPr="00C6761E" w:rsidRDefault="00673A58" w:rsidP="00826ACB">
      <w:pPr>
        <w:pStyle w:val="Heading6"/>
      </w:pPr>
      <w:bookmarkStart w:id="1813" w:name="_CR8_2_1_2_4_1"/>
      <w:bookmarkStart w:id="1814" w:name="_Toc68190846"/>
      <w:bookmarkStart w:id="1815" w:name="_Toc59198695"/>
      <w:bookmarkStart w:id="1816" w:name="_Toc525231295"/>
      <w:bookmarkStart w:id="1817" w:name="_Toc172039818"/>
      <w:bookmarkEnd w:id="1813"/>
      <w:r w:rsidRPr="00C6761E">
        <w:t>8.2.1.2.</w:t>
      </w:r>
      <w:r w:rsidR="00130DC2" w:rsidRPr="00C6761E">
        <w:t>4</w:t>
      </w:r>
      <w:r w:rsidRPr="00C6761E">
        <w:t>.1</w:t>
      </w:r>
      <w:r w:rsidRPr="00C6761E">
        <w:tab/>
        <w:t>General</w:t>
      </w:r>
      <w:bookmarkEnd w:id="1814"/>
      <w:bookmarkEnd w:id="1815"/>
      <w:bookmarkEnd w:id="1816"/>
      <w:bookmarkEnd w:id="1817"/>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18" w:name="_CR8_2_1_2_4_2"/>
      <w:bookmarkStart w:id="1819" w:name="_Toc68190847"/>
      <w:bookmarkStart w:id="1820" w:name="_Toc59198696"/>
      <w:bookmarkStart w:id="1821" w:name="_Toc525231296"/>
      <w:bookmarkStart w:id="1822" w:name="_Toc172039819"/>
      <w:bookmarkEnd w:id="1818"/>
      <w:r w:rsidRPr="00C6761E">
        <w:t>8.2.1.2.</w:t>
      </w:r>
      <w:r w:rsidR="00130DC2" w:rsidRPr="00C6761E">
        <w:t>4</w:t>
      </w:r>
      <w:r w:rsidRPr="00C6761E">
        <w:t>.2</w:t>
      </w:r>
      <w:r w:rsidRPr="00C6761E">
        <w:tab/>
        <w:t xml:space="preserve">Announcing procedure for </w:t>
      </w:r>
      <w:bookmarkEnd w:id="1819"/>
      <w:bookmarkEnd w:id="1820"/>
      <w:bookmarkEnd w:id="1821"/>
      <w:r w:rsidR="00322EFA" w:rsidRPr="00C6761E">
        <w:t>relay discovery additional information</w:t>
      </w:r>
      <w:bookmarkEnd w:id="1822"/>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3pt;height:140.45pt" o:ole="" fillcolor="window">
            <v:imagedata r:id="rId88" o:title=""/>
          </v:shape>
          <o:OLEObject Type="Embed" ProgID="Word.Picture.8" ShapeID="_x0000_i1064" DrawAspect="Content" ObjectID="_1782652773" r:id="rId89"/>
        </w:object>
      </w:r>
    </w:p>
    <w:p w14:paraId="5E33A3BA" w14:textId="1AF1E214" w:rsidR="00673A58" w:rsidRPr="00C6761E" w:rsidRDefault="00673A58" w:rsidP="00673A58">
      <w:pPr>
        <w:pStyle w:val="TF"/>
      </w:pPr>
      <w:bookmarkStart w:id="1823" w:name="_CRFigure8_2_1_2_4_2_1"/>
      <w:r w:rsidRPr="00C6761E">
        <w:t>Figure </w:t>
      </w:r>
      <w:bookmarkEnd w:id="1823"/>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ProSe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lastRenderedPageBreak/>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1A892DFD"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r w:rsidR="00EE5E83">
        <w:t xml:space="preserve"> and</w:t>
      </w:r>
    </w:p>
    <w:p w14:paraId="1D280D59" w14:textId="7777777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p>
    <w:p w14:paraId="6A2C7BF0" w14:textId="38D61E9E" w:rsidR="00EE5E83" w:rsidRPr="00C6761E" w:rsidRDefault="00EE5E83" w:rsidP="00EE5E83">
      <w:pPr>
        <w:pStyle w:val="NO"/>
        <w:overflowPunct/>
        <w:autoSpaceDE/>
        <w:autoSpaceDN/>
        <w:adjustRightInd/>
        <w:textAlignment w:val="auto"/>
        <w:rPr>
          <w:lang w:eastAsia="zh-CN"/>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lastRenderedPageBreak/>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24" w:name="_CR8_2_1_2_5"/>
      <w:bookmarkStart w:id="1825" w:name="_Toc68190848"/>
      <w:bookmarkStart w:id="1826" w:name="_Toc59198697"/>
      <w:bookmarkStart w:id="1827" w:name="_Toc525231297"/>
      <w:bookmarkStart w:id="1828" w:name="_Toc172039820"/>
      <w:bookmarkEnd w:id="1824"/>
      <w:r w:rsidRPr="00C6761E">
        <w:t>8.2.</w:t>
      </w:r>
      <w:r w:rsidR="00B901C4" w:rsidRPr="00C6761E">
        <w:t>1.2.</w:t>
      </w:r>
      <w:r w:rsidR="00130DC2" w:rsidRPr="00C6761E">
        <w:t>5</w:t>
      </w:r>
      <w:r w:rsidRPr="00C6761E">
        <w:tab/>
        <w:t xml:space="preserve">Monitoring UE procedure for </w:t>
      </w:r>
      <w:bookmarkEnd w:id="1825"/>
      <w:bookmarkEnd w:id="1826"/>
      <w:bookmarkEnd w:id="1827"/>
      <w:r w:rsidR="00322EFA" w:rsidRPr="00C6761E">
        <w:t>relay discovery additional information</w:t>
      </w:r>
      <w:bookmarkEnd w:id="1828"/>
    </w:p>
    <w:p w14:paraId="6FBD833C" w14:textId="22256702" w:rsidR="00673A58" w:rsidRPr="00C6761E" w:rsidRDefault="00673A58" w:rsidP="00826ACB">
      <w:pPr>
        <w:pStyle w:val="Heading6"/>
      </w:pPr>
      <w:bookmarkStart w:id="1829" w:name="_CR8_2_1_2_5_1"/>
      <w:bookmarkStart w:id="1830" w:name="_Toc68190849"/>
      <w:bookmarkStart w:id="1831" w:name="_Toc59198698"/>
      <w:bookmarkStart w:id="1832" w:name="_Toc525231298"/>
      <w:bookmarkStart w:id="1833" w:name="_Toc172039821"/>
      <w:bookmarkEnd w:id="1829"/>
      <w:r w:rsidRPr="00C6761E">
        <w:t>8.2.</w:t>
      </w:r>
      <w:r w:rsidR="00B901C4" w:rsidRPr="00C6761E">
        <w:t>1.2.</w:t>
      </w:r>
      <w:r w:rsidR="00130DC2" w:rsidRPr="00C6761E">
        <w:t>5</w:t>
      </w:r>
      <w:r w:rsidRPr="00C6761E">
        <w:t>.1</w:t>
      </w:r>
      <w:r w:rsidRPr="00C6761E">
        <w:tab/>
        <w:t>General</w:t>
      </w:r>
      <w:bookmarkEnd w:id="1830"/>
      <w:bookmarkEnd w:id="1831"/>
      <w:bookmarkEnd w:id="1832"/>
      <w:bookmarkEnd w:id="1833"/>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34" w:name="_CR8_2_1_2_5_2"/>
      <w:bookmarkStart w:id="1835" w:name="_Toc68190850"/>
      <w:bookmarkStart w:id="1836" w:name="_Toc59198699"/>
      <w:bookmarkStart w:id="1837" w:name="_Toc525231299"/>
      <w:bookmarkStart w:id="1838" w:name="_Toc172039822"/>
      <w:bookmarkEnd w:id="1834"/>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35"/>
      <w:bookmarkEnd w:id="1836"/>
      <w:bookmarkEnd w:id="1837"/>
      <w:r w:rsidR="00322EFA" w:rsidRPr="00C6761E">
        <w:t>relay discovery additional information</w:t>
      </w:r>
      <w:bookmarkEnd w:id="1838"/>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ProSe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 xml:space="preserve">ID </w:t>
      </w:r>
      <w:r w:rsidR="00EE5E83" w:rsidRPr="00CE7C02">
        <w:lastRenderedPageBreak/>
        <w:t>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39" w:name="_CR8_2_1_3"/>
      <w:bookmarkStart w:id="1840" w:name="_Toc502240217"/>
      <w:bookmarkStart w:id="1841" w:name="_Toc172039823"/>
      <w:bookmarkEnd w:id="1839"/>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41"/>
    </w:p>
    <w:p w14:paraId="223CDE01" w14:textId="65E2B2FA" w:rsidR="00433536" w:rsidRPr="00C6761E" w:rsidRDefault="00433536" w:rsidP="00826ACB">
      <w:pPr>
        <w:pStyle w:val="Heading5"/>
      </w:pPr>
      <w:bookmarkStart w:id="1842" w:name="_CR8_2_1_3_1"/>
      <w:bookmarkStart w:id="1843" w:name="_Toc172039824"/>
      <w:bookmarkEnd w:id="1842"/>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40"/>
      <w:bookmarkEnd w:id="1843"/>
    </w:p>
    <w:p w14:paraId="141D9738" w14:textId="412A357A" w:rsidR="00433536" w:rsidRPr="00C6761E" w:rsidRDefault="00433536" w:rsidP="00826ACB">
      <w:pPr>
        <w:pStyle w:val="Heading6"/>
      </w:pPr>
      <w:bookmarkStart w:id="1844" w:name="_CR8_2_1_3_1_1"/>
      <w:bookmarkStart w:id="1845" w:name="_Toc502240218"/>
      <w:bookmarkStart w:id="1846" w:name="_Toc172039825"/>
      <w:bookmarkEnd w:id="1844"/>
      <w:r w:rsidRPr="00C6761E">
        <w:t>8.2.</w:t>
      </w:r>
      <w:r w:rsidR="00230F50" w:rsidRPr="00C6761E">
        <w:t>1.3</w:t>
      </w:r>
      <w:r w:rsidRPr="00C6761E">
        <w:t>.1</w:t>
      </w:r>
      <w:r w:rsidR="00230F50" w:rsidRPr="00C6761E">
        <w:t>.1</w:t>
      </w:r>
      <w:r w:rsidRPr="00C6761E">
        <w:tab/>
        <w:t>General</w:t>
      </w:r>
      <w:bookmarkEnd w:id="1845"/>
      <w:bookmarkEnd w:id="1846"/>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47" w:name="_CR8_2_1_3_1_2"/>
      <w:bookmarkStart w:id="1848" w:name="_Toc502240219"/>
      <w:bookmarkStart w:id="1849" w:name="_Toc172039826"/>
      <w:bookmarkEnd w:id="1847"/>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48"/>
      <w:bookmarkEnd w:id="1849"/>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lastRenderedPageBreak/>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05pt;height:139pt" o:ole="">
            <v:imagedata r:id="rId90" o:title=""/>
          </v:shape>
          <o:OLEObject Type="Embed" ProgID="Visio.Drawing.15" ShapeID="_x0000_i1065" DrawAspect="Content" ObjectID="_1782652774" r:id="rId91"/>
        </w:object>
      </w:r>
    </w:p>
    <w:p w14:paraId="6E997D3F" w14:textId="633257F2" w:rsidR="00433536" w:rsidRPr="00C6761E" w:rsidRDefault="00433536" w:rsidP="00433536">
      <w:pPr>
        <w:pStyle w:val="TF"/>
      </w:pPr>
      <w:bookmarkStart w:id="1850" w:name="_CRFigure8_2_1_3_1_2_1"/>
      <w:r w:rsidRPr="00C6761E">
        <w:t xml:space="preserve">Figure </w:t>
      </w:r>
      <w:bookmarkEnd w:id="1850"/>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lastRenderedPageBreak/>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lastRenderedPageBreak/>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w:t>
      </w:r>
      <w:r w:rsidR="00E44948" w:rsidRPr="00C6761E">
        <w:lastRenderedPageBreak/>
        <w:t>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51" w:name="_CR8_2_1_3_1_3"/>
      <w:bookmarkStart w:id="1852" w:name="_Toc502240220"/>
      <w:bookmarkStart w:id="1853" w:name="_Toc172039827"/>
      <w:bookmarkEnd w:id="1851"/>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52"/>
      <w:bookmarkEnd w:id="1853"/>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54" w:name="_CR8_2_1_3_2"/>
      <w:bookmarkStart w:id="1855" w:name="_Toc502240221"/>
      <w:bookmarkStart w:id="1856" w:name="_Toc172039828"/>
      <w:bookmarkEnd w:id="1854"/>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55"/>
      <w:bookmarkEnd w:id="1856"/>
    </w:p>
    <w:p w14:paraId="1465DC12" w14:textId="7266F50E" w:rsidR="00433536" w:rsidRPr="00C6761E" w:rsidRDefault="00433536" w:rsidP="00826ACB">
      <w:pPr>
        <w:pStyle w:val="Heading6"/>
      </w:pPr>
      <w:bookmarkStart w:id="1857" w:name="_CR8_2_1_3_2_1"/>
      <w:bookmarkStart w:id="1858" w:name="_Toc502240222"/>
      <w:bookmarkStart w:id="1859" w:name="_Toc172039829"/>
      <w:bookmarkEnd w:id="1857"/>
      <w:r w:rsidRPr="00C6761E">
        <w:t>8.2.</w:t>
      </w:r>
      <w:r w:rsidR="00117DC9" w:rsidRPr="00C6761E">
        <w:t>1.</w:t>
      </w:r>
      <w:r w:rsidR="00F901F5" w:rsidRPr="00C6761E">
        <w:t>3</w:t>
      </w:r>
      <w:r w:rsidRPr="00C6761E">
        <w:t>.</w:t>
      </w:r>
      <w:r w:rsidR="00F901F5" w:rsidRPr="00C6761E">
        <w:t>2.</w:t>
      </w:r>
      <w:r w:rsidRPr="00C6761E">
        <w:t>1</w:t>
      </w:r>
      <w:r w:rsidRPr="00C6761E">
        <w:tab/>
        <w:t>General</w:t>
      </w:r>
      <w:bookmarkEnd w:id="1858"/>
      <w:bookmarkEnd w:id="1859"/>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860" w:name="_CR8_2_1_3_2_2"/>
      <w:bookmarkStart w:id="1861" w:name="_Toc502240223"/>
      <w:bookmarkStart w:id="1862" w:name="_Toc172039830"/>
      <w:bookmarkEnd w:id="1860"/>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61"/>
      <w:bookmarkEnd w:id="1862"/>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4.2pt;height:149pt" o:ole="">
            <v:imagedata r:id="rId92" o:title=""/>
          </v:shape>
          <o:OLEObject Type="Embed" ProgID="Visio.Drawing.15" ShapeID="_x0000_i1066" DrawAspect="Content" ObjectID="_1782652775" r:id="rId93"/>
        </w:object>
      </w:r>
    </w:p>
    <w:p w14:paraId="3FBED8E4" w14:textId="05705FD9" w:rsidR="00433536" w:rsidRPr="00C6761E" w:rsidRDefault="00433536" w:rsidP="0010363A">
      <w:pPr>
        <w:pStyle w:val="TF"/>
      </w:pPr>
      <w:bookmarkStart w:id="1863" w:name="_CRFigure8_2_1_3_2_2_1"/>
      <w:r w:rsidRPr="00C6761E">
        <w:t xml:space="preserve">Figure </w:t>
      </w:r>
      <w:bookmarkEnd w:id="1863"/>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lastRenderedPageBreak/>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Pr="00C6761E" w:rsidRDefault="00EE5E83" w:rsidP="00EE5E83">
      <w:pPr>
        <w:pStyle w:val="NO"/>
        <w:overflowPunct/>
        <w:autoSpaceDE/>
        <w:autoSpaceDN/>
        <w:adjustRightInd/>
        <w:textAlignment w:val="auto"/>
        <w:rPr>
          <w:lang w:eastAsia="zh-CN"/>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64" w:name="_Toc502240224"/>
      <w:r w:rsidRPr="00C6761E">
        <w:lastRenderedPageBreak/>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65" w:name="_CR8_2_1_3_2_3"/>
      <w:bookmarkStart w:id="1866" w:name="_Toc172039831"/>
      <w:bookmarkEnd w:id="1865"/>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64"/>
      <w:bookmarkEnd w:id="1866"/>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67" w:name="_CR8_2_1_4"/>
      <w:bookmarkStart w:id="1868" w:name="_Toc172039832"/>
      <w:bookmarkEnd w:id="1867"/>
      <w:r w:rsidRPr="00C6761E">
        <w:t>8.2.1.</w:t>
      </w:r>
      <w:r w:rsidR="008E640B" w:rsidRPr="00C6761E">
        <w:t>4</w:t>
      </w:r>
      <w:r w:rsidRPr="00C6761E">
        <w:tab/>
        <w:t>Procedure for UE to use provisioned radio resources for 5G ProSe UE-to-network discovery</w:t>
      </w:r>
      <w:bookmarkEnd w:id="1868"/>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r w:rsidRPr="00C6761E">
        <w:t>i)</w:t>
      </w:r>
      <w:r w:rsidRPr="00C6761E">
        <w:tab/>
        <w:t>if in 5GMM-IDLE mode, perform PLMN selection triggered by 5G ProSe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UE-to-network relay discovery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77777777" w:rsidR="000C19F1" w:rsidRPr="00C6761E" w:rsidRDefault="000C19F1" w:rsidP="000C19F1">
      <w:r w:rsidRPr="00C6761E">
        <w:t>If the registration to the selected PLMN 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69" w:name="_CR8_2_2"/>
      <w:bookmarkStart w:id="1870" w:name="_Toc68190851"/>
      <w:bookmarkStart w:id="1871" w:name="_Toc59198700"/>
      <w:bookmarkStart w:id="1872" w:name="_Toc525231300"/>
      <w:bookmarkStart w:id="1873" w:name="_Toc172039833"/>
      <w:bookmarkEnd w:id="1869"/>
      <w:r w:rsidRPr="00C6761E">
        <w:t>8.2.</w:t>
      </w:r>
      <w:r w:rsidR="00191A92" w:rsidRPr="00C6761E">
        <w:t>2</w:t>
      </w:r>
      <w:r w:rsidRPr="00C6761E">
        <w:tab/>
        <w:t>UE-to-network relay selection procedure</w:t>
      </w:r>
      <w:bookmarkEnd w:id="1870"/>
      <w:bookmarkEnd w:id="1871"/>
      <w:bookmarkEnd w:id="1872"/>
      <w:bookmarkEnd w:id="1873"/>
    </w:p>
    <w:p w14:paraId="342DC8DA" w14:textId="7ECD9975" w:rsidR="0065619A" w:rsidRPr="00C6761E" w:rsidRDefault="0065619A" w:rsidP="0065619A">
      <w:pPr>
        <w:pStyle w:val="Heading4"/>
      </w:pPr>
      <w:bookmarkStart w:id="1874" w:name="_CR8_2_2_1"/>
      <w:bookmarkStart w:id="1875" w:name="_Toc68190852"/>
      <w:bookmarkStart w:id="1876" w:name="_Toc59198701"/>
      <w:bookmarkStart w:id="1877" w:name="_Toc525231301"/>
      <w:bookmarkStart w:id="1878" w:name="_Toc172039834"/>
      <w:bookmarkEnd w:id="1874"/>
      <w:r w:rsidRPr="00C6761E">
        <w:t>8.2.</w:t>
      </w:r>
      <w:r w:rsidR="00191A92" w:rsidRPr="00C6761E">
        <w:t>2</w:t>
      </w:r>
      <w:r w:rsidRPr="00C6761E">
        <w:t>.1</w:t>
      </w:r>
      <w:r w:rsidRPr="00C6761E">
        <w:tab/>
        <w:t>General</w:t>
      </w:r>
      <w:bookmarkEnd w:id="1875"/>
      <w:bookmarkEnd w:id="1876"/>
      <w:bookmarkEnd w:id="1877"/>
      <w:bookmarkEnd w:id="1878"/>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79" w:name="_CR8_2_2_2"/>
      <w:bookmarkStart w:id="1880" w:name="_Toc68190853"/>
      <w:bookmarkStart w:id="1881" w:name="_Toc59198702"/>
      <w:bookmarkStart w:id="1882" w:name="_Toc525231302"/>
      <w:bookmarkStart w:id="1883" w:name="_Toc172039835"/>
      <w:bookmarkEnd w:id="1879"/>
      <w:r w:rsidRPr="00C6761E">
        <w:t>8.2.</w:t>
      </w:r>
      <w:r w:rsidR="00191A92" w:rsidRPr="00C6761E">
        <w:t>2</w:t>
      </w:r>
      <w:r w:rsidRPr="00C6761E">
        <w:t>.2</w:t>
      </w:r>
      <w:r w:rsidRPr="00C6761E">
        <w:tab/>
        <w:t>UE-to-network relay selection procedure initiation</w:t>
      </w:r>
      <w:bookmarkEnd w:id="1880"/>
      <w:bookmarkEnd w:id="1881"/>
      <w:bookmarkEnd w:id="1882"/>
      <w:bookmarkEnd w:id="1883"/>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1884"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884"/>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85" w:name="_CR8_2_2_3"/>
      <w:bookmarkStart w:id="1886" w:name="_Toc68190854"/>
      <w:bookmarkStart w:id="1887" w:name="_Toc59198703"/>
      <w:bookmarkStart w:id="1888" w:name="_Toc525231303"/>
      <w:bookmarkStart w:id="1889" w:name="_Toc172039836"/>
      <w:bookmarkEnd w:id="1885"/>
      <w:r w:rsidRPr="00C6761E">
        <w:t>8.2.</w:t>
      </w:r>
      <w:r w:rsidR="00191A92" w:rsidRPr="00C6761E">
        <w:t>2</w:t>
      </w:r>
      <w:r w:rsidRPr="00C6761E">
        <w:t>.3</w:t>
      </w:r>
      <w:r w:rsidRPr="00C6761E">
        <w:tab/>
        <w:t>UE-to-network relay selection procedure completion</w:t>
      </w:r>
      <w:bookmarkEnd w:id="1886"/>
      <w:bookmarkEnd w:id="1887"/>
      <w:bookmarkEnd w:id="1888"/>
      <w:bookmarkEnd w:id="1889"/>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lastRenderedPageBreak/>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890" w:name="_CR8_2_3"/>
      <w:bookmarkStart w:id="1891" w:name="_Toc68190855"/>
      <w:bookmarkStart w:id="1892" w:name="_Toc59198704"/>
      <w:bookmarkStart w:id="1893" w:name="_Toc525231304"/>
      <w:bookmarkStart w:id="1894" w:name="_Toc172039837"/>
      <w:bookmarkEnd w:id="1890"/>
      <w:r w:rsidRPr="00C6761E">
        <w:t>8.2.</w:t>
      </w:r>
      <w:r w:rsidR="00191A92" w:rsidRPr="00C6761E">
        <w:t>3</w:t>
      </w:r>
      <w:r w:rsidRPr="00C6761E">
        <w:tab/>
        <w:t>UE-to-network relay reselection procedure</w:t>
      </w:r>
      <w:bookmarkEnd w:id="1891"/>
      <w:bookmarkEnd w:id="1892"/>
      <w:bookmarkEnd w:id="1893"/>
      <w:bookmarkEnd w:id="1894"/>
    </w:p>
    <w:p w14:paraId="2B386CCB" w14:textId="6B5B5C01" w:rsidR="0065619A" w:rsidRPr="00C6761E" w:rsidRDefault="0065619A" w:rsidP="0065619A">
      <w:pPr>
        <w:pStyle w:val="Heading4"/>
      </w:pPr>
      <w:bookmarkStart w:id="1895" w:name="_CR8_2_3_1"/>
      <w:bookmarkStart w:id="1896" w:name="_Toc68190856"/>
      <w:bookmarkStart w:id="1897" w:name="_Toc59198705"/>
      <w:bookmarkStart w:id="1898" w:name="_Toc525231305"/>
      <w:bookmarkStart w:id="1899" w:name="_Toc172039838"/>
      <w:bookmarkEnd w:id="1895"/>
      <w:r w:rsidRPr="00C6761E">
        <w:t>8.2.</w:t>
      </w:r>
      <w:r w:rsidR="00191A92" w:rsidRPr="00C6761E">
        <w:t>3</w:t>
      </w:r>
      <w:r w:rsidRPr="00C6761E">
        <w:t>.1</w:t>
      </w:r>
      <w:r w:rsidRPr="00C6761E">
        <w:tab/>
        <w:t>General</w:t>
      </w:r>
      <w:bookmarkEnd w:id="1896"/>
      <w:bookmarkEnd w:id="1897"/>
      <w:bookmarkEnd w:id="1898"/>
      <w:bookmarkEnd w:id="1899"/>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00" w:name="_CR8_2_3_2"/>
      <w:bookmarkStart w:id="1901" w:name="_Toc68190857"/>
      <w:bookmarkStart w:id="1902" w:name="_Toc59198706"/>
      <w:bookmarkStart w:id="1903" w:name="_Toc525231306"/>
      <w:bookmarkStart w:id="1904" w:name="_Toc172039839"/>
      <w:bookmarkEnd w:id="1900"/>
      <w:r w:rsidRPr="00C6761E">
        <w:t>8.2.</w:t>
      </w:r>
      <w:r w:rsidR="00191A92" w:rsidRPr="00C6761E">
        <w:t>3</w:t>
      </w:r>
      <w:r w:rsidRPr="00C6761E">
        <w:t>.2</w:t>
      </w:r>
      <w:r w:rsidRPr="00C6761E">
        <w:tab/>
        <w:t>UE-to-network relay reselection procedure initiation</w:t>
      </w:r>
      <w:bookmarkEnd w:id="1901"/>
      <w:bookmarkEnd w:id="1902"/>
      <w:bookmarkEnd w:id="1903"/>
      <w:bookmarkEnd w:id="1904"/>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lastRenderedPageBreak/>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05" w:name="_CR8_2_4"/>
      <w:bookmarkStart w:id="1906" w:name="_Toc172039840"/>
      <w:bookmarkEnd w:id="1905"/>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06"/>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r w:rsidRPr="00C6761E">
        <w:t>i)</w:t>
      </w:r>
      <w:r w:rsidRPr="00C6761E">
        <w:tab/>
        <w:t>if in 5GMM-IDLE mode, perform PLMN selection 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lastRenderedPageBreak/>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7A25C80E" w:rsidR="000C19F1" w:rsidRPr="00C6761E" w:rsidRDefault="000C19F1" w:rsidP="000C19F1">
      <w:r w:rsidRPr="00C6761E">
        <w:t>If the registration to the selected PLMN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07" w:name="_CR8_2_5"/>
      <w:bookmarkStart w:id="1908" w:name="_Toc172039841"/>
      <w:bookmarkEnd w:id="1907"/>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08"/>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909" w:name="_CR8_2_5a"/>
      <w:bookmarkStart w:id="1910" w:name="_Toc172039842"/>
      <w:bookmarkEnd w:id="1909"/>
      <w:r w:rsidRPr="00C6761E">
        <w:t>8.2.5a</w:t>
      </w:r>
      <w:r w:rsidRPr="00C6761E">
        <w:tab/>
        <w:t>IPv6 prefix delegation via DHCPv6 for 5G ProSe layer-3 UE-to-network relay</w:t>
      </w:r>
      <w:bookmarkEnd w:id="1910"/>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11" w:name="_CR8_2_6"/>
      <w:bookmarkStart w:id="1912" w:name="_Toc66692669"/>
      <w:bookmarkStart w:id="1913" w:name="_Toc66701848"/>
      <w:bookmarkStart w:id="1914" w:name="_Toc69883510"/>
      <w:bookmarkStart w:id="1915" w:name="_Toc73537274"/>
      <w:bookmarkStart w:id="1916" w:name="_Toc172039843"/>
      <w:bookmarkEnd w:id="1911"/>
      <w:r w:rsidRPr="00C6761E">
        <w:lastRenderedPageBreak/>
        <w:t>8.2.</w:t>
      </w:r>
      <w:r w:rsidR="00F71A6E" w:rsidRPr="00C6761E">
        <w:t>6</w:t>
      </w:r>
      <w:r w:rsidRPr="00C6761E">
        <w:tab/>
        <w:t>QoS handling for 5G ProSe UE-to-network relay</w:t>
      </w:r>
      <w:bookmarkEnd w:id="1916"/>
    </w:p>
    <w:p w14:paraId="360FC8B0" w14:textId="1AAC6284" w:rsidR="00657FEC" w:rsidRPr="00C6761E" w:rsidRDefault="00657FEC" w:rsidP="00657FEC">
      <w:pPr>
        <w:pStyle w:val="Heading4"/>
        <w:rPr>
          <w:lang w:eastAsia="zh-CN"/>
        </w:rPr>
      </w:pPr>
      <w:bookmarkStart w:id="1917" w:name="_CR8_2_6_1"/>
      <w:bookmarkStart w:id="1918" w:name="_Toc172039844"/>
      <w:bookmarkEnd w:id="1917"/>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18"/>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19" w:name="_CR8_2_6_2"/>
      <w:bookmarkStart w:id="1920" w:name="_Toc172039845"/>
      <w:bookmarkEnd w:id="1919"/>
      <w:r w:rsidRPr="00C6761E">
        <w:t>8.2.</w:t>
      </w:r>
      <w:r w:rsidR="00A61BAE" w:rsidRPr="00C6761E">
        <w:t>6</w:t>
      </w:r>
      <w:r w:rsidRPr="00C6761E">
        <w:t>.2</w:t>
      </w:r>
      <w:r w:rsidRPr="00C6761E">
        <w:tab/>
        <w:t>QoS handling for 5G ProSe layer-2 UE-to-network relay</w:t>
      </w:r>
      <w:bookmarkEnd w:id="1920"/>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21" w:name="_CR8_2_6_3"/>
      <w:bookmarkStart w:id="1922" w:name="_Toc172039846"/>
      <w:bookmarkEnd w:id="1921"/>
      <w:r w:rsidRPr="00C6761E">
        <w:t>8.2.</w:t>
      </w:r>
      <w:r w:rsidR="00A61BAE" w:rsidRPr="00C6761E">
        <w:t>6</w:t>
      </w:r>
      <w:r w:rsidRPr="00C6761E">
        <w:t>.3</w:t>
      </w:r>
      <w:r w:rsidRPr="00C6761E">
        <w:tab/>
        <w:t>QoS handling for 5G ProSe layer-3 UE-to-network relay without N3IWF</w:t>
      </w:r>
      <w:bookmarkEnd w:id="1922"/>
    </w:p>
    <w:p w14:paraId="36A5554D" w14:textId="3497F91C" w:rsidR="00657FEC" w:rsidRPr="00C6761E" w:rsidRDefault="00657FEC" w:rsidP="00657FEC">
      <w:pPr>
        <w:pStyle w:val="Heading5"/>
        <w:rPr>
          <w:lang w:eastAsia="zh-CN"/>
        </w:rPr>
      </w:pPr>
      <w:bookmarkStart w:id="1923" w:name="_CR8_2_6_3_1"/>
      <w:bookmarkStart w:id="1924" w:name="_Toc172039847"/>
      <w:bookmarkEnd w:id="1923"/>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24"/>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25" w:name="_CR8_2_6_3_2"/>
      <w:bookmarkStart w:id="1926" w:name="_Toc172039848"/>
      <w:bookmarkEnd w:id="1925"/>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26"/>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w:t>
      </w:r>
      <w:r w:rsidR="00A35B7B" w:rsidRPr="00C6761E">
        <w:lastRenderedPageBreak/>
        <w:t>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27" w:name="_CR8_2_6_3_3"/>
      <w:bookmarkStart w:id="1928" w:name="_Toc172039849"/>
      <w:bookmarkEnd w:id="1927"/>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28"/>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lastRenderedPageBreak/>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29" w:name="_CR8_2_6_4"/>
      <w:bookmarkStart w:id="1930" w:name="_Toc172039850"/>
      <w:bookmarkEnd w:id="1929"/>
      <w:r w:rsidRPr="00C6761E">
        <w:t>8.2.</w:t>
      </w:r>
      <w:r w:rsidR="00E51E13" w:rsidRPr="00C6761E">
        <w:t>6</w:t>
      </w:r>
      <w:r w:rsidRPr="00C6761E">
        <w:t>.4</w:t>
      </w:r>
      <w:r w:rsidRPr="00C6761E">
        <w:tab/>
        <w:t>QoS handling for 5G ProSe layer-3 UE-to-network relay with N3IWF</w:t>
      </w:r>
      <w:bookmarkEnd w:id="1930"/>
    </w:p>
    <w:p w14:paraId="62FDCB24" w14:textId="77777777" w:rsidR="005B098F" w:rsidRPr="00C6761E" w:rsidRDefault="005B098F" w:rsidP="005B098F">
      <w:pPr>
        <w:pStyle w:val="Heading5"/>
        <w:rPr>
          <w:lang w:eastAsia="zh-CN"/>
        </w:rPr>
      </w:pPr>
      <w:bookmarkStart w:id="1931" w:name="_CR8_2_6_4_1"/>
      <w:bookmarkStart w:id="1932" w:name="_Toc172039851"/>
      <w:bookmarkEnd w:id="1931"/>
      <w:r w:rsidRPr="00C6761E">
        <w:rPr>
          <w:lang w:eastAsia="zh-CN"/>
        </w:rPr>
        <w:t>8.2.6.4.1</w:t>
      </w:r>
      <w:r w:rsidRPr="00C6761E">
        <w:rPr>
          <w:lang w:eastAsia="zh-CN"/>
        </w:rPr>
        <w:tab/>
        <w:t>General</w:t>
      </w:r>
      <w:bookmarkEnd w:id="1932"/>
    </w:p>
    <w:p w14:paraId="3D671332" w14:textId="77777777"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33" w:name="_CR8_2_6_4_2"/>
      <w:bookmarkStart w:id="1934" w:name="_Toc172039852"/>
      <w:bookmarkEnd w:id="1933"/>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34"/>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12"/>
    <w:bookmarkEnd w:id="1913"/>
    <w:bookmarkEnd w:id="1914"/>
    <w:bookmarkEnd w:id="1915"/>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35" w:name="_CR8_2_7"/>
      <w:bookmarkStart w:id="1936" w:name="_Toc172039853"/>
      <w:bookmarkEnd w:id="1935"/>
      <w:r w:rsidRPr="00C6761E">
        <w:lastRenderedPageBreak/>
        <w:t>8.2.</w:t>
      </w:r>
      <w:r w:rsidR="00425D7B" w:rsidRPr="00C6761E">
        <w:t>7</w:t>
      </w:r>
      <w:r w:rsidRPr="00C6761E">
        <w:tab/>
        <w:t xml:space="preserve">5G ProSe </w:t>
      </w:r>
      <w:r w:rsidR="00D126B0" w:rsidRPr="00C6761E">
        <w:t>layer-3</w:t>
      </w:r>
      <w:r w:rsidRPr="00C6761E">
        <w:t xml:space="preserve"> UE-to-network relay with N3IWF support</w:t>
      </w:r>
      <w:bookmarkEnd w:id="1936"/>
    </w:p>
    <w:p w14:paraId="6F3C23C3" w14:textId="7AA79D40" w:rsidR="00C86867" w:rsidRPr="00C6761E" w:rsidRDefault="00C86867" w:rsidP="00C86867">
      <w:pPr>
        <w:pStyle w:val="Heading4"/>
      </w:pPr>
      <w:bookmarkStart w:id="1937" w:name="_CR8_2_7_1"/>
      <w:bookmarkStart w:id="1938" w:name="_Toc172039854"/>
      <w:bookmarkEnd w:id="1937"/>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38"/>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39" w:name="_CR8_2_7_2"/>
      <w:bookmarkStart w:id="1940" w:name="_Toc172039855"/>
      <w:bookmarkEnd w:id="1939"/>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40"/>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41"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42" w:name="OLE_LINK21"/>
      <w:bookmarkStart w:id="1943" w:name="OLE_LINK22"/>
      <w:r w:rsidR="007121AB" w:rsidRPr="00C6761E">
        <w:t>MOBIKE</w:t>
      </w:r>
      <w:bookmarkEnd w:id="1942"/>
      <w:bookmarkEnd w:id="1943"/>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41"/>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44" w:name="_CR8_2_7_3"/>
      <w:bookmarkStart w:id="1945" w:name="_Toc172039856"/>
      <w:bookmarkEnd w:id="1944"/>
      <w:r w:rsidRPr="00C6761E">
        <w:rPr>
          <w:noProof/>
          <w:lang w:eastAsia="zh-CN"/>
        </w:rPr>
        <w:lastRenderedPageBreak/>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45"/>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46" w:name="_CR8_2_8"/>
      <w:bookmarkStart w:id="1947" w:name="_Toc81899160"/>
      <w:bookmarkStart w:id="1948" w:name="_Toc172039857"/>
      <w:bookmarkEnd w:id="1946"/>
      <w:r w:rsidRPr="00C6761E">
        <w:t>8.2.8</w:t>
      </w:r>
      <w:r w:rsidR="005202BF" w:rsidRPr="00C6761E">
        <w:tab/>
      </w:r>
      <w:bookmarkEnd w:id="1947"/>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48"/>
    </w:p>
    <w:p w14:paraId="0B629747" w14:textId="4B09D5D0" w:rsidR="005202BF" w:rsidRPr="00C6761E" w:rsidRDefault="00C51968" w:rsidP="005202BF">
      <w:pPr>
        <w:pStyle w:val="Heading4"/>
        <w:rPr>
          <w:lang w:eastAsia="zh-CN"/>
        </w:rPr>
      </w:pPr>
      <w:bookmarkStart w:id="1949" w:name="_CR8_2_8_1"/>
      <w:bookmarkStart w:id="1950" w:name="_Toc81899161"/>
      <w:bookmarkStart w:id="1951" w:name="_Toc172039858"/>
      <w:bookmarkEnd w:id="1949"/>
      <w:r w:rsidRPr="00C6761E">
        <w:rPr>
          <w:lang w:eastAsia="zh-CN"/>
        </w:rPr>
        <w:t>8.2.8</w:t>
      </w:r>
      <w:r w:rsidR="005202BF" w:rsidRPr="00C6761E">
        <w:rPr>
          <w:lang w:eastAsia="zh-CN"/>
        </w:rPr>
        <w:t>.1</w:t>
      </w:r>
      <w:r w:rsidR="005202BF" w:rsidRPr="00C6761E">
        <w:rPr>
          <w:lang w:eastAsia="zh-CN"/>
        </w:rPr>
        <w:tab/>
        <w:t>General</w:t>
      </w:r>
      <w:bookmarkEnd w:id="1950"/>
      <w:bookmarkEnd w:id="1951"/>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52" w:name="_CR8_2_8_2"/>
      <w:bookmarkStart w:id="1953" w:name="_Toc525231241"/>
      <w:bookmarkStart w:id="1954" w:name="_Toc59198641"/>
      <w:bookmarkStart w:id="1955" w:name="_Toc75282999"/>
      <w:bookmarkStart w:id="1956" w:name="_Toc172039859"/>
      <w:bookmarkEnd w:id="1952"/>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953"/>
      <w:bookmarkEnd w:id="1954"/>
      <w:bookmarkEnd w:id="1955"/>
      <w:bookmarkEnd w:id="1956"/>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57" w:name="_MON_1702990215"/>
    <w:bookmarkEnd w:id="1957"/>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3pt;height:197.45pt" o:ole="" fillcolor="window">
            <v:imagedata r:id="rId94" o:title=""/>
          </v:shape>
          <o:OLEObject Type="Embed" ProgID="Word.Picture.8" ShapeID="_x0000_i1067" DrawAspect="Content" ObjectID="_1782652776" r:id="rId95"/>
        </w:object>
      </w:r>
    </w:p>
    <w:p w14:paraId="71F30885" w14:textId="6A09CDA8" w:rsidR="005202BF" w:rsidRPr="00C6761E" w:rsidRDefault="005202BF" w:rsidP="005202BF">
      <w:pPr>
        <w:pStyle w:val="TF"/>
        <w:rPr>
          <w:lang w:eastAsia="zh-CN"/>
        </w:rPr>
      </w:pPr>
      <w:bookmarkStart w:id="1958" w:name="_CRFigure8_2_8_2_1"/>
      <w:r w:rsidRPr="00C6761E">
        <w:t xml:space="preserve">Figure </w:t>
      </w:r>
      <w:bookmarkEnd w:id="1958"/>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59" w:name="_CR8_2_8_3"/>
      <w:bookmarkStart w:id="1960" w:name="_Toc525231242"/>
      <w:bookmarkStart w:id="1961" w:name="_Toc59198642"/>
      <w:bookmarkStart w:id="1962" w:name="_Toc75283000"/>
      <w:bookmarkStart w:id="1963" w:name="_Toc75283001"/>
      <w:bookmarkStart w:id="1964" w:name="_Toc59198643"/>
      <w:bookmarkStart w:id="1965" w:name="_Toc525231243"/>
      <w:bookmarkStart w:id="1966" w:name="_Toc172039860"/>
      <w:bookmarkEnd w:id="1959"/>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60"/>
      <w:bookmarkEnd w:id="1961"/>
      <w:bookmarkEnd w:id="1962"/>
      <w:bookmarkEnd w:id="1966"/>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67" w:name="_CR8_2_8_4"/>
      <w:bookmarkStart w:id="1968" w:name="_Toc172039861"/>
      <w:bookmarkEnd w:id="1967"/>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63"/>
      <w:bookmarkEnd w:id="1964"/>
      <w:bookmarkEnd w:id="1965"/>
      <w:bookmarkEnd w:id="1968"/>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69" w:name="_CR8_2_8_5"/>
      <w:bookmarkStart w:id="1970" w:name="_Toc75283002"/>
      <w:bookmarkStart w:id="1971" w:name="_Toc59198644"/>
      <w:bookmarkStart w:id="1972" w:name="_Toc525231244"/>
      <w:bookmarkStart w:id="1973" w:name="_Toc172039862"/>
      <w:bookmarkEnd w:id="1969"/>
      <w:r w:rsidRPr="00C6761E">
        <w:rPr>
          <w:lang w:eastAsia="zh-CN"/>
        </w:rPr>
        <w:t>8.2.8</w:t>
      </w:r>
      <w:r w:rsidR="005202BF" w:rsidRPr="00C6761E">
        <w:rPr>
          <w:lang w:eastAsia="zh-CN"/>
        </w:rPr>
        <w:t>.5</w:t>
      </w:r>
      <w:r w:rsidR="005202BF" w:rsidRPr="00C6761E">
        <w:rPr>
          <w:lang w:eastAsia="zh-CN"/>
        </w:rPr>
        <w:tab/>
        <w:t>Abnormal cases</w:t>
      </w:r>
      <w:bookmarkEnd w:id="1970"/>
      <w:bookmarkEnd w:id="1971"/>
      <w:bookmarkEnd w:id="1972"/>
      <w:bookmarkEnd w:id="1973"/>
    </w:p>
    <w:p w14:paraId="516781B5" w14:textId="5B64BD8F" w:rsidR="005202BF" w:rsidRPr="00C6761E" w:rsidRDefault="00C51968" w:rsidP="005202BF">
      <w:pPr>
        <w:pStyle w:val="Heading5"/>
        <w:rPr>
          <w:noProof/>
        </w:rPr>
      </w:pPr>
      <w:bookmarkStart w:id="1974" w:name="_CR8_2_8_5_1"/>
      <w:bookmarkStart w:id="1975" w:name="_Toc75283003"/>
      <w:bookmarkStart w:id="1976" w:name="_Toc59198645"/>
      <w:bookmarkStart w:id="1977" w:name="_Toc525231245"/>
      <w:bookmarkStart w:id="1978" w:name="_Toc172039863"/>
      <w:bookmarkEnd w:id="1974"/>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75"/>
      <w:bookmarkEnd w:id="1976"/>
      <w:bookmarkEnd w:id="1977"/>
      <w:bookmarkEnd w:id="1978"/>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79" w:name="_CR8_2_9"/>
      <w:bookmarkStart w:id="1980" w:name="_Toc172039864"/>
      <w:bookmarkEnd w:id="1979"/>
      <w:r w:rsidRPr="00C6761E">
        <w:t>8.2.9</w:t>
      </w:r>
      <w:r w:rsidRPr="00C6761E">
        <w:tab/>
        <w:t>5G ProSe AA message reliable transport procedure</w:t>
      </w:r>
      <w:bookmarkEnd w:id="1980"/>
    </w:p>
    <w:p w14:paraId="0FF0DE3F" w14:textId="2EA78CCD" w:rsidR="009F73A6" w:rsidRPr="00C6761E" w:rsidRDefault="009F73A6" w:rsidP="009F73A6">
      <w:pPr>
        <w:pStyle w:val="Heading4"/>
      </w:pPr>
      <w:bookmarkStart w:id="1981" w:name="_CR8_2_9_1"/>
      <w:bookmarkStart w:id="1982" w:name="_Toc172039865"/>
      <w:bookmarkEnd w:id="1981"/>
      <w:r w:rsidRPr="00C6761E">
        <w:t>8.2.9.1</w:t>
      </w:r>
      <w:r w:rsidRPr="00C6761E">
        <w:tab/>
        <w:t>General</w:t>
      </w:r>
      <w:bookmarkEnd w:id="1982"/>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lastRenderedPageBreak/>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83" w:name="_CR8_2_9_2"/>
      <w:bookmarkStart w:id="1984" w:name="_Toc172039866"/>
      <w:bookmarkEnd w:id="1983"/>
      <w:r w:rsidRPr="00C6761E">
        <w:t>8.2.9.2</w:t>
      </w:r>
      <w:r w:rsidRPr="00C6761E">
        <w:tab/>
        <w:t>5G ProSe AA message reliable transport procedure initiation</w:t>
      </w:r>
      <w:bookmarkEnd w:id="1984"/>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75pt;height:134pt" o:ole="">
            <v:imagedata r:id="rId96" o:title=""/>
          </v:shape>
          <o:OLEObject Type="Embed" ProgID="Visio.Drawing.15" ShapeID="_x0000_i1068" DrawAspect="Content" ObjectID="_1782652777" r:id="rId97"/>
        </w:object>
      </w:r>
    </w:p>
    <w:p w14:paraId="398ADDE7" w14:textId="3BB718EE" w:rsidR="009F73A6" w:rsidRPr="00C6761E" w:rsidRDefault="009F73A6" w:rsidP="009F73A6">
      <w:pPr>
        <w:pStyle w:val="TF"/>
      </w:pPr>
      <w:bookmarkStart w:id="1985" w:name="_CRFigure8_2_9_2_1"/>
      <w:r w:rsidRPr="00C6761E">
        <w:t xml:space="preserve">Figure </w:t>
      </w:r>
      <w:bookmarkEnd w:id="1985"/>
      <w:r w:rsidRPr="00C6761E">
        <w:t>8.2.9.2.1: 5G ProSe AA message reliable transport procedure</w:t>
      </w:r>
    </w:p>
    <w:p w14:paraId="16140017" w14:textId="16E47638" w:rsidR="009F73A6" w:rsidRPr="00C6761E" w:rsidRDefault="009F73A6" w:rsidP="009F73A6">
      <w:pPr>
        <w:pStyle w:val="Heading4"/>
      </w:pPr>
      <w:bookmarkStart w:id="1986" w:name="_CR8_2_9_3"/>
      <w:bookmarkStart w:id="1987" w:name="_Toc172039867"/>
      <w:bookmarkEnd w:id="1986"/>
      <w:r w:rsidRPr="00C6761E">
        <w:t>8.2.9.3</w:t>
      </w:r>
      <w:r w:rsidRPr="00C6761E">
        <w:tab/>
        <w:t>5G ProSe AA message reliable transport procedure accepted by the target UE</w:t>
      </w:r>
      <w:bookmarkEnd w:id="1987"/>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88" w:name="_CR8_2_9_4"/>
      <w:bookmarkStart w:id="1989" w:name="_Toc172039868"/>
      <w:bookmarkEnd w:id="1988"/>
      <w:r w:rsidRPr="00C6761E">
        <w:lastRenderedPageBreak/>
        <w:t>8.2.9.4</w:t>
      </w:r>
      <w:r w:rsidRPr="00C6761E">
        <w:tab/>
        <w:t>5G ProSe AA message reliable transport procedure completion by the initiating UE</w:t>
      </w:r>
      <w:bookmarkEnd w:id="1989"/>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1990" w:name="_CR8_2_9_5"/>
      <w:bookmarkStart w:id="1991" w:name="_Toc172039869"/>
      <w:bookmarkEnd w:id="1990"/>
      <w:r w:rsidRPr="00C6761E">
        <w:t>8.2.9.5</w:t>
      </w:r>
      <w:r w:rsidRPr="00C6761E">
        <w:tab/>
        <w:t>Abnormal cases</w:t>
      </w:r>
      <w:bookmarkEnd w:id="1991"/>
    </w:p>
    <w:p w14:paraId="4625ED9B" w14:textId="194B422F" w:rsidR="00C4376C" w:rsidRPr="00C6761E" w:rsidRDefault="00C4376C" w:rsidP="00C4376C">
      <w:pPr>
        <w:pStyle w:val="Heading5"/>
        <w:rPr>
          <w:lang w:eastAsia="zh-CN"/>
        </w:rPr>
      </w:pPr>
      <w:bookmarkStart w:id="1992" w:name="_CR8_2_9_5_1"/>
      <w:bookmarkStart w:id="1993" w:name="_Toc172039870"/>
      <w:bookmarkEnd w:id="1992"/>
      <w:r w:rsidRPr="00C6761E">
        <w:rPr>
          <w:lang w:eastAsia="zh-CN"/>
        </w:rPr>
        <w:t>8.2.9.5.1</w:t>
      </w:r>
      <w:r w:rsidRPr="00C6761E">
        <w:rPr>
          <w:lang w:eastAsia="zh-CN"/>
        </w:rPr>
        <w:tab/>
        <w:t>Abnormal cases at the initiating UE</w:t>
      </w:r>
      <w:bookmarkEnd w:id="1993"/>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1994" w:name="_CR8_2_10"/>
      <w:bookmarkStart w:id="1995" w:name="_Toc172039871"/>
      <w:bookmarkEnd w:id="1994"/>
      <w:r w:rsidRPr="00C6761E">
        <w:t>8.2.10</w:t>
      </w:r>
      <w:r w:rsidRPr="00C6761E">
        <w:tab/>
        <w:t>5G ProSe security procedures over PC8 interface</w:t>
      </w:r>
      <w:bookmarkEnd w:id="1995"/>
    </w:p>
    <w:p w14:paraId="6D0CA8EF" w14:textId="77777777" w:rsidR="00BB228F" w:rsidRPr="00C6761E" w:rsidRDefault="00BB228F" w:rsidP="00BB228F">
      <w:pPr>
        <w:pStyle w:val="Heading4"/>
      </w:pPr>
      <w:bookmarkStart w:id="1996" w:name="_CR8_2_10_1"/>
      <w:bookmarkStart w:id="1997" w:name="_Toc172039872"/>
      <w:bookmarkEnd w:id="1996"/>
      <w:r w:rsidRPr="00C6761E">
        <w:t>8.2.10.1</w:t>
      </w:r>
      <w:r w:rsidRPr="00C6761E">
        <w:tab/>
        <w:t>General</w:t>
      </w:r>
      <w:bookmarkEnd w:id="1997"/>
    </w:p>
    <w:p w14:paraId="06131DF9" w14:textId="77777777" w:rsidR="00BB228F" w:rsidRPr="00C6761E" w:rsidRDefault="00BB228F" w:rsidP="005D601E">
      <w:pPr>
        <w:pStyle w:val="Heading5"/>
      </w:pPr>
      <w:bookmarkStart w:id="1998" w:name="_CR8_2_10_1_1"/>
      <w:bookmarkStart w:id="1999" w:name="_Toc172039873"/>
      <w:bookmarkEnd w:id="1998"/>
      <w:r w:rsidRPr="00C6761E">
        <w:t>8.2.10.1.1</w:t>
      </w:r>
      <w:r w:rsidRPr="00C6761E">
        <w:tab/>
        <w:t>Transport protocol for PC8 messages</w:t>
      </w:r>
      <w:bookmarkEnd w:id="1999"/>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00" w:name="_CR8_2_10_1_2"/>
      <w:bookmarkStart w:id="2001" w:name="_Toc172039874"/>
      <w:bookmarkEnd w:id="2000"/>
      <w:r w:rsidRPr="00C6761E">
        <w:t>8.2.10.1.2</w:t>
      </w:r>
      <w:r w:rsidRPr="00C6761E">
        <w:tab/>
        <w:t>Handling of UE-initiated procedures</w:t>
      </w:r>
      <w:bookmarkEnd w:id="2001"/>
    </w:p>
    <w:p w14:paraId="71FC0EB2" w14:textId="77777777" w:rsidR="00BB228F" w:rsidRPr="00C6761E" w:rsidRDefault="00BB228F" w:rsidP="005D601E">
      <w:pPr>
        <w:pStyle w:val="Heading6"/>
      </w:pPr>
      <w:bookmarkStart w:id="2002" w:name="_CR8_2_10_1_2_1"/>
      <w:bookmarkStart w:id="2003" w:name="_Toc172039875"/>
      <w:bookmarkEnd w:id="2002"/>
      <w:r w:rsidRPr="00C6761E">
        <w:t>8.2.10.1.2.1</w:t>
      </w:r>
      <w:r w:rsidRPr="00C6761E">
        <w:tab/>
        <w:t>General</w:t>
      </w:r>
      <w:bookmarkEnd w:id="2003"/>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04" w:name="_CR8_2_10_1_2_2"/>
      <w:bookmarkStart w:id="2005" w:name="_Toc172039876"/>
      <w:bookmarkEnd w:id="2004"/>
      <w:r w:rsidRPr="00C6761E">
        <w:lastRenderedPageBreak/>
        <w:t>8.2.10.1.2.2</w:t>
      </w:r>
      <w:r w:rsidRPr="00C6761E">
        <w:tab/>
        <w:t>5G PKMF discovery</w:t>
      </w:r>
      <w:bookmarkEnd w:id="2005"/>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06" w:name="_CR8_2_10_2"/>
      <w:bookmarkStart w:id="2007" w:name="_Toc172039877"/>
      <w:bookmarkEnd w:id="2006"/>
      <w:r w:rsidRPr="00C6761E">
        <w:t>8.2.10.2</w:t>
      </w:r>
      <w:r w:rsidRPr="00C6761E">
        <w:tab/>
        <w:t>Procedures</w:t>
      </w:r>
      <w:bookmarkEnd w:id="2007"/>
    </w:p>
    <w:p w14:paraId="20D24593" w14:textId="77777777" w:rsidR="00BB228F" w:rsidRPr="00C6761E" w:rsidRDefault="00BB228F" w:rsidP="005D601E">
      <w:pPr>
        <w:pStyle w:val="Heading5"/>
      </w:pPr>
      <w:bookmarkStart w:id="2008" w:name="_CR8_2_10_2_1"/>
      <w:bookmarkStart w:id="2009" w:name="_Toc172039878"/>
      <w:bookmarkEnd w:id="2008"/>
      <w:r w:rsidRPr="00C6761E">
        <w:t>8.2.10.2.1</w:t>
      </w:r>
      <w:r w:rsidRPr="00C6761E">
        <w:tab/>
        <w:t>Types of 5G ProSe procedures over PC8 interface</w:t>
      </w:r>
      <w:bookmarkEnd w:id="2009"/>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10" w:name="_CR8_2_10_2_2"/>
      <w:bookmarkStart w:id="2011" w:name="_Toc172039879"/>
      <w:bookmarkEnd w:id="2010"/>
      <w:r w:rsidRPr="00C6761E">
        <w:t>8.2.</w:t>
      </w:r>
      <w:r w:rsidR="00B11660" w:rsidRPr="00C6761E">
        <w:t>10</w:t>
      </w:r>
      <w:r w:rsidRPr="00C6761E">
        <w:t>.2.2</w:t>
      </w:r>
      <w:r w:rsidRPr="00C6761E">
        <w:tab/>
        <w:t>5G ProSe UE-to-network relay discovery security parameters request procedure</w:t>
      </w:r>
      <w:bookmarkEnd w:id="2011"/>
    </w:p>
    <w:p w14:paraId="363A8A57" w14:textId="2C407FC3" w:rsidR="005347D1" w:rsidRPr="00C6761E" w:rsidRDefault="005347D1" w:rsidP="005347D1">
      <w:pPr>
        <w:pStyle w:val="Heading6"/>
      </w:pPr>
      <w:bookmarkStart w:id="2012" w:name="_CR8_2_10_2_2_1"/>
      <w:bookmarkStart w:id="2013" w:name="_Toc172039880"/>
      <w:bookmarkEnd w:id="2012"/>
      <w:r w:rsidRPr="00C6761E">
        <w:t>8.2.</w:t>
      </w:r>
      <w:r w:rsidR="00B11660" w:rsidRPr="00C6761E">
        <w:t>10</w:t>
      </w:r>
      <w:r w:rsidRPr="00C6761E">
        <w:t>.2.2.1</w:t>
      </w:r>
      <w:r w:rsidRPr="00C6761E">
        <w:tab/>
        <w:t>General</w:t>
      </w:r>
      <w:bookmarkEnd w:id="2013"/>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14" w:name="_CR8_2_10_2_2_2"/>
      <w:bookmarkStart w:id="2015" w:name="_Toc172039881"/>
      <w:bookmarkEnd w:id="2014"/>
      <w:r w:rsidRPr="00C6761E">
        <w:t>8.2.</w:t>
      </w:r>
      <w:r w:rsidR="00B11660" w:rsidRPr="00C6761E">
        <w:t>10</w:t>
      </w:r>
      <w:r w:rsidRPr="00C6761E">
        <w:t>.2.2.2</w:t>
      </w:r>
      <w:r w:rsidRPr="00C6761E">
        <w:tab/>
        <w:t>5G ProSe UE-to-network relay discovery security parameters request procedure initiation</w:t>
      </w:r>
      <w:bookmarkEnd w:id="2015"/>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lastRenderedPageBreak/>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7.25pt" o:ole="">
            <v:imagedata r:id="rId98" o:title=""/>
          </v:shape>
          <o:OLEObject Type="Embed" ProgID="Visio.Drawing.11" ShapeID="_x0000_i1069" DrawAspect="Content" ObjectID="_1782652778" r:id="rId99"/>
        </w:object>
      </w:r>
    </w:p>
    <w:p w14:paraId="09264EBD" w14:textId="584E3604" w:rsidR="005347D1" w:rsidRPr="00C6761E" w:rsidRDefault="005347D1" w:rsidP="005347D1">
      <w:pPr>
        <w:pStyle w:val="TF"/>
      </w:pPr>
      <w:bookmarkStart w:id="2016" w:name="_CRFigure8_2_10_2_2_2_1"/>
      <w:r w:rsidRPr="00C6761E">
        <w:t xml:space="preserve">Figure </w:t>
      </w:r>
      <w:bookmarkEnd w:id="2016"/>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17" w:name="_CR8_2_10_2_2_3"/>
      <w:bookmarkStart w:id="2018" w:name="_Toc172039882"/>
      <w:bookmarkEnd w:id="2017"/>
      <w:r w:rsidRPr="00C6761E">
        <w:t>8.2.</w:t>
      </w:r>
      <w:r w:rsidR="00B11660" w:rsidRPr="00C6761E">
        <w:t>10.</w:t>
      </w:r>
      <w:r w:rsidRPr="00C6761E">
        <w:t>2.2.3</w:t>
      </w:r>
      <w:r w:rsidRPr="00C6761E">
        <w:tab/>
        <w:t>5G ProSe UE-to-network relay discovery security parameters request procedure accepted by the 5G PKMF</w:t>
      </w:r>
      <w:bookmarkEnd w:id="2018"/>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lastRenderedPageBreak/>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Pr="00C6761E" w:rsidRDefault="00BD5D85" w:rsidP="005347D1">
      <w:pPr>
        <w:pStyle w:val="B4"/>
      </w:pPr>
      <w:r w:rsidRPr="00B34C4B">
        <w:t>iv)</w:t>
      </w:r>
      <w:r w:rsidRPr="00B34C4B">
        <w:tab/>
        <w:t>shall include the PLMN ID for which the security parameters are associated;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 xml:space="preserve">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w:t>
      </w:r>
      <w:r w:rsidRPr="00C6761E">
        <w:lastRenderedPageBreak/>
        <w:t>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19" w:name="_CR8_2_10_2_2_4"/>
      <w:bookmarkStart w:id="2020" w:name="_Toc172039883"/>
      <w:bookmarkEnd w:id="2019"/>
      <w:r w:rsidRPr="00C6761E">
        <w:t>8.2.</w:t>
      </w:r>
      <w:r w:rsidR="00B11660" w:rsidRPr="00C6761E">
        <w:t>10</w:t>
      </w:r>
      <w:r w:rsidRPr="00C6761E">
        <w:t>.2.2.4</w:t>
      </w:r>
      <w:r w:rsidRPr="00C6761E">
        <w:tab/>
        <w:t>5G ProSe UE-to-network relay discovery security parameters request procedure completion by the UE</w:t>
      </w:r>
      <w:bookmarkEnd w:id="2020"/>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Pr="00C6761E"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21" w:name="_CR8_2_10_2_2_5"/>
      <w:bookmarkStart w:id="2022" w:name="_Toc172039884"/>
      <w:bookmarkEnd w:id="2021"/>
      <w:r w:rsidRPr="00C6761E">
        <w:t>8.2.</w:t>
      </w:r>
      <w:r w:rsidR="00B11660" w:rsidRPr="00C6761E">
        <w:t>10</w:t>
      </w:r>
      <w:r w:rsidRPr="00C6761E">
        <w:t>.2.2.5</w:t>
      </w:r>
      <w:r w:rsidRPr="00C6761E">
        <w:tab/>
        <w:t>5G ProSe UE-to-network relay discovery security parameters request procedure not accepted by the 5G PKMF</w:t>
      </w:r>
      <w:bookmarkEnd w:id="2022"/>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23" w:name="_CR8_2_10_2_2_6"/>
      <w:bookmarkStart w:id="2024" w:name="_Toc172039885"/>
      <w:bookmarkEnd w:id="2023"/>
      <w:r w:rsidRPr="00C6761E">
        <w:t>8.2.</w:t>
      </w:r>
      <w:r w:rsidR="00B11660" w:rsidRPr="00C6761E">
        <w:t>10</w:t>
      </w:r>
      <w:r w:rsidRPr="00C6761E">
        <w:t>.2.2.6</w:t>
      </w:r>
      <w:r w:rsidRPr="00C6761E">
        <w:tab/>
        <w:t>Abnormal cases in the UE</w:t>
      </w:r>
      <w:bookmarkEnd w:id="2024"/>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lastRenderedPageBreak/>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25" w:name="_CR8_2_10_2_2_7"/>
      <w:bookmarkStart w:id="2026" w:name="_Toc172039886"/>
      <w:bookmarkEnd w:id="2025"/>
      <w:r w:rsidRPr="00C6761E">
        <w:t>8.2.</w:t>
      </w:r>
      <w:r w:rsidR="00B11660" w:rsidRPr="00C6761E">
        <w:t>10</w:t>
      </w:r>
      <w:r w:rsidRPr="00C6761E">
        <w:t>.2.2.7</w:t>
      </w:r>
      <w:r w:rsidRPr="00C6761E">
        <w:tab/>
        <w:t>Abnormal cases in the 5G PKMF</w:t>
      </w:r>
      <w:bookmarkEnd w:id="2026"/>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27" w:name="_CR8_2_10_2_3"/>
      <w:bookmarkStart w:id="2028" w:name="_Toc172039887"/>
      <w:bookmarkEnd w:id="2027"/>
      <w:r w:rsidRPr="00C6761E">
        <w:t>8.2.</w:t>
      </w:r>
      <w:r w:rsidR="00B11660" w:rsidRPr="00C6761E">
        <w:t>10</w:t>
      </w:r>
      <w:r w:rsidRPr="00C6761E">
        <w:t>.2.3</w:t>
      </w:r>
      <w:r w:rsidRPr="00C6761E">
        <w:tab/>
        <w:t>5G ProSe remote user key request procedure</w:t>
      </w:r>
      <w:bookmarkEnd w:id="2028"/>
    </w:p>
    <w:p w14:paraId="173D52E2" w14:textId="72CAFA59" w:rsidR="005347D1" w:rsidRPr="00C6761E" w:rsidRDefault="005347D1" w:rsidP="005347D1">
      <w:pPr>
        <w:pStyle w:val="Heading6"/>
      </w:pPr>
      <w:bookmarkStart w:id="2029" w:name="_CR8_2_10_2_3_1"/>
      <w:bookmarkStart w:id="2030" w:name="_Toc172039888"/>
      <w:bookmarkEnd w:id="2029"/>
      <w:r w:rsidRPr="00C6761E">
        <w:t>8.2.</w:t>
      </w:r>
      <w:r w:rsidR="00B11660" w:rsidRPr="00C6761E">
        <w:t>10</w:t>
      </w:r>
      <w:r w:rsidRPr="00C6761E">
        <w:t>.2.3.1</w:t>
      </w:r>
      <w:r w:rsidRPr="00C6761E">
        <w:tab/>
        <w:t>General</w:t>
      </w:r>
      <w:bookmarkEnd w:id="2030"/>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31" w:name="_CR8_2_10_2_3_2"/>
      <w:bookmarkStart w:id="2032" w:name="_Toc172039889"/>
      <w:bookmarkEnd w:id="2031"/>
      <w:r w:rsidRPr="00C6761E">
        <w:t>8.2.</w:t>
      </w:r>
      <w:r w:rsidR="00B11660" w:rsidRPr="00C6761E">
        <w:t>10</w:t>
      </w:r>
      <w:r w:rsidRPr="00C6761E">
        <w:t>.2.3.2</w:t>
      </w:r>
      <w:r w:rsidRPr="00C6761E">
        <w:tab/>
        <w:t>5G ProSe remote user key request procedure initiation</w:t>
      </w:r>
      <w:bookmarkEnd w:id="2032"/>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69.8pt;height:285.15pt" o:ole="">
            <v:imagedata r:id="rId100" o:title=""/>
          </v:shape>
          <o:OLEObject Type="Embed" ProgID="Visio.Drawing.11" ShapeID="_x0000_i1070" DrawAspect="Content" ObjectID="_1782652779" r:id="rId101"/>
        </w:object>
      </w:r>
    </w:p>
    <w:p w14:paraId="3F3DBEC9" w14:textId="5297744E" w:rsidR="005347D1" w:rsidRPr="00C6761E" w:rsidRDefault="005347D1" w:rsidP="005347D1">
      <w:pPr>
        <w:pStyle w:val="TF"/>
      </w:pPr>
      <w:bookmarkStart w:id="2033" w:name="_CRFigure8_2_10_2_3_2_1"/>
      <w:r w:rsidRPr="00C6761E">
        <w:t xml:space="preserve">Figure </w:t>
      </w:r>
      <w:bookmarkEnd w:id="2033"/>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34" w:name="_CR8_2_10_2_3_3"/>
      <w:bookmarkStart w:id="2035" w:name="_Toc172039890"/>
      <w:bookmarkEnd w:id="2034"/>
      <w:r w:rsidRPr="00C6761E">
        <w:t>8.2.</w:t>
      </w:r>
      <w:r w:rsidR="00B11660" w:rsidRPr="00C6761E">
        <w:t>10</w:t>
      </w:r>
      <w:r w:rsidRPr="00C6761E">
        <w:t>.2.3.3</w:t>
      </w:r>
      <w:r w:rsidRPr="00C6761E">
        <w:tab/>
        <w:t>5G ProSe remote user key request procedure accepted by the 5G PKMF</w:t>
      </w:r>
      <w:bookmarkEnd w:id="2035"/>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36" w:name="_CR8_2_10_2_3_4"/>
      <w:bookmarkStart w:id="2037" w:name="_Toc172039891"/>
      <w:bookmarkEnd w:id="2036"/>
      <w:r w:rsidRPr="00C6761E">
        <w:t>8.2.</w:t>
      </w:r>
      <w:r w:rsidR="00B11660" w:rsidRPr="00C6761E">
        <w:t>10</w:t>
      </w:r>
      <w:r w:rsidRPr="00C6761E">
        <w:t>.2.3.4</w:t>
      </w:r>
      <w:r w:rsidRPr="00C6761E">
        <w:tab/>
        <w:t>5G ProSe remote user key request procedure completion by the UE</w:t>
      </w:r>
      <w:bookmarkEnd w:id="2037"/>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38" w:name="_CR8_2_10_2_3_5"/>
      <w:bookmarkStart w:id="2039" w:name="_Toc172039892"/>
      <w:bookmarkEnd w:id="2038"/>
      <w:r w:rsidRPr="00C6761E">
        <w:t>8.2.</w:t>
      </w:r>
      <w:r w:rsidR="00B11660" w:rsidRPr="00C6761E">
        <w:t>10</w:t>
      </w:r>
      <w:r w:rsidRPr="00C6761E">
        <w:t>.2.3.5</w:t>
      </w:r>
      <w:r w:rsidRPr="00C6761E">
        <w:tab/>
        <w:t>5G ProSe remote user key request procedure not accepted by the 5G PKMF</w:t>
      </w:r>
      <w:bookmarkEnd w:id="2039"/>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40" w:name="_CR8_2_10_2_3_6"/>
      <w:bookmarkStart w:id="2041" w:name="_Toc172039893"/>
      <w:bookmarkEnd w:id="2040"/>
      <w:r w:rsidRPr="00C6761E">
        <w:lastRenderedPageBreak/>
        <w:t>8.2.</w:t>
      </w:r>
      <w:r w:rsidR="00B11660" w:rsidRPr="00C6761E">
        <w:t>10</w:t>
      </w:r>
      <w:r w:rsidRPr="00C6761E">
        <w:t>.2.3.6</w:t>
      </w:r>
      <w:r w:rsidRPr="00C6761E">
        <w:tab/>
        <w:t>Abnormal cases in the UE</w:t>
      </w:r>
      <w:bookmarkEnd w:id="2041"/>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42" w:name="_CR8_2_10_2_3_7"/>
      <w:bookmarkStart w:id="2043" w:name="_Toc172039894"/>
      <w:bookmarkEnd w:id="2042"/>
      <w:r w:rsidRPr="00C6761E">
        <w:t>8.2.</w:t>
      </w:r>
      <w:r w:rsidR="00B11660" w:rsidRPr="00C6761E">
        <w:t>10</w:t>
      </w:r>
      <w:r w:rsidRPr="00C6761E">
        <w:t>.2.3.7</w:t>
      </w:r>
      <w:r w:rsidRPr="00C6761E">
        <w:tab/>
        <w:t>Abnormal cases in the 5G PKMF</w:t>
      </w:r>
      <w:bookmarkEnd w:id="2043"/>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44" w:name="_CR8_2_10_2_4"/>
      <w:bookmarkStart w:id="2045" w:name="_Toc172039895"/>
      <w:bookmarkEnd w:id="2044"/>
      <w:r w:rsidRPr="00C6761E">
        <w:t>8.2.</w:t>
      </w:r>
      <w:r w:rsidR="00B11660" w:rsidRPr="00C6761E">
        <w:t>10</w:t>
      </w:r>
      <w:r w:rsidRPr="00C6761E">
        <w:t>.2.4</w:t>
      </w:r>
      <w:r w:rsidRPr="00C6761E">
        <w:tab/>
        <w:t>Key request procedure</w:t>
      </w:r>
      <w:bookmarkEnd w:id="2045"/>
    </w:p>
    <w:p w14:paraId="278B02C0" w14:textId="2F04E78C" w:rsidR="005347D1" w:rsidRPr="00C6761E" w:rsidRDefault="005347D1" w:rsidP="005347D1">
      <w:pPr>
        <w:pStyle w:val="Heading6"/>
      </w:pPr>
      <w:bookmarkStart w:id="2046" w:name="_CR8_2_10_2_4_1"/>
      <w:bookmarkStart w:id="2047" w:name="_Toc172039896"/>
      <w:bookmarkEnd w:id="2046"/>
      <w:r w:rsidRPr="00C6761E">
        <w:t>8.2.</w:t>
      </w:r>
      <w:r w:rsidR="00B11660" w:rsidRPr="00C6761E">
        <w:t>10</w:t>
      </w:r>
      <w:r w:rsidRPr="00C6761E">
        <w:t>.2.4.1</w:t>
      </w:r>
      <w:r w:rsidRPr="00C6761E">
        <w:tab/>
        <w:t>General</w:t>
      </w:r>
      <w:bookmarkEnd w:id="2047"/>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48" w:name="_CR8_2_10_2_4_2"/>
      <w:bookmarkStart w:id="2049" w:name="_Toc172039897"/>
      <w:bookmarkEnd w:id="2048"/>
      <w:r w:rsidRPr="00C6761E">
        <w:t>8.2.</w:t>
      </w:r>
      <w:r w:rsidR="00B11660" w:rsidRPr="00C6761E">
        <w:t>10</w:t>
      </w:r>
      <w:r w:rsidRPr="00C6761E">
        <w:t>.2.4.2</w:t>
      </w:r>
      <w:r w:rsidRPr="00C6761E">
        <w:tab/>
        <w:t>Key request procedure initiation</w:t>
      </w:r>
      <w:bookmarkEnd w:id="2049"/>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7.25pt" o:ole="">
            <v:imagedata r:id="rId102" o:title=""/>
          </v:shape>
          <o:OLEObject Type="Embed" ProgID="Visio.Drawing.11" ShapeID="_x0000_i1071" DrawAspect="Content" ObjectID="_1782652780" r:id="rId103"/>
        </w:object>
      </w:r>
    </w:p>
    <w:p w14:paraId="11FA5C49" w14:textId="6C36FFEB" w:rsidR="005347D1" w:rsidRPr="00C6761E" w:rsidRDefault="005347D1" w:rsidP="005347D1">
      <w:pPr>
        <w:pStyle w:val="TF"/>
      </w:pPr>
      <w:bookmarkStart w:id="2050" w:name="_CRFigure8_2_10_2_4_2_1"/>
      <w:r w:rsidRPr="00C6761E">
        <w:t xml:space="preserve">Figure </w:t>
      </w:r>
      <w:bookmarkEnd w:id="2050"/>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51" w:name="_CR8_2_10_2_4_3"/>
      <w:bookmarkStart w:id="2052" w:name="_Toc172039898"/>
      <w:bookmarkEnd w:id="2051"/>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52"/>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 xml:space="preserve">remote </w:t>
      </w:r>
      <w:r w:rsidRPr="00C6761E">
        <w:lastRenderedPageBreak/>
        <w:t>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53" w:name="_CR8_2_10_2_4_4"/>
      <w:bookmarkStart w:id="2054" w:name="_Toc172039899"/>
      <w:bookmarkEnd w:id="2053"/>
      <w:r w:rsidRPr="00C6761E">
        <w:t>8.2.</w:t>
      </w:r>
      <w:r w:rsidR="00B11660" w:rsidRPr="00C6761E">
        <w:t>10</w:t>
      </w:r>
      <w:r w:rsidRPr="00C6761E">
        <w:t>.2.4.4</w:t>
      </w:r>
      <w:r w:rsidRPr="00C6761E">
        <w:tab/>
        <w:t>Key request procedure completion by the UE</w:t>
      </w:r>
      <w:bookmarkEnd w:id="2054"/>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055" w:name="_CR8_2_10_2_4_5"/>
      <w:bookmarkStart w:id="2056" w:name="_Toc172039900"/>
      <w:bookmarkEnd w:id="2055"/>
      <w:r w:rsidRPr="00C6761E">
        <w:t>8.2.</w:t>
      </w:r>
      <w:r w:rsidR="00B11660" w:rsidRPr="00C6761E">
        <w:t>10</w:t>
      </w:r>
      <w:r w:rsidRPr="00C6761E">
        <w:t>.2.4.5</w:t>
      </w:r>
      <w:r w:rsidRPr="00C6761E">
        <w:tab/>
        <w:t>Key request procedure not accepted by the 5G PKMF</w:t>
      </w:r>
      <w:bookmarkEnd w:id="2056"/>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57" w:name="_CR8_2_10_2_4_6"/>
      <w:bookmarkStart w:id="2058" w:name="_Toc172039901"/>
      <w:bookmarkEnd w:id="2057"/>
      <w:r w:rsidRPr="00C6761E">
        <w:t>8.2.</w:t>
      </w:r>
      <w:r w:rsidR="00B11660" w:rsidRPr="00C6761E">
        <w:t>10.</w:t>
      </w:r>
      <w:r w:rsidRPr="00C6761E">
        <w:t>2.4.6</w:t>
      </w:r>
      <w:r w:rsidRPr="00C6761E">
        <w:tab/>
        <w:t>Abnormal cases in the UE</w:t>
      </w:r>
      <w:bookmarkEnd w:id="2058"/>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59" w:name="_CR8_2_10_2_4_7"/>
      <w:bookmarkStart w:id="2060" w:name="_Toc172039902"/>
      <w:bookmarkEnd w:id="2059"/>
      <w:r w:rsidRPr="00C6761E">
        <w:t>8.2.</w:t>
      </w:r>
      <w:r w:rsidR="00B11660" w:rsidRPr="00C6761E">
        <w:t>10</w:t>
      </w:r>
      <w:r w:rsidRPr="00C6761E">
        <w:t>.2.4.7</w:t>
      </w:r>
      <w:r w:rsidRPr="00C6761E">
        <w:tab/>
        <w:t>Abnormal cases in the 5G PKMF</w:t>
      </w:r>
      <w:bookmarkEnd w:id="2060"/>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61" w:name="_CR8_2_11"/>
      <w:bookmarkStart w:id="2062" w:name="_Toc172039903"/>
      <w:bookmarkEnd w:id="2061"/>
      <w:r w:rsidRPr="00C6761E">
        <w:t>8.2.11</w:t>
      </w:r>
      <w:r w:rsidRPr="00C6761E">
        <w:tab/>
        <w:t>UE-to-network relay unicast direct communication over PC5 interface</w:t>
      </w:r>
      <w:bookmarkEnd w:id="2062"/>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063" w:name="_CR8_2_12"/>
      <w:bookmarkStart w:id="2064" w:name="_Toc172039904"/>
      <w:bookmarkEnd w:id="2063"/>
      <w:r w:rsidRPr="00C6761E">
        <w:lastRenderedPageBreak/>
        <w:t>8.2.12</w:t>
      </w:r>
      <w:r w:rsidRPr="00C6761E">
        <w:tab/>
        <w:t>5G ProSe security procedures over PC3a interface</w:t>
      </w:r>
      <w:bookmarkEnd w:id="2064"/>
    </w:p>
    <w:p w14:paraId="793AAAB0" w14:textId="3258C110" w:rsidR="002E1470" w:rsidRPr="00C6761E" w:rsidRDefault="002E1470" w:rsidP="002E1470">
      <w:pPr>
        <w:pStyle w:val="Heading4"/>
      </w:pPr>
      <w:bookmarkStart w:id="2065" w:name="_CR8_2_12_1"/>
      <w:bookmarkStart w:id="2066" w:name="_Toc172039905"/>
      <w:bookmarkEnd w:id="2065"/>
      <w:r w:rsidRPr="00C6761E">
        <w:t>8.2.12.1</w:t>
      </w:r>
      <w:r w:rsidRPr="00C6761E">
        <w:tab/>
        <w:t>General</w:t>
      </w:r>
      <w:bookmarkEnd w:id="2066"/>
    </w:p>
    <w:p w14:paraId="5AB31E64" w14:textId="70E160FB" w:rsidR="002E1470" w:rsidRPr="00C6761E" w:rsidRDefault="002E1470" w:rsidP="002E1470">
      <w:pPr>
        <w:pStyle w:val="Heading5"/>
      </w:pPr>
      <w:bookmarkStart w:id="2067" w:name="_CR8_2_12_1_1"/>
      <w:bookmarkStart w:id="2068" w:name="_Toc172039906"/>
      <w:bookmarkEnd w:id="2067"/>
      <w:r w:rsidRPr="00C6761E">
        <w:t>8.2.12.1.1</w:t>
      </w:r>
      <w:r w:rsidRPr="00C6761E">
        <w:tab/>
        <w:t>Transport protocol for PC3a messages</w:t>
      </w:r>
      <w:bookmarkEnd w:id="2068"/>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69" w:name="_CR8_2_12_1_2"/>
      <w:bookmarkStart w:id="2070" w:name="_Toc172039907"/>
      <w:bookmarkEnd w:id="2069"/>
      <w:r w:rsidRPr="00C6761E">
        <w:t>8.2.12.1.2</w:t>
      </w:r>
      <w:r w:rsidRPr="00C6761E">
        <w:tab/>
        <w:t>Handling of UE-initiated procedures</w:t>
      </w:r>
      <w:bookmarkEnd w:id="2070"/>
    </w:p>
    <w:p w14:paraId="2B63C60F" w14:textId="055D1787" w:rsidR="002E1470" w:rsidRPr="00C6761E" w:rsidRDefault="002E1470" w:rsidP="002E1470">
      <w:pPr>
        <w:pStyle w:val="Heading6"/>
      </w:pPr>
      <w:bookmarkStart w:id="2071" w:name="_CR8_2_12_1_2_1"/>
      <w:bookmarkStart w:id="2072" w:name="_Toc172039908"/>
      <w:bookmarkEnd w:id="2071"/>
      <w:r w:rsidRPr="00C6761E">
        <w:t>8.2.12.1.2.1</w:t>
      </w:r>
      <w:r w:rsidRPr="00C6761E">
        <w:tab/>
        <w:t>General</w:t>
      </w:r>
      <w:bookmarkEnd w:id="2072"/>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73" w:name="_CR8_2_12_1_2_2"/>
      <w:bookmarkStart w:id="2074" w:name="_Toc172039909"/>
      <w:bookmarkEnd w:id="2073"/>
      <w:r w:rsidRPr="00C6761E">
        <w:t>8.2.12.1.2.2</w:t>
      </w:r>
      <w:r w:rsidRPr="00C6761E">
        <w:tab/>
        <w:t>5G DDNMF discovery</w:t>
      </w:r>
      <w:bookmarkEnd w:id="2074"/>
    </w:p>
    <w:p w14:paraId="0B7CB974" w14:textId="466751CC" w:rsidR="002E1470" w:rsidRPr="00C6761E" w:rsidRDefault="001B20EE" w:rsidP="002E1470">
      <w:pPr>
        <w:pStyle w:val="Heading4"/>
      </w:pPr>
      <w:bookmarkStart w:id="2075" w:name="_CRThe5GDDNMFdiscoveryisthesameasdescri"/>
      <w:bookmarkStart w:id="2076" w:name="_Toc172039910"/>
      <w:bookmarkEnd w:id="2075"/>
      <w:r w:rsidRPr="00C6761E">
        <w:t>The 5G DDNMF discovery is the same as described in clause 6.1.2.2.</w:t>
      </w:r>
      <w:r w:rsidR="002E1470" w:rsidRPr="00C6761E">
        <w:t>8.2.12.2</w:t>
      </w:r>
      <w:r w:rsidR="002E1470" w:rsidRPr="00C6761E">
        <w:tab/>
        <w:t>Procedures</w:t>
      </w:r>
      <w:bookmarkEnd w:id="2076"/>
    </w:p>
    <w:p w14:paraId="4AE33BC8" w14:textId="6F18EE86" w:rsidR="002E1470" w:rsidRPr="00C6761E" w:rsidRDefault="002E1470" w:rsidP="002E1470">
      <w:pPr>
        <w:pStyle w:val="Heading5"/>
      </w:pPr>
      <w:bookmarkStart w:id="2077" w:name="_CR8_2_12_2_1"/>
      <w:bookmarkStart w:id="2078" w:name="_Toc172039911"/>
      <w:bookmarkEnd w:id="2077"/>
      <w:r w:rsidRPr="00C6761E">
        <w:t>8.2.12.2.1</w:t>
      </w:r>
      <w:r w:rsidRPr="00C6761E">
        <w:tab/>
        <w:t>Types of 5G ProSe security procedures over PC3a interface</w:t>
      </w:r>
      <w:bookmarkEnd w:id="2078"/>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79" w:name="_CR8_2_12_2_2"/>
      <w:bookmarkStart w:id="2080" w:name="_Toc172039912"/>
      <w:bookmarkEnd w:id="2079"/>
      <w:r w:rsidRPr="00C6761E">
        <w:lastRenderedPageBreak/>
        <w:t>8.2.12.2.2</w:t>
      </w:r>
      <w:r w:rsidRPr="00C6761E">
        <w:tab/>
        <w:t>5G ProSe UE-to-network relay discovery security material request procedure</w:t>
      </w:r>
      <w:bookmarkEnd w:id="2080"/>
    </w:p>
    <w:p w14:paraId="090925B2" w14:textId="6620B66B" w:rsidR="002E1470" w:rsidRPr="00C6761E" w:rsidRDefault="002E1470" w:rsidP="002E1470">
      <w:pPr>
        <w:pStyle w:val="Heading6"/>
      </w:pPr>
      <w:bookmarkStart w:id="2081" w:name="_CR8_2_12_2_2_1"/>
      <w:bookmarkStart w:id="2082" w:name="_Toc172039913"/>
      <w:bookmarkEnd w:id="2081"/>
      <w:r w:rsidRPr="00C6761E">
        <w:t>8.2.12.2.2.1</w:t>
      </w:r>
      <w:r w:rsidRPr="00C6761E">
        <w:tab/>
        <w:t>General</w:t>
      </w:r>
      <w:bookmarkEnd w:id="2082"/>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083" w:name="_CR8_2_12_2_2_2"/>
      <w:bookmarkStart w:id="2084" w:name="_Toc172039914"/>
      <w:bookmarkEnd w:id="2083"/>
      <w:r w:rsidRPr="00C6761E">
        <w:t>8.2.12.2.2.2</w:t>
      </w:r>
      <w:r w:rsidRPr="00C6761E">
        <w:tab/>
        <w:t>5G ProSe UE-to-network relay discovery security material request procedure initiation</w:t>
      </w:r>
      <w:bookmarkEnd w:id="2084"/>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2pt;height:313.65pt" o:ole="">
            <v:imagedata r:id="rId104" o:title=""/>
          </v:shape>
          <o:OLEObject Type="Embed" ProgID="Visio.Drawing.11" ShapeID="_x0000_i1072" DrawAspect="Content" ObjectID="_1782652781" r:id="rId105"/>
        </w:object>
      </w:r>
    </w:p>
    <w:p w14:paraId="75F2819D" w14:textId="41CC15D3" w:rsidR="002E1470" w:rsidRPr="00C6761E" w:rsidRDefault="002E1470" w:rsidP="002E1470">
      <w:pPr>
        <w:pStyle w:val="TF"/>
      </w:pPr>
      <w:bookmarkStart w:id="2085" w:name="_CRFigure8_2_12_2_2_2_1"/>
      <w:r w:rsidRPr="00C6761E">
        <w:t>Figure</w:t>
      </w:r>
      <w:r w:rsidR="009D156E" w:rsidRPr="00C6761E">
        <w:t> </w:t>
      </w:r>
      <w:bookmarkEnd w:id="2085"/>
      <w:r w:rsidRPr="00C6761E">
        <w:t>8.2.12.2.2.2.1: 5G ProSe UE-to-network relay discovery security material request procedure</w:t>
      </w:r>
    </w:p>
    <w:p w14:paraId="73636403" w14:textId="4D6EF91E" w:rsidR="002E1470" w:rsidRPr="00C6761E" w:rsidRDefault="002E1470" w:rsidP="002E1470">
      <w:pPr>
        <w:pStyle w:val="Heading6"/>
      </w:pPr>
      <w:bookmarkStart w:id="2086" w:name="_CR8_2_12_2_2_3"/>
      <w:bookmarkStart w:id="2087" w:name="_Toc172039915"/>
      <w:bookmarkEnd w:id="2086"/>
      <w:r w:rsidRPr="00C6761E">
        <w:t>8.2.12.2.2.3</w:t>
      </w:r>
      <w:r w:rsidRPr="00C6761E">
        <w:tab/>
        <w:t>5G ProSe UE-to-network relay discovery security material request procedure accepted by the 5G DDNMF</w:t>
      </w:r>
      <w:bookmarkEnd w:id="2087"/>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lastRenderedPageBreak/>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Pr="00C6761E" w:rsidRDefault="00BD5D85" w:rsidP="002E1470">
      <w:pPr>
        <w:pStyle w:val="B4"/>
      </w:pPr>
      <w:r w:rsidRPr="00442594">
        <w:t>iv)</w:t>
      </w:r>
      <w:r w:rsidRPr="00442594">
        <w:tab/>
        <w:t>shall include the PLMN ID for which the security parameters are associated;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 xml:space="preserve">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w:t>
      </w:r>
      <w:r w:rsidRPr="00C6761E">
        <w:lastRenderedPageBreak/>
        <w:t>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088" w:name="_CR8_2_12_2_2_4"/>
      <w:bookmarkStart w:id="2089" w:name="_Toc172039916"/>
      <w:bookmarkEnd w:id="2088"/>
      <w:r w:rsidRPr="00C6761E">
        <w:t>8.2.12.2.2.4</w:t>
      </w:r>
      <w:r w:rsidRPr="00C6761E">
        <w:tab/>
        <w:t>5G ProSe UE-to-network relay discovery security material request procedure completion by the UE</w:t>
      </w:r>
      <w:bookmarkEnd w:id="2089"/>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Pr="00C6761E"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090" w:name="_CR8_2_12_2_2_5"/>
      <w:bookmarkStart w:id="2091" w:name="_Toc172039917"/>
      <w:bookmarkEnd w:id="2090"/>
      <w:r w:rsidRPr="00C6761E">
        <w:t>8.2.12.2.2.5</w:t>
      </w:r>
      <w:r w:rsidRPr="00C6761E">
        <w:tab/>
        <w:t>5G ProSe UE-to-network relay discovery security material request procedure not accepted by the 5G DDNMF</w:t>
      </w:r>
      <w:bookmarkEnd w:id="2091"/>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092" w:name="_CR8_2_12_2_2_6"/>
      <w:bookmarkStart w:id="2093" w:name="_Toc172039918"/>
      <w:bookmarkEnd w:id="2092"/>
      <w:r w:rsidRPr="00C6761E">
        <w:t>8.2.12.2.2.6</w:t>
      </w:r>
      <w:r w:rsidRPr="00C6761E">
        <w:tab/>
        <w:t>Abnormal cases in the UE</w:t>
      </w:r>
      <w:bookmarkEnd w:id="2093"/>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094" w:name="_CR8_2_12_2_2_7"/>
      <w:bookmarkStart w:id="2095" w:name="_Toc172039919"/>
      <w:bookmarkEnd w:id="2094"/>
      <w:r w:rsidRPr="00C6761E">
        <w:t>8.2.12.2.2.7</w:t>
      </w:r>
      <w:r w:rsidRPr="00C6761E">
        <w:tab/>
        <w:t>Abnormal cases in the 5G DDNMF</w:t>
      </w:r>
      <w:bookmarkEnd w:id="2095"/>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096" w:name="_Toc115079210"/>
      <w:bookmarkStart w:id="2097" w:name="_Hlk131667734"/>
    </w:p>
    <w:p w14:paraId="150D98FF" w14:textId="721EDE27" w:rsidR="002E6D93" w:rsidRPr="00C6761E" w:rsidRDefault="002E6D93" w:rsidP="002E6D93">
      <w:pPr>
        <w:pStyle w:val="Heading3"/>
        <w:rPr>
          <w:lang w:val="en-US" w:eastAsia="zh-CN"/>
        </w:rPr>
      </w:pPr>
      <w:bookmarkStart w:id="2098" w:name="_CR8_2_13"/>
      <w:bookmarkStart w:id="2099" w:name="_Toc172039920"/>
      <w:bookmarkEnd w:id="2098"/>
      <w:r w:rsidRPr="00C6761E">
        <w:rPr>
          <w:lang w:val="en-US" w:eastAsia="zh-CN"/>
        </w:rPr>
        <w:t>8.2.13</w:t>
      </w:r>
      <w:r w:rsidRPr="00C6761E">
        <w:rPr>
          <w:lang w:val="en-US" w:eastAsia="zh-CN"/>
        </w:rPr>
        <w:tab/>
        <w:t>Communication path switching between 5G ProSe UE-to-network relays</w:t>
      </w:r>
      <w:bookmarkEnd w:id="2099"/>
    </w:p>
    <w:p w14:paraId="45B33239" w14:textId="7665CBE0" w:rsidR="002E6D93" w:rsidRPr="00C6761E" w:rsidRDefault="002E6D93" w:rsidP="002E6D93">
      <w:pPr>
        <w:pStyle w:val="Heading4"/>
        <w:rPr>
          <w:lang w:val="en-US" w:eastAsia="zh-CN"/>
        </w:rPr>
      </w:pPr>
      <w:bookmarkStart w:id="2100" w:name="_CR8_2_13_1"/>
      <w:bookmarkStart w:id="2101" w:name="_Toc172039921"/>
      <w:bookmarkEnd w:id="2100"/>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01"/>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02" w:name="_CR8_2_13_2"/>
      <w:bookmarkStart w:id="2103" w:name="_Toc172039922"/>
      <w:bookmarkEnd w:id="2102"/>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03"/>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lastRenderedPageBreak/>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04" w:name="_CR8_2_13_3"/>
      <w:bookmarkStart w:id="2105" w:name="_Toc172039923"/>
      <w:bookmarkEnd w:id="2104"/>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05"/>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06" w:name="_CR8_2_13_4"/>
      <w:bookmarkStart w:id="2107" w:name="_Toc172039924"/>
      <w:bookmarkEnd w:id="2106"/>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07"/>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08" w:name="_CR8_2_13_5"/>
      <w:bookmarkStart w:id="2109" w:name="_Toc172039925"/>
      <w:bookmarkEnd w:id="2108"/>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09"/>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lastRenderedPageBreak/>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10" w:name="_CR8_2_14"/>
      <w:bookmarkStart w:id="2111" w:name="_Toc172039926"/>
      <w:bookmarkEnd w:id="2110"/>
      <w:r w:rsidRPr="00C6761E">
        <w:rPr>
          <w:lang w:val="en-US" w:eastAsia="zh-CN"/>
        </w:rPr>
        <w:t>8.2.14</w:t>
      </w:r>
      <w:r w:rsidRPr="00C6761E">
        <w:rPr>
          <w:lang w:val="en-US" w:eastAsia="zh-CN"/>
        </w:rPr>
        <w:tab/>
        <w:t>5G ProSe public warning notification relay procedure</w:t>
      </w:r>
      <w:bookmarkEnd w:id="2111"/>
    </w:p>
    <w:p w14:paraId="6D0B14F2" w14:textId="1B8117A0" w:rsidR="00267038" w:rsidRPr="00C6761E" w:rsidRDefault="00267038" w:rsidP="00267038">
      <w:pPr>
        <w:pStyle w:val="Heading4"/>
        <w:rPr>
          <w:lang w:val="en-US" w:eastAsia="zh-CN"/>
        </w:rPr>
      </w:pPr>
      <w:bookmarkStart w:id="2112" w:name="_CR8_2_14_1"/>
      <w:bookmarkStart w:id="2113" w:name="_Toc172039927"/>
      <w:bookmarkEnd w:id="2112"/>
      <w:r w:rsidRPr="00C6761E">
        <w:rPr>
          <w:lang w:val="en-US" w:eastAsia="zh-CN"/>
        </w:rPr>
        <w:t>8.2.14.1</w:t>
      </w:r>
      <w:r w:rsidRPr="00C6761E">
        <w:rPr>
          <w:lang w:val="en-US" w:eastAsia="zh-CN"/>
        </w:rPr>
        <w:tab/>
        <w:t>General</w:t>
      </w:r>
      <w:bookmarkEnd w:id="2113"/>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14" w:name="_CR8_2_14_2"/>
      <w:bookmarkStart w:id="2115" w:name="_Toc172039928"/>
      <w:bookmarkEnd w:id="2114"/>
      <w:r w:rsidRPr="00C6761E">
        <w:rPr>
          <w:lang w:val="en-US"/>
        </w:rPr>
        <w:t>8.2.14.2</w:t>
      </w:r>
      <w:r w:rsidRPr="00C6761E">
        <w:rPr>
          <w:lang w:val="en-US"/>
        </w:rPr>
        <w:tab/>
        <w:t>5G ProSe public warning notification relay procedure initiation for 5G ProSe layer-3 UE-to-network relay</w:t>
      </w:r>
      <w:bookmarkEnd w:id="2115"/>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7777777" w:rsidR="00267038" w:rsidRPr="00C6761E" w:rsidRDefault="00267038" w:rsidP="00267038">
      <w:pPr>
        <w:pStyle w:val="B1"/>
      </w:pPr>
      <w:r w:rsidRPr="00C6761E">
        <w:t>c)</w:t>
      </w:r>
      <w:r w:rsidRPr="00C6761E">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lastRenderedPageBreak/>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16" w:name="_CR8_2_14_3"/>
      <w:bookmarkStart w:id="2117" w:name="_Toc172039929"/>
      <w:bookmarkEnd w:id="2116"/>
      <w:r w:rsidRPr="00C6761E">
        <w:t>8.2.14.3</w:t>
      </w:r>
      <w:r w:rsidRPr="00C6761E">
        <w:tab/>
        <w:t xml:space="preserve">Reception of </w:t>
      </w:r>
      <w:r w:rsidRPr="00C6761E">
        <w:rPr>
          <w:lang w:val="en-US"/>
        </w:rPr>
        <w:t>5G ProSe public warning notification relay message</w:t>
      </w:r>
      <w:bookmarkEnd w:id="2117"/>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18" w:name="_CR8_2_15"/>
      <w:bookmarkStart w:id="2119" w:name="_Toc172039930"/>
      <w:bookmarkEnd w:id="2118"/>
      <w:r w:rsidRPr="00C6761E">
        <w:t>8.2.15</w:t>
      </w:r>
      <w:r w:rsidRPr="00C6761E">
        <w:tab/>
        <w:t>Multi-path communication via a PDU session and via 5G ProSe UE-to-network relay</w:t>
      </w:r>
      <w:bookmarkEnd w:id="2119"/>
    </w:p>
    <w:p w14:paraId="774AE8B4" w14:textId="3337DB07" w:rsidR="003C5441" w:rsidRPr="00C6761E" w:rsidRDefault="003C5441" w:rsidP="003C5441">
      <w:pPr>
        <w:pStyle w:val="Heading4"/>
        <w:rPr>
          <w:lang w:val="en-US" w:eastAsia="zh-CN"/>
        </w:rPr>
      </w:pPr>
      <w:bookmarkStart w:id="2120" w:name="_CR8_2_15_1"/>
      <w:bookmarkStart w:id="2121" w:name="_Toc172039931"/>
      <w:bookmarkEnd w:id="2120"/>
      <w:r w:rsidRPr="00C6761E">
        <w:rPr>
          <w:lang w:val="en-US" w:eastAsia="zh-CN"/>
        </w:rPr>
        <w:t>8.2.15.1</w:t>
      </w:r>
      <w:r w:rsidRPr="00C6761E">
        <w:rPr>
          <w:lang w:val="en-US" w:eastAsia="zh-CN"/>
        </w:rPr>
        <w:tab/>
        <w:t>General</w:t>
      </w:r>
      <w:bookmarkEnd w:id="2121"/>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22" w:name="_CR8_2_15_2"/>
      <w:bookmarkStart w:id="2123" w:name="_Toc172039932"/>
      <w:bookmarkEnd w:id="2122"/>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23"/>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24" w:name="_CR8_2_15_3"/>
      <w:bookmarkStart w:id="2125" w:name="_Toc172039933"/>
      <w:bookmarkEnd w:id="2124"/>
      <w:r w:rsidRPr="00C6761E">
        <w:rPr>
          <w:lang w:val="en-US" w:eastAsia="zh-CN"/>
        </w:rPr>
        <w:lastRenderedPageBreak/>
        <w:t>8.2.15.3</w:t>
      </w:r>
      <w:r w:rsidRPr="00C6761E">
        <w:rPr>
          <w:lang w:val="en-US" w:eastAsia="zh-CN"/>
        </w:rPr>
        <w:tab/>
      </w:r>
      <w:r w:rsidRPr="00C6761E">
        <w:rPr>
          <w:lang w:eastAsia="zh-CN"/>
        </w:rPr>
        <w:t>Multi-path communication via a PDU session and via 5G ProSe layer-2 UE-to-network relay</w:t>
      </w:r>
      <w:bookmarkEnd w:id="2125"/>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26" w:name="_CR8a"/>
      <w:bookmarkStart w:id="2127" w:name="_Toc172039934"/>
      <w:bookmarkEnd w:id="2126"/>
      <w:r w:rsidRPr="00C6761E">
        <w:rPr>
          <w:rFonts w:eastAsiaTheme="minorEastAsia"/>
          <w:lang w:eastAsia="zh-CN"/>
        </w:rPr>
        <w:t>8a</w:t>
      </w:r>
      <w:r w:rsidRPr="00C6761E">
        <w:rPr>
          <w:rFonts w:eastAsiaTheme="minorEastAsia"/>
          <w:lang w:eastAsia="zh-CN"/>
        </w:rPr>
        <w:tab/>
        <w:t>5G ProSe UE-to-UE relay</w:t>
      </w:r>
      <w:bookmarkEnd w:id="2096"/>
      <w:bookmarkEnd w:id="2127"/>
    </w:p>
    <w:p w14:paraId="2ACFAA3A" w14:textId="77777777" w:rsidR="00622273" w:rsidRPr="00C6761E" w:rsidRDefault="00622273" w:rsidP="00622273">
      <w:pPr>
        <w:pStyle w:val="Heading2"/>
      </w:pPr>
      <w:bookmarkStart w:id="2128" w:name="_CR8a_1"/>
      <w:bookmarkStart w:id="2129" w:name="_Toc115079211"/>
      <w:bookmarkStart w:id="2130" w:name="_Toc172039935"/>
      <w:bookmarkEnd w:id="2128"/>
      <w:r w:rsidRPr="00C6761E">
        <w:t>8a.1</w:t>
      </w:r>
      <w:r w:rsidRPr="00C6761E">
        <w:tab/>
        <w:t>Overview</w:t>
      </w:r>
      <w:bookmarkEnd w:id="2129"/>
      <w:bookmarkEnd w:id="2130"/>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31" w:name="_CR8a_2"/>
      <w:bookmarkStart w:id="2132" w:name="_Toc115079212"/>
      <w:bookmarkStart w:id="2133" w:name="_Toc172039936"/>
      <w:bookmarkEnd w:id="2131"/>
      <w:r w:rsidRPr="00C6761E">
        <w:t>8a.2</w:t>
      </w:r>
      <w:r w:rsidRPr="00C6761E">
        <w:tab/>
        <w:t>Procedures</w:t>
      </w:r>
      <w:bookmarkEnd w:id="2132"/>
      <w:bookmarkEnd w:id="2133"/>
    </w:p>
    <w:p w14:paraId="54090E84" w14:textId="77777777" w:rsidR="00622273" w:rsidRPr="00C6761E" w:rsidRDefault="00622273" w:rsidP="00622273">
      <w:pPr>
        <w:pStyle w:val="Heading3"/>
      </w:pPr>
      <w:bookmarkStart w:id="2134" w:name="_CR8a_2_1"/>
      <w:bookmarkStart w:id="2135" w:name="_Toc115079213"/>
      <w:bookmarkStart w:id="2136" w:name="_Toc172039937"/>
      <w:bookmarkEnd w:id="2134"/>
      <w:r w:rsidRPr="00C6761E">
        <w:t>8a.2.1</w:t>
      </w:r>
      <w:r w:rsidRPr="00C6761E">
        <w:tab/>
        <w:t>5G ProSe UE-to-UE relay discovery over PC5 interface</w:t>
      </w:r>
      <w:bookmarkEnd w:id="2135"/>
      <w:bookmarkEnd w:id="2136"/>
    </w:p>
    <w:p w14:paraId="7A7ECF64" w14:textId="77777777" w:rsidR="00622273" w:rsidRPr="00C6761E" w:rsidRDefault="00622273" w:rsidP="00622273">
      <w:pPr>
        <w:pStyle w:val="Heading4"/>
        <w:rPr>
          <w:lang w:eastAsia="zh-CN"/>
        </w:rPr>
      </w:pPr>
      <w:bookmarkStart w:id="2137" w:name="_CR8a_2_1_1"/>
      <w:bookmarkStart w:id="2138" w:name="_Toc115079214"/>
      <w:bookmarkStart w:id="2139" w:name="_Toc172039938"/>
      <w:bookmarkEnd w:id="2137"/>
      <w:r w:rsidRPr="00C6761E">
        <w:rPr>
          <w:lang w:eastAsia="zh-CN"/>
        </w:rPr>
        <w:t>8a.2.1.1</w:t>
      </w:r>
      <w:r w:rsidRPr="00C6761E">
        <w:rPr>
          <w:lang w:eastAsia="zh-CN"/>
        </w:rPr>
        <w:tab/>
        <w:t>General</w:t>
      </w:r>
      <w:bookmarkEnd w:id="2138"/>
      <w:bookmarkEnd w:id="2139"/>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lastRenderedPageBreak/>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40" w:name="_CR8a_2_1_2"/>
      <w:bookmarkStart w:id="2141" w:name="_Toc172039939"/>
      <w:bookmarkEnd w:id="2140"/>
      <w:r w:rsidRPr="00C6761E">
        <w:rPr>
          <w:lang w:eastAsia="zh-CN"/>
        </w:rPr>
        <w:t>8a.2.1.2</w:t>
      </w:r>
      <w:r w:rsidRPr="00C6761E">
        <w:rPr>
          <w:lang w:eastAsia="zh-CN"/>
        </w:rPr>
        <w:tab/>
        <w:t>UE-to-UE relay discovery over PC5 interface with model A</w:t>
      </w:r>
      <w:bookmarkEnd w:id="2141"/>
    </w:p>
    <w:p w14:paraId="2BB08A74" w14:textId="77777777" w:rsidR="00C1267D" w:rsidRPr="00C6761E" w:rsidRDefault="00C1267D" w:rsidP="00C1267D">
      <w:pPr>
        <w:pStyle w:val="Heading5"/>
        <w:rPr>
          <w:lang w:eastAsia="zh-CN"/>
        </w:rPr>
      </w:pPr>
      <w:bookmarkStart w:id="2142" w:name="_CR8a_2_1_2_1"/>
      <w:bookmarkStart w:id="2143" w:name="_Toc172039940"/>
      <w:bookmarkEnd w:id="2142"/>
      <w:r w:rsidRPr="00C6761E">
        <w:rPr>
          <w:lang w:eastAsia="zh-CN"/>
        </w:rPr>
        <w:t>8a.2.1.2.1</w:t>
      </w:r>
      <w:r w:rsidRPr="00C6761E">
        <w:rPr>
          <w:lang w:eastAsia="zh-CN"/>
        </w:rPr>
        <w:tab/>
        <w:t>General</w:t>
      </w:r>
      <w:bookmarkEnd w:id="2143"/>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44" w:name="_CR8a_2_1_2_2"/>
      <w:bookmarkStart w:id="2145" w:name="_Toc172039941"/>
      <w:bookmarkEnd w:id="2144"/>
      <w:r w:rsidRPr="00C6761E">
        <w:rPr>
          <w:lang w:eastAsia="zh-CN"/>
        </w:rPr>
        <w:t>8a.2.1.2.2</w:t>
      </w:r>
      <w:r w:rsidRPr="00C6761E">
        <w:rPr>
          <w:lang w:eastAsia="zh-CN"/>
        </w:rPr>
        <w:tab/>
        <w:t>Announcing UE relay discovery for UE-to-UE relay discovery</w:t>
      </w:r>
      <w:bookmarkEnd w:id="2145"/>
    </w:p>
    <w:p w14:paraId="79A32732" w14:textId="77777777" w:rsidR="00C1267D" w:rsidRPr="00C6761E" w:rsidRDefault="00C1267D" w:rsidP="00C1267D">
      <w:pPr>
        <w:pStyle w:val="Heading6"/>
        <w:rPr>
          <w:lang w:eastAsia="zh-CN"/>
        </w:rPr>
      </w:pPr>
      <w:bookmarkStart w:id="2146" w:name="_CR8a_2_1_2_2_1"/>
      <w:bookmarkStart w:id="2147" w:name="_Toc172039942"/>
      <w:bookmarkEnd w:id="2146"/>
      <w:r w:rsidRPr="00C6761E">
        <w:rPr>
          <w:lang w:eastAsia="zh-CN"/>
        </w:rPr>
        <w:t>8a.2.1.2.2.1</w:t>
      </w:r>
      <w:r w:rsidRPr="00C6761E">
        <w:rPr>
          <w:lang w:eastAsia="zh-CN"/>
        </w:rPr>
        <w:tab/>
        <w:t>General</w:t>
      </w:r>
      <w:bookmarkEnd w:id="2147"/>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48" w:name="_CR8a_2_1_2_2_2"/>
      <w:bookmarkStart w:id="2149" w:name="_Toc172039943"/>
      <w:bookmarkEnd w:id="2148"/>
      <w:r w:rsidRPr="00C6761E">
        <w:rPr>
          <w:lang w:eastAsia="zh-CN"/>
        </w:rPr>
        <w:t>8a.2.1.2.2.2</w:t>
      </w:r>
      <w:r w:rsidRPr="00C6761E">
        <w:rPr>
          <w:lang w:eastAsia="zh-CN"/>
        </w:rPr>
        <w:tab/>
        <w:t>Announcing UE procedure for UE-to-UE relay discovery initiation</w:t>
      </w:r>
      <w:bookmarkEnd w:id="2149"/>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77777777"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indicated by the serving cell as specified in clause 5.2.7, and</w:t>
      </w:r>
    </w:p>
    <w:p w14:paraId="03CDA7DB" w14:textId="77777777"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and the UE is authorised to perform 5G ProSe UE-to-UE relay discovery in the PLMN 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lastRenderedPageBreak/>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4B2E82A4" w14:textId="6A18F4A6" w:rsidR="009D31CC" w:rsidRPr="00C6761E" w:rsidRDefault="00647E17" w:rsidP="009D31C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7E67450B" w14:textId="0DD43115" w:rsidR="009D31CC" w:rsidRPr="00C6761E" w:rsidRDefault="00647E17" w:rsidP="009D31CC">
      <w:pPr>
        <w:pStyle w:val="EditorsNote"/>
      </w:pPr>
      <w:r w:rsidRPr="00C6761E">
        <w:t>Editor's Note:</w:t>
      </w:r>
      <w:r w:rsidRPr="00C6761E">
        <w:tab/>
        <w:t xml:space="preserve">It is FFS whether and how to retrieve the </w:t>
      </w:r>
      <w:r>
        <w:rPr>
          <w:rFonts w:hint="eastAsia"/>
          <w:lang w:eastAsia="zh-CN"/>
        </w:rPr>
        <w:t>protected user info of 5G ProSe end UE</w:t>
      </w:r>
      <w:r w:rsidRPr="00C6761E">
        <w:t xml:space="preserve"> via the existing direct link between the end UE and the relay UE.</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19.9pt;height:82pt" o:ole="">
            <v:imagedata r:id="rId106" o:title=""/>
          </v:shape>
          <o:OLEObject Type="Embed" ProgID="Visio.Drawing.11" ShapeID="_x0000_i1073" DrawAspect="Content" ObjectID="_1782652782" r:id="rId107"/>
        </w:object>
      </w:r>
    </w:p>
    <w:p w14:paraId="1728EF27" w14:textId="77777777" w:rsidR="00C1267D" w:rsidRPr="00C6761E" w:rsidRDefault="00C1267D" w:rsidP="00C1267D">
      <w:pPr>
        <w:pStyle w:val="TF"/>
      </w:pPr>
      <w:bookmarkStart w:id="2150" w:name="_CRFigure8a_2_1_2_2_2_1"/>
      <w:r w:rsidRPr="00C6761E">
        <w:t>Figure </w:t>
      </w:r>
      <w:bookmarkEnd w:id="2150"/>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lastRenderedPageBreak/>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245DC3EA"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5G ProSe end UE</w:t>
      </w:r>
      <w:r w:rsidRPr="008242D1">
        <w:t>and 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51" w:name="_CR8a_2_1_2_2_3"/>
      <w:bookmarkStart w:id="2152" w:name="_Toc172039944"/>
      <w:bookmarkEnd w:id="2151"/>
      <w:r w:rsidRPr="00C6761E">
        <w:rPr>
          <w:lang w:eastAsia="zh-CN"/>
        </w:rPr>
        <w:t>8a.2.1.2.2.3</w:t>
      </w:r>
      <w:r w:rsidRPr="00C6761E">
        <w:rPr>
          <w:lang w:eastAsia="zh-CN"/>
        </w:rPr>
        <w:tab/>
        <w:t>Announcing UE procedure for UE-to-UE relay discovery completion</w:t>
      </w:r>
      <w:bookmarkEnd w:id="2152"/>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lastRenderedPageBreak/>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53" w:name="_CR8a_2_1_2_3"/>
      <w:bookmarkStart w:id="2154" w:name="_Toc172039945"/>
      <w:bookmarkEnd w:id="2153"/>
      <w:r w:rsidRPr="00C6761E">
        <w:rPr>
          <w:lang w:eastAsia="zh-CN"/>
        </w:rPr>
        <w:t>8a.2.1.2.3</w:t>
      </w:r>
      <w:r w:rsidRPr="00C6761E">
        <w:rPr>
          <w:lang w:eastAsia="zh-CN"/>
        </w:rPr>
        <w:tab/>
        <w:t>Monitoring UE relay discovery for UE-to-UE relay discovery</w:t>
      </w:r>
      <w:bookmarkEnd w:id="2154"/>
    </w:p>
    <w:p w14:paraId="1DD50614" w14:textId="77777777" w:rsidR="00C1267D" w:rsidRPr="00C6761E" w:rsidRDefault="00C1267D" w:rsidP="00C1267D">
      <w:pPr>
        <w:pStyle w:val="Heading6"/>
        <w:rPr>
          <w:lang w:eastAsia="zh-CN"/>
        </w:rPr>
      </w:pPr>
      <w:bookmarkStart w:id="2155" w:name="_CR8a_2_1_2_3_1"/>
      <w:bookmarkStart w:id="2156" w:name="_Toc172039946"/>
      <w:bookmarkEnd w:id="2155"/>
      <w:r w:rsidRPr="00C6761E">
        <w:rPr>
          <w:lang w:eastAsia="zh-CN"/>
        </w:rPr>
        <w:t>8a.2.1.2.3.1</w:t>
      </w:r>
      <w:r w:rsidRPr="00C6761E">
        <w:rPr>
          <w:lang w:eastAsia="zh-CN"/>
        </w:rPr>
        <w:tab/>
        <w:t>General</w:t>
      </w:r>
      <w:bookmarkEnd w:id="2156"/>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57" w:name="_CR8a_2_1_2_3_2"/>
      <w:bookmarkStart w:id="2158" w:name="_Toc172039947"/>
      <w:bookmarkEnd w:id="2157"/>
      <w:r w:rsidRPr="00C6761E">
        <w:rPr>
          <w:lang w:eastAsia="zh-CN"/>
        </w:rPr>
        <w:t>8a.2.1.2.3.2</w:t>
      </w:r>
      <w:r w:rsidRPr="00C6761E">
        <w:rPr>
          <w:lang w:eastAsia="zh-CN"/>
        </w:rPr>
        <w:tab/>
        <w:t>Monitoring UE procedure for UE-to-UE relay discovery initiation</w:t>
      </w:r>
      <w:bookmarkEnd w:id="2158"/>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19.9pt;height:82pt" o:ole="">
            <v:imagedata r:id="rId108" o:title=""/>
          </v:shape>
          <o:OLEObject Type="Embed" ProgID="Visio.Drawing.11" ShapeID="_x0000_i1074" DrawAspect="Content" ObjectID="_1782652783" r:id="rId109"/>
        </w:object>
      </w:r>
    </w:p>
    <w:p w14:paraId="737402FC" w14:textId="77777777" w:rsidR="00C1267D" w:rsidRPr="00C6761E" w:rsidRDefault="00C1267D" w:rsidP="00C1267D">
      <w:pPr>
        <w:pStyle w:val="TF"/>
      </w:pPr>
      <w:bookmarkStart w:id="2159" w:name="_CRFigure8a_2_1_2_3_2_1"/>
      <w:r w:rsidRPr="00C6761E">
        <w:t>Figure </w:t>
      </w:r>
      <w:bookmarkEnd w:id="2159"/>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7777777" w:rsidR="00086969" w:rsidRPr="00C6761E" w:rsidRDefault="00086969" w:rsidP="00086969">
      <w:pPr>
        <w:rPr>
          <w:rFonts w:eastAsia="SimSun"/>
          <w:lang w:eastAsia="zh-CN"/>
        </w:rPr>
      </w:pPr>
      <w:bookmarkStart w:id="2160"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set(s).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31417EDC" w:rsidR="00086969" w:rsidRPr="00C6761E" w:rsidRDefault="00086969" w:rsidP="00C1267D">
      <w:pPr>
        <w:rPr>
          <w:rFonts w:eastAsia="SimSun"/>
        </w:rPr>
      </w:pPr>
      <w:r w:rsidRPr="00C6761E">
        <w:rPr>
          <w:rFonts w:eastAsia="SimSun" w:hint="eastAsia"/>
          <w:lang w:eastAsia="zh-CN"/>
        </w:rPr>
        <w:t xml:space="preserve">The UE shall further </w:t>
      </w:r>
      <w:r w:rsidRPr="00C6761E">
        <w:rPr>
          <w:rFonts w:eastAsia="SimSun"/>
          <w:lang w:eastAsia="zh-CN"/>
        </w:rPr>
        <w:t xml:space="preserve">extract the received direct discovery set(s) from the list of direct discovery set(s) </w:t>
      </w:r>
      <w:r w:rsidRPr="00C6761E">
        <w:rPr>
          <w:rFonts w:eastAsia="SimSun"/>
        </w:rPr>
        <w:t xml:space="preserve">included in the PROSE PC5 DISCOVERY message. Then, </w:t>
      </w:r>
      <w:r w:rsidRPr="00C6761E">
        <w:rPr>
          <w:rFonts w:eastAsia="SimSun"/>
          <w:lang w:eastAsia="zh-CN"/>
        </w:rPr>
        <w:t xml:space="preserve">for each direct discovery set, if a </w:t>
      </w:r>
      <w:r w:rsidRPr="00C6761E">
        <w:rPr>
          <w:rFonts w:eastAsia="SimSun"/>
        </w:rPr>
        <w:t>DUSK</w:t>
      </w:r>
      <w:r w:rsidRPr="00C6761E">
        <w:rPr>
          <w:rFonts w:eastAsia="SimSun" w:hint="eastAsia"/>
          <w:lang w:eastAsia="zh-CN"/>
        </w:rPr>
        <w:t xml:space="preserve"> </w:t>
      </w:r>
      <w:r w:rsidRPr="00C6761E">
        <w:rPr>
          <w:rFonts w:eastAsia="SimSun"/>
          <w:lang w:eastAsia="zh-CN"/>
        </w:rPr>
        <w:t xml:space="preserve">is included in the </w:t>
      </w:r>
      <w:r w:rsidRPr="00C6761E">
        <w:rPr>
          <w:rFonts w:eastAsia="SimSun" w:hint="eastAsia"/>
          <w:lang w:eastAsia="zh-CN"/>
        </w:rPr>
        <w:t xml:space="preserve">in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for the </w:t>
      </w:r>
      <w:r w:rsidRPr="00C6761E">
        <w:rPr>
          <w:rFonts w:eastAsia="SimSun" w:hint="eastAsia"/>
          <w:lang w:eastAsia="zh-CN"/>
        </w:rPr>
        <w:t>ProSe</w:t>
      </w:r>
      <w:r w:rsidRPr="00C6761E">
        <w:rPr>
          <w:rFonts w:eastAsia="SimSun"/>
        </w:rPr>
        <w:t xml:space="preserve"> service which the UE is authorized to discover</w:t>
      </w:r>
      <w:r w:rsidRPr="00C6761E">
        <w:rPr>
          <w:rFonts w:eastAsia="SimSun" w:hint="eastAsia"/>
          <w:lang w:eastAsia="zh-CN"/>
        </w:rPr>
        <w:t xml:space="preserve"> (see clause</w:t>
      </w:r>
      <w:r w:rsidRPr="00C6761E">
        <w:rPr>
          <w:rFonts w:eastAsia="SimSun"/>
        </w:rPr>
        <w:t> </w:t>
      </w:r>
      <w:r w:rsidRPr="00C6761E">
        <w:rPr>
          <w:rFonts w:eastAsia="SimSun" w:hint="eastAsia"/>
          <w:lang w:eastAsia="zh-CN"/>
        </w:rPr>
        <w:t>6.2.</w:t>
      </w:r>
      <w:r w:rsidRPr="00C6761E">
        <w:rPr>
          <w:rFonts w:eastAsia="SimSun"/>
          <w:lang w:eastAsia="zh-CN"/>
        </w:rPr>
        <w:t>6</w:t>
      </w:r>
      <w:r w:rsidRPr="00C6761E">
        <w:rPr>
          <w:rFonts w:eastAsia="SimSun" w:hint="eastAsia"/>
          <w:lang w:eastAsia="zh-CN"/>
        </w:rPr>
        <w:t>)</w:t>
      </w:r>
      <w:r w:rsidRPr="00C6761E">
        <w:rPr>
          <w:rFonts w:eastAsia="SimSun"/>
          <w:lang w:eastAsia="zh-CN"/>
        </w:rPr>
        <w:t>, the UE shall use DUSK</w:t>
      </w:r>
      <w:r w:rsidRPr="00C6761E">
        <w:rPr>
          <w:rFonts w:eastAsia="SimSun"/>
        </w:rPr>
        <w:t xml:space="preserve"> and the UTC-based counter associated with the direct discovery set, in order to unscramble the direct discovery set as described in 3GPP TS 33.503 [34]</w:t>
      </w:r>
      <w:r w:rsidRPr="00C6761E">
        <w:rPr>
          <w:rFonts w:eastAsia="SimSun" w:hint="eastAsia"/>
          <w:lang w:eastAsia="zh-CN"/>
        </w:rPr>
        <w:t xml:space="preserve">. Then </w:t>
      </w:r>
      <w:r w:rsidRPr="00C6761E">
        <w:rPr>
          <w:rFonts w:eastAsia="SimSun"/>
        </w:rPr>
        <w:t xml:space="preserve">if a DUCK is </w:t>
      </w:r>
      <w:r w:rsidRPr="00C6761E">
        <w:rPr>
          <w:rFonts w:eastAsia="SimSun" w:hint="eastAsia"/>
          <w:lang w:eastAsia="zh-CN"/>
        </w:rPr>
        <w:t xml:space="preserve">included in the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the UE shall use the DUCK and the UTC-based counter associated with the direct discovery set, in order to </w:t>
      </w:r>
      <w:r w:rsidRPr="00C6761E">
        <w:rPr>
          <w:rFonts w:eastAsia="SimSun"/>
          <w:noProof/>
        </w:rPr>
        <w:t xml:space="preserve">decrypt </w:t>
      </w:r>
      <w:r w:rsidRPr="00C6761E">
        <w:rPr>
          <w:rFonts w:eastAsia="SimSun"/>
        </w:rPr>
        <w:t>the direct discovery set</w:t>
      </w:r>
      <w:r w:rsidRPr="00C6761E">
        <w:rPr>
          <w:rFonts w:eastAsia="SimSun" w:hint="eastAsia"/>
          <w:lang w:eastAsia="zh-CN"/>
        </w:rPr>
        <w:t>,</w:t>
      </w:r>
      <w:r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bookmarkEnd w:id="2160"/>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5BE32CE5" w:rsidR="00D45E22" w:rsidRPr="00C6761E" w:rsidRDefault="00D45E22" w:rsidP="005807AE">
      <w:pPr>
        <w:pStyle w:val="B2"/>
      </w:pPr>
      <w:r w:rsidRPr="00C6761E">
        <w:t>b)</w:t>
      </w:r>
      <w:r w:rsidRPr="00C6761E">
        <w:tab/>
        <w:t xml:space="preserve">at least one of the </w:t>
      </w:r>
      <w:r w:rsidRPr="00C6761E">
        <w:rPr>
          <w:lang w:eastAsia="zh-CN"/>
        </w:rPr>
        <w:t xml:space="preserve">direct discovery set(s) from the list of direct discovery sets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70FC686B" w:rsidR="00BF5DF9" w:rsidRPr="00C6761E" w:rsidRDefault="00BF5DF9" w:rsidP="00C1267D">
      <w:r>
        <w:rPr>
          <w:noProof/>
          <w:lang w:eastAsia="zh-CN"/>
        </w:rPr>
        <w:t>The 5G ProSe UE-to-UE relay UE acting as monitoring UE upon receing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w:t>
      </w:r>
      <w:r>
        <w:lastRenderedPageBreak/>
        <w:t xml:space="preserve">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161" w:name="_CR8a_2_1_2_3_3"/>
      <w:bookmarkStart w:id="2162" w:name="_Toc172039948"/>
      <w:bookmarkEnd w:id="2161"/>
      <w:r w:rsidRPr="00C6761E">
        <w:rPr>
          <w:lang w:eastAsia="zh-CN"/>
        </w:rPr>
        <w:t>8a.2.1.2.3.3</w:t>
      </w:r>
      <w:r w:rsidRPr="00C6761E">
        <w:rPr>
          <w:lang w:eastAsia="zh-CN"/>
        </w:rPr>
        <w:tab/>
        <w:t>Monitoring UE procedure for UE-to-UE relay discovery completion</w:t>
      </w:r>
      <w:bookmarkEnd w:id="2162"/>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63" w:name="_CR8a_2_1_3"/>
      <w:bookmarkStart w:id="2164" w:name="_Toc172039949"/>
      <w:bookmarkEnd w:id="2163"/>
      <w:r w:rsidRPr="00C6761E">
        <w:rPr>
          <w:rFonts w:eastAsiaTheme="minorEastAsia"/>
          <w:lang w:eastAsia="zh-CN"/>
        </w:rPr>
        <w:t>8a.2.1.3</w:t>
      </w:r>
      <w:r w:rsidRPr="00C6761E">
        <w:rPr>
          <w:rFonts w:eastAsiaTheme="minorEastAsia"/>
          <w:lang w:eastAsia="zh-CN"/>
        </w:rPr>
        <w:tab/>
        <w:t>UE-to-UE relay discovery over PC5 interface with model B</w:t>
      </w:r>
      <w:bookmarkEnd w:id="2164"/>
    </w:p>
    <w:p w14:paraId="5BCBAB91" w14:textId="77777777" w:rsidR="007D59CC" w:rsidRPr="00C6761E" w:rsidRDefault="007D59CC" w:rsidP="007D59CC">
      <w:pPr>
        <w:pStyle w:val="Heading5"/>
        <w:rPr>
          <w:lang w:eastAsia="zh-CN"/>
        </w:rPr>
      </w:pPr>
      <w:bookmarkStart w:id="2165" w:name="_CR8a_2_1_3_1"/>
      <w:bookmarkStart w:id="2166" w:name="_Toc172039950"/>
      <w:bookmarkEnd w:id="2165"/>
      <w:r w:rsidRPr="00C6761E">
        <w:t>8a.2.1.3.</w:t>
      </w:r>
      <w:r w:rsidRPr="00C6761E">
        <w:rPr>
          <w:rFonts w:hint="eastAsia"/>
          <w:lang w:eastAsia="zh-CN"/>
        </w:rPr>
        <w:t>1</w:t>
      </w:r>
      <w:r w:rsidRPr="00C6761E">
        <w:tab/>
      </w:r>
      <w:r w:rsidRPr="00C6761E">
        <w:rPr>
          <w:rFonts w:hint="eastAsia"/>
          <w:lang w:eastAsia="zh-CN"/>
        </w:rPr>
        <w:t>General</w:t>
      </w:r>
      <w:bookmarkEnd w:id="2166"/>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67" w:name="_CR8a_2_1_3_2"/>
      <w:bookmarkStart w:id="2168" w:name="_Toc172039951"/>
      <w:bookmarkEnd w:id="2167"/>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68"/>
    </w:p>
    <w:p w14:paraId="7B6E8ACB" w14:textId="77777777" w:rsidR="007D59CC" w:rsidRPr="00C6761E" w:rsidRDefault="007D59CC" w:rsidP="007D59CC">
      <w:pPr>
        <w:pStyle w:val="Heading6"/>
      </w:pPr>
      <w:bookmarkStart w:id="2169" w:name="_CR8a_2_1_3_2_1"/>
      <w:bookmarkStart w:id="2170" w:name="_Toc172039952"/>
      <w:bookmarkEnd w:id="2169"/>
      <w:r w:rsidRPr="00C6761E">
        <w:t>8a.2.1.3.</w:t>
      </w:r>
      <w:r w:rsidRPr="00C6761E">
        <w:rPr>
          <w:rFonts w:hint="eastAsia"/>
          <w:lang w:eastAsia="zh-CN"/>
        </w:rPr>
        <w:t>2</w:t>
      </w:r>
      <w:r w:rsidRPr="00C6761E">
        <w:t>.1</w:t>
      </w:r>
      <w:r w:rsidRPr="00C6761E">
        <w:tab/>
        <w:t>General</w:t>
      </w:r>
      <w:bookmarkEnd w:id="2170"/>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171" w:name="_CR8a_2_1_3_2_2"/>
      <w:bookmarkStart w:id="2172" w:name="_Toc172039953"/>
      <w:bookmarkEnd w:id="2171"/>
      <w:r w:rsidRPr="00C6761E">
        <w:t>8a.2.1.3.</w:t>
      </w:r>
      <w:r w:rsidRPr="00C6761E">
        <w:rPr>
          <w:rFonts w:hint="eastAsia"/>
          <w:lang w:eastAsia="zh-CN"/>
        </w:rPr>
        <w:t>2</w:t>
      </w:r>
      <w:r w:rsidRPr="00C6761E">
        <w:t>.2</w:t>
      </w:r>
      <w:r w:rsidRPr="00C6761E">
        <w:tab/>
        <w:t>Discoverer end UE procedure for UE-to-UE relay discovery initiation</w:t>
      </w:r>
      <w:bookmarkEnd w:id="2172"/>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lastRenderedPageBreak/>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7.65pt;height:124.05pt" o:ole="">
            <v:imagedata r:id="rId110" o:title=""/>
          </v:shape>
          <o:OLEObject Type="Embed" ProgID="Visio.Drawing.11" ShapeID="_x0000_i1075" DrawAspect="Content" ObjectID="_1782652784" r:id="rId111"/>
        </w:object>
      </w:r>
    </w:p>
    <w:p w14:paraId="3DDF8F61" w14:textId="77777777" w:rsidR="007D59CC" w:rsidRPr="00C6761E" w:rsidRDefault="007D59CC" w:rsidP="007D59CC">
      <w:pPr>
        <w:pStyle w:val="TF"/>
      </w:pPr>
      <w:bookmarkStart w:id="2173" w:name="_CRFigure8a_2_1_3_2_2_1"/>
      <w:r w:rsidRPr="00C6761E">
        <w:t xml:space="preserve">Figure </w:t>
      </w:r>
      <w:bookmarkEnd w:id="2173"/>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21FD9CA2" w14:textId="77777777" w:rsidR="003D5806" w:rsidRPr="00C6761E" w:rsidRDefault="003D5806" w:rsidP="003D5806">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196EA6EE" w14:textId="52CD938E" w:rsidR="003D5806" w:rsidRPr="00C6761E" w:rsidRDefault="003D5806" w:rsidP="003D5806">
      <w:pPr>
        <w:pStyle w:val="B3"/>
        <w:rPr>
          <w:lang w:eastAsia="zh-CN"/>
        </w:rPr>
      </w:pPr>
      <w:r w:rsidRPr="00C6761E">
        <w:rPr>
          <w:rFonts w:hint="eastAsia"/>
          <w:lang w:eastAsia="zh-CN"/>
        </w:rPr>
        <w:t>i</w:t>
      </w:r>
      <w:r w:rsidRPr="00C6761E">
        <w:t>)</w:t>
      </w:r>
      <w:r w:rsidRPr="00C6761E">
        <w:tab/>
        <w:t xml:space="preserve">the </w:t>
      </w:r>
      <w:r w:rsidRPr="00C6761E">
        <w:rPr>
          <w:lang w:eastAsia="zh-CN"/>
        </w:rPr>
        <w:t>discoveree 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C406F6"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68E69CDC" w14:textId="33A2A37A" w:rsidR="003D5806" w:rsidRPr="00C6761E" w:rsidRDefault="003D5806" w:rsidP="003D5806">
      <w:pPr>
        <w:pStyle w:val="B3"/>
        <w:rPr>
          <w:lang w:eastAsia="zh-CN"/>
        </w:rPr>
      </w:pPr>
      <w:r w:rsidRPr="00C6761E">
        <w:rPr>
          <w:rFonts w:hint="eastAsia"/>
          <w:lang w:eastAsia="zh-CN"/>
        </w:rPr>
        <w:t>ii</w:t>
      </w:r>
      <w:r w:rsidRPr="00C6761E">
        <w:rPr>
          <w:lang w:eastAsia="zh-CN"/>
        </w:rPr>
        <w:t>)</w:t>
      </w:r>
      <w:r w:rsidRPr="00C6761E">
        <w:rPr>
          <w:lang w:eastAsia="zh-CN"/>
        </w:rPr>
        <w:tab/>
        <w:t xml:space="preserve">the discoverer 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C406F6"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lastRenderedPageBreak/>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 xml:space="preserve">use the associated DUSK, if received from the 5G DDNMF or 5G PKMF (if security </w:t>
      </w:r>
      <w:r w:rsidRPr="00C6761E">
        <w:lastRenderedPageBreak/>
        <w:t>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3473BB1E"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174" w:name="_Hlk151022677"/>
      <w:r w:rsidRPr="00C6761E">
        <w:t xml:space="preserve">associated with the direct discovery set </w:t>
      </w:r>
      <w:bookmarkEnd w:id="2174"/>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75" w:name="_CR8a_2_1_3_2_3"/>
      <w:bookmarkStart w:id="2176" w:name="_Toc172039954"/>
      <w:bookmarkEnd w:id="2175"/>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76"/>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77" w:name="_CR8a_2_1_3_3"/>
      <w:bookmarkStart w:id="2178" w:name="_Toc172039955"/>
      <w:bookmarkEnd w:id="2177"/>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78"/>
    </w:p>
    <w:p w14:paraId="2CC8F886" w14:textId="77777777" w:rsidR="007D59CC" w:rsidRPr="00C6761E" w:rsidRDefault="007D59CC" w:rsidP="007D59CC">
      <w:pPr>
        <w:pStyle w:val="Heading6"/>
      </w:pPr>
      <w:bookmarkStart w:id="2179" w:name="_CR8a_2_1_3_3_1"/>
      <w:bookmarkStart w:id="2180" w:name="_Toc172039956"/>
      <w:bookmarkEnd w:id="2179"/>
      <w:r w:rsidRPr="00C6761E">
        <w:t>8a.2.1.3.</w:t>
      </w:r>
      <w:r w:rsidRPr="00C6761E">
        <w:rPr>
          <w:rFonts w:hint="eastAsia"/>
          <w:lang w:eastAsia="zh-CN"/>
        </w:rPr>
        <w:t>3</w:t>
      </w:r>
      <w:r w:rsidRPr="00C6761E">
        <w:t>.1</w:t>
      </w:r>
      <w:r w:rsidRPr="00C6761E">
        <w:tab/>
        <w:t>General</w:t>
      </w:r>
      <w:bookmarkEnd w:id="2180"/>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81" w:name="_CR8a_2_1_3_3_2"/>
      <w:bookmarkStart w:id="2182" w:name="_Toc172039957"/>
      <w:bookmarkEnd w:id="2181"/>
      <w:r w:rsidRPr="00C6761E">
        <w:lastRenderedPageBreak/>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82"/>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ProSe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50.55pt;height:134pt" o:ole="">
            <v:imagedata r:id="rId112" o:title=""/>
          </v:shape>
          <o:OLEObject Type="Embed" ProgID="Visio.Drawing.11" ShapeID="_x0000_i1076" DrawAspect="Content" ObjectID="_1782652785" r:id="rId113"/>
        </w:object>
      </w:r>
    </w:p>
    <w:p w14:paraId="4FF560E2" w14:textId="10DDDD58" w:rsidR="00122892" w:rsidRPr="00C6761E" w:rsidRDefault="00122892" w:rsidP="002668EF">
      <w:pPr>
        <w:pStyle w:val="TF"/>
      </w:pPr>
      <w:bookmarkStart w:id="2183" w:name="_CRFigure8a_2_1_3_3_2_1"/>
      <w:r w:rsidRPr="00C6761E">
        <w:t xml:space="preserve">Figure </w:t>
      </w:r>
      <w:bookmarkEnd w:id="2183"/>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lastRenderedPageBreak/>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lastRenderedPageBreak/>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lastRenderedPageBreak/>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3.45pt;height:124.05pt" o:ole="">
            <v:imagedata r:id="rId114" o:title=""/>
          </v:shape>
          <o:OLEObject Type="Embed" ProgID="Visio.Drawing.11" ShapeID="_x0000_i1077" DrawAspect="Content" ObjectID="_1782652786" r:id="rId115"/>
        </w:object>
      </w:r>
    </w:p>
    <w:p w14:paraId="50E768AD" w14:textId="5B04533F" w:rsidR="007D59CC" w:rsidRPr="00C6761E" w:rsidRDefault="007D59CC" w:rsidP="007D59CC">
      <w:pPr>
        <w:pStyle w:val="TF"/>
      </w:pPr>
      <w:bookmarkStart w:id="2184" w:name="_CRFigure8a_2_1_3_3_2_2"/>
      <w:r w:rsidRPr="00C6761E">
        <w:t xml:space="preserve">Figure </w:t>
      </w:r>
      <w:bookmarkEnd w:id="2184"/>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85" w:name="_CR8a_2_1_3_3_3"/>
      <w:bookmarkStart w:id="2186" w:name="_Toc172039958"/>
      <w:bookmarkEnd w:id="2185"/>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86"/>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lastRenderedPageBreak/>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87" w:name="_CR8a_2_1_3_4"/>
      <w:bookmarkStart w:id="2188" w:name="_Toc172039959"/>
      <w:bookmarkEnd w:id="2187"/>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188"/>
    </w:p>
    <w:p w14:paraId="246D70C1" w14:textId="77777777" w:rsidR="007D59CC" w:rsidRPr="00C6761E" w:rsidRDefault="007D59CC" w:rsidP="007D59CC">
      <w:pPr>
        <w:pStyle w:val="Heading6"/>
      </w:pPr>
      <w:bookmarkStart w:id="2189" w:name="_CR8a_2_1_3_4_1"/>
      <w:bookmarkStart w:id="2190" w:name="_Toc172039960"/>
      <w:bookmarkEnd w:id="2189"/>
      <w:r w:rsidRPr="00C6761E">
        <w:t>8a.2.1.3.</w:t>
      </w:r>
      <w:r w:rsidRPr="00C6761E">
        <w:rPr>
          <w:rFonts w:hint="eastAsia"/>
          <w:lang w:eastAsia="zh-CN"/>
        </w:rPr>
        <w:t>4</w:t>
      </w:r>
      <w:r w:rsidRPr="00C6761E">
        <w:t>.1</w:t>
      </w:r>
      <w:r w:rsidRPr="00C6761E">
        <w:tab/>
        <w:t>General</w:t>
      </w:r>
      <w:bookmarkEnd w:id="2190"/>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191" w:name="_CR8a_2_1_3_4_2"/>
      <w:bookmarkStart w:id="2192" w:name="_Toc172039961"/>
      <w:bookmarkEnd w:id="2191"/>
      <w:r w:rsidRPr="00C6761E">
        <w:t>8a.2.1.3.</w:t>
      </w:r>
      <w:r w:rsidRPr="00C6761E">
        <w:rPr>
          <w:rFonts w:hint="eastAsia"/>
          <w:lang w:eastAsia="zh-CN"/>
        </w:rPr>
        <w:t>4</w:t>
      </w:r>
      <w:r w:rsidRPr="00C6761E">
        <w:t>.2</w:t>
      </w:r>
      <w:r w:rsidRPr="00C6761E">
        <w:tab/>
        <w:t>Discoveree end UE procedure for UE-to-UE relay discovery initiation</w:t>
      </w:r>
      <w:bookmarkEnd w:id="2192"/>
    </w:p>
    <w:p w14:paraId="1D5EECEE" w14:textId="77777777" w:rsidR="007D59CC" w:rsidRPr="00C6761E" w:rsidRDefault="007D59CC" w:rsidP="007D59CC">
      <w:r w:rsidRPr="00C6761E">
        <w:t>The UE is authorised to perform the discoveree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15pt;height:124.05pt" o:ole="">
            <v:imagedata r:id="rId116" o:title=""/>
          </v:shape>
          <o:OLEObject Type="Embed" ProgID="Visio.Drawing.11" ShapeID="_x0000_i1078" DrawAspect="Content" ObjectID="_1782652787" r:id="rId117"/>
        </w:object>
      </w:r>
    </w:p>
    <w:p w14:paraId="213A058E" w14:textId="2E0DBCFC" w:rsidR="007D59CC" w:rsidRPr="00C6761E" w:rsidRDefault="007D59CC" w:rsidP="007D59CC">
      <w:pPr>
        <w:pStyle w:val="TF"/>
      </w:pPr>
      <w:bookmarkStart w:id="2193" w:name="_CRFigure8a_2_1_3_4_2_1"/>
      <w:r w:rsidRPr="00C6761E">
        <w:t xml:space="preserve">Figure </w:t>
      </w:r>
      <w:bookmarkEnd w:id="2193"/>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SimSun"/>
        </w:rPr>
        <w:t xml:space="preserve">obtain a valid UTC time from the lower layers and generate a UTC-based counter corresponding to this UTC time, and use it to recover the UTC-based counter associated with the PROSE PC5 DISCOVERY message and the UTC-based counter associated </w:t>
      </w:r>
      <w:r w:rsidRPr="00C6761E">
        <w:rPr>
          <w:rFonts w:eastAsia="SimSun"/>
        </w:rPr>
        <w:lastRenderedPageBreak/>
        <w:t>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4B0C8284"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lastRenderedPageBreak/>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2A22DA7" w:rsidR="00355A56" w:rsidRPr="00C6761E" w:rsidRDefault="00355A56" w:rsidP="00355A56">
      <w:pPr>
        <w:pStyle w:val="B2"/>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194" w:name="_CR8a_2_1_3_4_3"/>
      <w:bookmarkStart w:id="2195" w:name="_Toc172039962"/>
      <w:bookmarkEnd w:id="2194"/>
      <w:r w:rsidRPr="00C6761E">
        <w:t>8a.2.1.3.</w:t>
      </w:r>
      <w:r w:rsidRPr="00C6761E">
        <w:rPr>
          <w:rFonts w:hint="eastAsia"/>
          <w:lang w:eastAsia="zh-CN"/>
        </w:rPr>
        <w:t>4</w:t>
      </w:r>
      <w:r w:rsidRPr="00C6761E">
        <w:t>.3</w:t>
      </w:r>
      <w:r w:rsidRPr="00C6761E">
        <w:tab/>
        <w:t>Discoveree end UE procedure for UE-to-UE relay discovery completion</w:t>
      </w:r>
      <w:bookmarkEnd w:id="2195"/>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196" w:name="_CR8a_2_2"/>
      <w:bookmarkStart w:id="2197" w:name="_Toc115079241"/>
      <w:bookmarkStart w:id="2198" w:name="_Toc172039963"/>
      <w:bookmarkEnd w:id="2196"/>
      <w:r w:rsidRPr="00C6761E">
        <w:t>8a.2.2</w:t>
      </w:r>
      <w:r w:rsidRPr="00C6761E">
        <w:tab/>
        <w:t>5G ProSe UE-to-UE relay selection procedure</w:t>
      </w:r>
      <w:bookmarkEnd w:id="2197"/>
      <w:bookmarkEnd w:id="2198"/>
    </w:p>
    <w:p w14:paraId="2CF402E9" w14:textId="77777777" w:rsidR="00622273" w:rsidRPr="00C6761E" w:rsidRDefault="00622273" w:rsidP="00622273">
      <w:pPr>
        <w:pStyle w:val="Heading4"/>
      </w:pPr>
      <w:bookmarkStart w:id="2199" w:name="_CR8a_2_2_1"/>
      <w:bookmarkStart w:id="2200" w:name="_Toc115079242"/>
      <w:bookmarkStart w:id="2201" w:name="_Toc172039964"/>
      <w:bookmarkEnd w:id="2199"/>
      <w:r w:rsidRPr="00C6761E">
        <w:t>8a.2.2.1</w:t>
      </w:r>
      <w:r w:rsidRPr="00C6761E">
        <w:tab/>
        <w:t>General</w:t>
      </w:r>
      <w:bookmarkEnd w:id="2200"/>
      <w:bookmarkEnd w:id="2201"/>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02" w:name="_CR8a_2_2_2"/>
      <w:bookmarkStart w:id="2203" w:name="_Toc172039965"/>
      <w:bookmarkEnd w:id="2202"/>
      <w:r w:rsidRPr="00C6761E">
        <w:t>8a.2.2.2</w:t>
      </w:r>
      <w:r w:rsidRPr="00C6761E">
        <w:tab/>
        <w:t>UE-to-UE relay selection procedure initiation</w:t>
      </w:r>
      <w:bookmarkEnd w:id="2203"/>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lastRenderedPageBreak/>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04" w:name="_CR8a_2_2_3"/>
      <w:bookmarkStart w:id="2205" w:name="_Toc172039966"/>
      <w:bookmarkEnd w:id="2204"/>
      <w:r w:rsidRPr="00C6761E">
        <w:t>8a.2.2.3</w:t>
      </w:r>
      <w:r w:rsidRPr="00C6761E">
        <w:tab/>
        <w:t>UE-to-UE relay selection procedure completion</w:t>
      </w:r>
      <w:bookmarkEnd w:id="2205"/>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06" w:name="_CR8a_2_3"/>
      <w:bookmarkStart w:id="2207" w:name="_Toc172039967"/>
      <w:bookmarkEnd w:id="2206"/>
      <w:r w:rsidRPr="00C6761E">
        <w:t>8a.2.3</w:t>
      </w:r>
      <w:r w:rsidRPr="00C6761E">
        <w:tab/>
        <w:t>5G ProSe UE-to-UE relay reselection procedure</w:t>
      </w:r>
      <w:bookmarkEnd w:id="2207"/>
    </w:p>
    <w:p w14:paraId="658A36A0" w14:textId="77777777" w:rsidR="00622273" w:rsidRPr="00C6761E" w:rsidRDefault="00622273" w:rsidP="00622273">
      <w:pPr>
        <w:pStyle w:val="Heading4"/>
      </w:pPr>
      <w:bookmarkStart w:id="2208" w:name="_CR8a_2_3_1"/>
      <w:bookmarkStart w:id="2209" w:name="_Toc115079246"/>
      <w:bookmarkStart w:id="2210" w:name="_Toc172039968"/>
      <w:bookmarkEnd w:id="2208"/>
      <w:r w:rsidRPr="00C6761E">
        <w:t>8a.2.3.1</w:t>
      </w:r>
      <w:r w:rsidRPr="00C6761E">
        <w:tab/>
        <w:t>General</w:t>
      </w:r>
      <w:bookmarkEnd w:id="2209"/>
      <w:bookmarkEnd w:id="2210"/>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11" w:name="_CR8a_2_3_2"/>
      <w:bookmarkStart w:id="2212" w:name="_Toc172039969"/>
      <w:bookmarkEnd w:id="2211"/>
      <w:r w:rsidRPr="00C6761E">
        <w:t>8a.2.3.2</w:t>
      </w:r>
      <w:r w:rsidRPr="00C6761E">
        <w:tab/>
        <w:t>UE-to-UE relay reselection procedure initiation</w:t>
      </w:r>
      <w:bookmarkEnd w:id="2212"/>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lastRenderedPageBreak/>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13" w:name="_Toc172039970"/>
      <w:r w:rsidRPr="00C6761E">
        <w:t>8a.2.3.3</w:t>
      </w:r>
      <w:r w:rsidRPr="00C6761E">
        <w:tab/>
        <w:t>Candidate 5G ProSe UE-to-UE relay discovery procedure</w:t>
      </w:r>
      <w:bookmarkEnd w:id="2213"/>
    </w:p>
    <w:p w14:paraId="521D7650" w14:textId="77777777"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layer-3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7777777"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solitication,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231C9877" w14:textId="77777777" w:rsidR="00C754B4" w:rsidRPr="00C6761E" w:rsidRDefault="00C754B4" w:rsidP="00C754B4">
      <w:pPr>
        <w:pStyle w:val="B2"/>
        <w:rPr>
          <w:lang w:val="en-US"/>
        </w:rPr>
      </w:pPr>
      <w:r w:rsidRPr="00C6761E">
        <w:rPr>
          <w:lang w:val="en-US"/>
        </w:rPr>
        <w:t>3)</w:t>
      </w:r>
      <w:r w:rsidRPr="00C6761E">
        <w:rPr>
          <w:lang w:val="en-US"/>
        </w:rPr>
        <w:tab/>
        <w:t>not include the direct discovery set parameter,</w:t>
      </w:r>
    </w:p>
    <w:p w14:paraId="1B11CBCC" w14:textId="3532D97C" w:rsidR="00C754B4" w:rsidRPr="00C6761E" w:rsidRDefault="00C754B4" w:rsidP="00C754B4">
      <w:pPr>
        <w:pStyle w:val="B1"/>
        <w:rPr>
          <w:lang w:val="en-US"/>
        </w:rPr>
      </w:pPr>
      <w:r w:rsidRPr="00C6761E">
        <w:rPr>
          <w:lang w:val="en-US"/>
        </w:rPr>
        <w:t xml:space="preserve">and shall set the destination layer-2 ID to the destination layer-2 ID of the candidate 5G ProSe UE-to-UE relay UE as received in the PROSE DIRECT LINK MODIFICATION REQUEST message during </w:t>
      </w:r>
      <w:r w:rsidRPr="00C6761E">
        <w:t>the negotiated 5G ProSe layer-3 UE-to-UE relay reselection procedure. If there is no layer-2 ID of the candidate 5G ProSe UE-to-UE relay UE received in the PROSE DIRECT LINK MODIFICATION REQUEST message during the negotiated 5G ProSe layer-3 UE-to-UE relay reselection procedure, the UE shall set the destination layer-2 ID to the default layer-2 ID for discovery as specified in clause</w:t>
      </w:r>
      <w:r w:rsidR="00DE06B9">
        <w:t> </w:t>
      </w:r>
      <w:r w:rsidRPr="00C6761E">
        <w:t>5.2.7</w:t>
      </w:r>
      <w:r w:rsidR="00DE06B9">
        <w:rPr>
          <w:lang w:val="en-US"/>
        </w:rPr>
        <w:t>;</w:t>
      </w:r>
    </w:p>
    <w:p w14:paraId="14C41E4A" w14:textId="7ACE30DA" w:rsidR="00C754B4" w:rsidRPr="00C6761E" w:rsidRDefault="00C754B4" w:rsidP="00C754B4">
      <w:pPr>
        <w:pStyle w:val="B1"/>
      </w:pPr>
      <w:r w:rsidRPr="00C6761E">
        <w:rPr>
          <w:lang w:val="en-US"/>
        </w:rPr>
        <w:t>b)</w:t>
      </w:r>
      <w:r w:rsidRPr="00C6761E">
        <w:rPr>
          <w:lang w:val="en-US"/>
        </w:rPr>
        <w:tab/>
      </w:r>
      <w:r w:rsidR="00DE06B9">
        <w:rPr>
          <w:lang w:val="en-US"/>
        </w:rPr>
        <w:t>w</w:t>
      </w:r>
      <w:r w:rsidRPr="00C6761E">
        <w:rPr>
          <w:lang w:val="en-US"/>
        </w:rPr>
        <w:t xml:space="preserve">hen the 5G ProSe UE-to-UE relay UE receives the </w:t>
      </w:r>
      <w:r w:rsidRPr="00C6761E">
        <w:t>PROSE PC5 DISCOVERY message for UE-to-UE relay discovery solicitation, the 5G ProSe UE-to-UE relay does not perform the Relay UE procedure for UE-to-UE relay discovery if :</w:t>
      </w:r>
    </w:p>
    <w:p w14:paraId="42CAB3CE" w14:textId="77777777" w:rsidR="00C754B4" w:rsidRPr="00C6761E" w:rsidRDefault="00C754B4" w:rsidP="00C754B4">
      <w:pPr>
        <w:pStyle w:val="B2"/>
      </w:pPr>
      <w:r w:rsidRPr="00C6761E">
        <w:t>1)</w:t>
      </w:r>
      <w:r w:rsidRPr="00C6761E">
        <w:tab/>
        <w:t>the PROSE PC5 DISCOVERY message for UE-to-UE relay discovery solicitation does not include the direct discovery set parameter; and</w:t>
      </w:r>
    </w:p>
    <w:p w14:paraId="7560C524" w14:textId="53350DFC" w:rsidR="00C754B4" w:rsidRPr="00C6761E" w:rsidRDefault="00C754B4" w:rsidP="00C754B4">
      <w:pPr>
        <w:pStyle w:val="B2"/>
        <w:rPr>
          <w:lang w:val="en-US"/>
        </w:rPr>
      </w:pPr>
      <w:r w:rsidRPr="00C6761E">
        <w:lastRenderedPageBreak/>
        <w:t>2)</w:t>
      </w:r>
      <w:r w:rsidRPr="00C6761E">
        <w:tab/>
        <w:t xml:space="preserve">the </w:t>
      </w:r>
      <w:r w:rsidRPr="00C6761E">
        <w:rPr>
          <w:lang w:val="en-US"/>
        </w:rPr>
        <w:t>UE-to-UE relay UE info parameter in the</w:t>
      </w:r>
      <w:r w:rsidRPr="00C6761E">
        <w:t xml:space="preserve"> PROSE PC5 DISCOVERY message for UE-to-UE relay discovery solicitation </w:t>
      </w:r>
      <w:r w:rsidRPr="00C6761E">
        <w:rPr>
          <w:lang w:val="en-US"/>
        </w:rPr>
        <w:t>matches with the user info ID for 5G ProSe UE-to-UE relay UE</w:t>
      </w:r>
      <w:r w:rsidR="00DE06B9">
        <w:rPr>
          <w:lang w:val="en-US"/>
        </w:rPr>
        <w:t>;</w:t>
      </w:r>
    </w:p>
    <w:p w14:paraId="1C77F815" w14:textId="356660E0" w:rsidR="00C754B4" w:rsidRPr="00C6761E" w:rsidRDefault="00C754B4" w:rsidP="00C754B4">
      <w:pPr>
        <w:pStyle w:val="B1"/>
        <w:rPr>
          <w:lang w:val="en-US"/>
        </w:rPr>
      </w:pPr>
      <w:r w:rsidRPr="00C6761E">
        <w:rPr>
          <w:lang w:val="en-US"/>
        </w:rPr>
        <w:t>c)</w:t>
      </w:r>
      <w:r w:rsidRPr="00C6761E">
        <w:rPr>
          <w:lang w:val="en-US"/>
        </w:rPr>
        <w:tab/>
      </w:r>
      <w:r w:rsidR="00DE06B9">
        <w:t>a</w:t>
      </w:r>
      <w:r w:rsidRPr="00C6761E">
        <w:t>fter</w:t>
      </w:r>
      <w:r w:rsidRPr="00C6761E">
        <w:rPr>
          <w:lang w:val="en-US"/>
        </w:rPr>
        <w:t xml:space="preserve"> b), the 5G ProSe UE-to-UE relay UE shall send the PROSE PC5 DISCOVERY message for UE-to-UE relay discovery response to the discoverer UE. In the </w:t>
      </w:r>
      <w:r w:rsidRPr="00C6761E">
        <w:t>PROSE PC5 DISCOVERY message for UE-to-UE relay discovery response</w:t>
      </w:r>
      <w:r w:rsidRPr="00C6761E">
        <w:rPr>
          <w:lang w:val="en-US"/>
        </w:rPr>
        <w:t>, the UE shall:</w:t>
      </w:r>
    </w:p>
    <w:p w14:paraId="4174F6CD" w14:textId="77777777" w:rsidR="00C754B4" w:rsidRPr="00C6761E" w:rsidRDefault="00C754B4" w:rsidP="00C754B4">
      <w:pPr>
        <w:pStyle w:val="B2"/>
        <w:rPr>
          <w:lang w:val="en-US"/>
        </w:rPr>
      </w:pPr>
      <w:r w:rsidRPr="00C6761E">
        <w:rPr>
          <w:lang w:val="en-US"/>
        </w:rPr>
        <w:t>1)</w:t>
      </w:r>
      <w:r w:rsidRPr="00C6761E">
        <w:rPr>
          <w:lang w:val="en-US"/>
        </w:rPr>
        <w:tab/>
        <w:t xml:space="preserve">set </w:t>
      </w:r>
      <w:r w:rsidRPr="00C6761E">
        <w:t>the</w:t>
      </w:r>
      <w:r w:rsidRPr="00C6761E">
        <w:rPr>
          <w:lang w:val="en-US"/>
        </w:rPr>
        <w:t xml:space="preserve"> relay service code paramter to the relay service code parameter of the PROSE PC5 DISCOVERY message for UE-to-UE relay discovery solitication received from the target 5G ProSe end UE; and</w:t>
      </w:r>
    </w:p>
    <w:p w14:paraId="3F2CE0A7" w14:textId="339F5388" w:rsidR="00C754B4" w:rsidRPr="00C6761E" w:rsidRDefault="00C754B4" w:rsidP="00C754B4">
      <w:pPr>
        <w:pStyle w:val="B2"/>
        <w:rPr>
          <w:lang w:val="en-US"/>
        </w:rPr>
      </w:pPr>
      <w:r w:rsidRPr="00C6761E">
        <w:rPr>
          <w:lang w:val="en-US"/>
        </w:rPr>
        <w:t>2)</w:t>
      </w:r>
      <w:r w:rsidRPr="00C6761E">
        <w:rPr>
          <w:lang w:val="en-US"/>
        </w:rPr>
        <w:tab/>
        <w:t xml:space="preserve">not </w:t>
      </w:r>
      <w:r w:rsidRPr="00C6761E">
        <w:t>include</w:t>
      </w:r>
      <w:r w:rsidRPr="00C6761E">
        <w:rPr>
          <w:lang w:val="en-US"/>
        </w:rPr>
        <w:t xml:space="preserve"> the direct discovery set parameter</w:t>
      </w:r>
      <w:r w:rsidR="00DE06B9">
        <w:rPr>
          <w:lang w:val="en-US"/>
        </w:rPr>
        <w:t>; and</w:t>
      </w:r>
    </w:p>
    <w:p w14:paraId="37B339C4" w14:textId="0254604D" w:rsidR="00C754B4" w:rsidRPr="00C6761E" w:rsidRDefault="00C754B4" w:rsidP="00C754B4">
      <w:pPr>
        <w:pStyle w:val="B1"/>
      </w:pPr>
      <w:r w:rsidRPr="00C6761E">
        <w:rPr>
          <w:lang w:val="en-US"/>
        </w:rPr>
        <w:t>d)</w:t>
      </w:r>
      <w:r w:rsidRPr="00C6761E">
        <w:rPr>
          <w:lang w:val="en-US"/>
        </w:rPr>
        <w:tab/>
      </w:r>
      <w:r w:rsidR="00DE06B9">
        <w:rPr>
          <w:lang w:val="en-US"/>
        </w:rPr>
        <w:t>a</w:t>
      </w:r>
      <w:r w:rsidRPr="00C6761E">
        <w:rPr>
          <w:lang w:val="en-US"/>
        </w:rPr>
        <w:t xml:space="preserve">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77777777" w:rsidR="00C754B4" w:rsidRPr="00C6761E" w:rsidRDefault="00C754B4" w:rsidP="00C754B4">
      <w:pPr>
        <w:pStyle w:val="B2"/>
      </w:pPr>
      <w:r w:rsidRPr="00C6761E">
        <w:t>b)</w:t>
      </w:r>
      <w:r w:rsidRPr="00C6761E">
        <w:tab/>
        <w:t>the direct discover set parameter of the PROSE PC5 DISCOVERY message for UE-to-UE relay discovery response is not included; and</w:t>
      </w:r>
    </w:p>
    <w:p w14:paraId="1164DBF8" w14:textId="77777777" w:rsidR="00C754B4" w:rsidRPr="00C6761E" w:rsidRDefault="00C754B4" w:rsidP="00C754B4">
      <w:pPr>
        <w:pStyle w:val="B2"/>
      </w:pPr>
      <w:r w:rsidRPr="00C6761E">
        <w:t>c)</w:t>
      </w:r>
      <w:r w:rsidRPr="00C6761E">
        <w:tab/>
        <w:t xml:space="preserve">the UE-to-UE relay UE info parameter of the the PROSE PC5 DISCOVERY message for UE-to-UE relay discovery response is the same as the </w:t>
      </w:r>
      <w:r w:rsidRPr="00C6761E">
        <w:rPr>
          <w:lang w:val="en-US"/>
        </w:rPr>
        <w:t xml:space="preserve">user info ID for the candidate 5G ProSe UE-to-UE relay UE of the </w:t>
      </w:r>
      <w:r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14" w:name="_CR8a_2_4"/>
      <w:bookmarkStart w:id="2215" w:name="_Toc115079311"/>
      <w:bookmarkStart w:id="2216" w:name="_Toc172039971"/>
      <w:bookmarkEnd w:id="2214"/>
      <w:r w:rsidRPr="00C6761E">
        <w:t>8a.2.4</w:t>
      </w:r>
      <w:r w:rsidRPr="00C6761E">
        <w:tab/>
        <w:t>5G ProSe UE-to-UE relay unicast direct communication over PC5 interface</w:t>
      </w:r>
      <w:bookmarkEnd w:id="2215"/>
      <w:bookmarkEnd w:id="2216"/>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Pr="00C6761E"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714BB828" w14:textId="1217E351" w:rsidR="00391AD2" w:rsidRPr="00C6761E" w:rsidRDefault="00391AD2" w:rsidP="00391AD2">
      <w:pPr>
        <w:pStyle w:val="Heading3"/>
        <w:rPr>
          <w:lang w:eastAsia="zh-CN"/>
        </w:rPr>
      </w:pPr>
      <w:bookmarkStart w:id="2217" w:name="_CR8a_2_5"/>
      <w:bookmarkStart w:id="2218" w:name="_Toc172039972"/>
      <w:bookmarkEnd w:id="2217"/>
      <w:r w:rsidRPr="00C6761E">
        <w:t>8a.2.</w:t>
      </w:r>
      <w:r w:rsidRPr="00C6761E">
        <w:rPr>
          <w:lang w:eastAsia="zh-CN"/>
        </w:rPr>
        <w:t>5</w:t>
      </w:r>
      <w:r w:rsidRPr="00C6761E">
        <w:tab/>
        <w:t>IP address allocation for 5G ProSe end UE in 5G ProSe layer-3 UE-to-UE relay procedure</w:t>
      </w:r>
      <w:bookmarkEnd w:id="2218"/>
    </w:p>
    <w:p w14:paraId="44AF9691" w14:textId="77777777"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 end UE</w:t>
      </w:r>
      <w:r w:rsidRPr="00C6761E">
        <w:rPr>
          <w:rFonts w:hint="eastAsia"/>
          <w:lang w:eastAsia="zh-CN"/>
        </w:rPr>
        <w:t xml:space="preserve"> and</w:t>
      </w:r>
      <w:r w:rsidRPr="00C6761E">
        <w:rPr>
          <w:lang w:eastAsia="zh-CN"/>
        </w:rPr>
        <w:t xml:space="preserve"> </w:t>
      </w:r>
      <w:r w:rsidRPr="00C6761E">
        <w:rPr>
          <w:rFonts w:hint="eastAsia"/>
          <w:lang w:eastAsia="zh-CN"/>
        </w:rPr>
        <w:t>5G ProSe UE-to-UE 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517EB8E9"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63CE5F64" w:rsidR="00391AD2" w:rsidRPr="00C6761E" w:rsidRDefault="00B65823" w:rsidP="00B65823">
      <w:pPr>
        <w:pStyle w:val="B1"/>
        <w:overflowPunct/>
        <w:autoSpaceDE/>
        <w:autoSpaceDN/>
        <w:adjustRightInd/>
        <w:textAlignment w:val="auto"/>
        <w:rPr>
          <w:lang w:eastAsia="zh-CN"/>
        </w:rPr>
      </w:pPr>
      <w:r w:rsidRPr="00B65823">
        <w:rPr>
          <w:rFonts w:eastAsiaTheme="minorEastAsia"/>
          <w:lang w:eastAsia="en-US"/>
        </w:rPr>
        <w:t>b)</w:t>
      </w:r>
      <w:r w:rsidRPr="00B65823">
        <w:rPr>
          <w:rFonts w:eastAsiaTheme="minorEastAsia" w:hint="eastAsia"/>
          <w:lang w:eastAsia="en-US"/>
        </w:rPr>
        <w:tab/>
      </w:r>
      <w:r w:rsidR="00391AD2" w:rsidRPr="00B65823">
        <w:rPr>
          <w:rFonts w:eastAsiaTheme="minorEastAsia"/>
          <w:lang w:eastAsia="en-US"/>
        </w:rPr>
        <w:t>The 5G ProSe end UE may obtain the IP address of other 5G ProSe end UEs via the 5G ProSe layer-3 UE-to-UE relay UE using DNS query</w:t>
      </w:r>
      <w:r w:rsidR="00172E38" w:rsidRPr="00B65823">
        <w:rPr>
          <w:rFonts w:eastAsiaTheme="minorEastAsia"/>
          <w:lang w:eastAsia="en-US"/>
        </w:rPr>
        <w:t xml:space="preserve"> as follows:</w:t>
      </w:r>
    </w:p>
    <w:p w14:paraId="0624DDAE" w14:textId="7F2E6CF2" w:rsidR="00172E38" w:rsidRPr="00C6761E" w:rsidRDefault="00172E38" w:rsidP="00172E38">
      <w:pPr>
        <w:pStyle w:val="B2"/>
        <w:rPr>
          <w:lang w:eastAsia="zh-CN"/>
        </w:rPr>
      </w:pPr>
      <w:r w:rsidRPr="00C6761E">
        <w:t>1)</w:t>
      </w:r>
      <w:r w:rsidRPr="00C6761E">
        <w:tab/>
      </w:r>
      <w:r w:rsidRPr="00C6761E">
        <w:rPr>
          <w:rFonts w:hint="eastAsia"/>
          <w:lang w:eastAsia="zh-CN"/>
        </w:rPr>
        <w:t>t</w:t>
      </w:r>
      <w:r w:rsidRPr="00C6761E">
        <w:rPr>
          <w:lang w:eastAsia="zh-CN"/>
        </w:rPr>
        <w:t xml:space="preserve">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w:t>
      </w:r>
      <w:r w:rsidRPr="00C6761E">
        <w:rPr>
          <w:lang w:eastAsia="zh-CN"/>
        </w:rPr>
        <w:t xml:space="preserve">may store an association of </w:t>
      </w:r>
      <w:r w:rsidRPr="00C6761E">
        <w:rPr>
          <w:rFonts w:hint="eastAsia"/>
          <w:lang w:eastAsia="zh-CN"/>
        </w:rPr>
        <w:t>u</w:t>
      </w:r>
      <w:r w:rsidRPr="00C6761E">
        <w:rPr>
          <w:lang w:eastAsia="zh-CN"/>
        </w:rPr>
        <w:t xml:space="preserve">ser </w:t>
      </w:r>
      <w:r w:rsidRPr="00C6761E">
        <w:rPr>
          <w:rFonts w:hint="eastAsia"/>
          <w:lang w:eastAsia="zh-CN"/>
        </w:rPr>
        <w:t>i</w:t>
      </w:r>
      <w:r w:rsidRPr="00C6761E">
        <w:rPr>
          <w:lang w:eastAsia="zh-CN"/>
        </w:rPr>
        <w:t xml:space="preserve">nfo and 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 into its DNS entries</w:t>
      </w:r>
      <w:r w:rsidRPr="00C6761E">
        <w:rPr>
          <w:rFonts w:hint="eastAsia"/>
          <w:lang w:eastAsia="zh-CN"/>
        </w:rPr>
        <w:t>;</w:t>
      </w:r>
      <w:r w:rsidR="00DE06B9">
        <w:rPr>
          <w:lang w:eastAsia="zh-CN"/>
        </w:rPr>
        <w:t xml:space="preserve"> or</w:t>
      </w:r>
    </w:p>
    <w:p w14:paraId="5564D187" w14:textId="30B427C3" w:rsidR="00172E38" w:rsidRPr="00C6761E" w:rsidRDefault="00172E38" w:rsidP="000622A4">
      <w:pPr>
        <w:pStyle w:val="B2"/>
        <w:rPr>
          <w:lang w:eastAsia="zh-CN"/>
        </w:rPr>
      </w:pPr>
      <w:r w:rsidRPr="00C6761E">
        <w:rPr>
          <w:rFonts w:hint="eastAsia"/>
          <w:lang w:eastAsia="zh-CN"/>
        </w:rPr>
        <w:t>2)</w:t>
      </w:r>
      <w:r w:rsidRPr="00C6761E">
        <w:rPr>
          <w:rFonts w:hint="eastAsia"/>
          <w:lang w:eastAsia="zh-CN"/>
        </w:rPr>
        <w:tab/>
        <w:t>the source</w:t>
      </w:r>
      <w:r w:rsidRPr="00C6761E">
        <w:rPr>
          <w:lang w:eastAsia="zh-CN"/>
        </w:rPr>
        <w:t xml:space="preserve">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w:t>
      </w:r>
      <w:r w:rsidRPr="00C6761E">
        <w:rPr>
          <w:rFonts w:hint="eastAsia"/>
          <w:lang w:eastAsia="zh-CN"/>
        </w:rPr>
        <w:t>, if not</w:t>
      </w:r>
      <w:r w:rsidRPr="00C6761E">
        <w:rPr>
          <w:lang w:eastAsia="zh-CN"/>
        </w:rPr>
        <w:t xml:space="preserve"> </w:t>
      </w:r>
      <w:r w:rsidRPr="00C6761E">
        <w:rPr>
          <w:rFonts w:hint="eastAsia"/>
          <w:lang w:eastAsia="zh-CN"/>
        </w:rPr>
        <w:t xml:space="preserve">receiving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in </w:t>
      </w:r>
      <w:r w:rsidRPr="00C6761E">
        <w:rPr>
          <w:rFonts w:hint="eastAsia"/>
          <w:lang w:eastAsia="zh-CN"/>
        </w:rPr>
        <w:t xml:space="preserve">the </w:t>
      </w:r>
      <w:r w:rsidRPr="00C6761E">
        <w:t>PROSE DIRECT LINK ESTABLISHMENT ACCEPT</w:t>
      </w:r>
      <w:r w:rsidRPr="00C6761E">
        <w:rPr>
          <w:rFonts w:hint="eastAsia"/>
          <w:lang w:eastAsia="zh-CN"/>
        </w:rPr>
        <w:t xml:space="preserve"> message from the </w:t>
      </w:r>
      <w:r w:rsidRPr="00C6761E">
        <w:rPr>
          <w:lang w:eastAsia="zh-CN"/>
        </w:rPr>
        <w:t xml:space="preserve">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may query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w:t>
      </w:r>
      <w:r w:rsidRPr="00C6761E">
        <w:rPr>
          <w:rFonts w:hint="eastAsia"/>
          <w:lang w:eastAsia="zh-CN"/>
        </w:rPr>
        <w:t xml:space="preserve">from </w:t>
      </w:r>
      <w:r w:rsidRPr="00C6761E">
        <w:rPr>
          <w:lang w:eastAsia="zh-CN"/>
        </w:rPr>
        <w:t xml:space="preserve">the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using DNS query procedure </w:t>
      </w:r>
      <w:r w:rsidRPr="00C6761E">
        <w:t>as specified in IETF RFC 1035 [</w:t>
      </w:r>
      <w:r w:rsidR="00C41ECE" w:rsidRPr="00C6761E">
        <w:rPr>
          <w:lang w:eastAsia="zh-CN"/>
        </w:rPr>
        <w:t>53</w:t>
      </w:r>
      <w:r w:rsidRPr="00C6761E">
        <w:t>]</w:t>
      </w:r>
      <w:r w:rsidRPr="00C6761E">
        <w:rPr>
          <w:rFonts w:hint="eastAsia"/>
          <w:lang w:eastAsia="zh-CN"/>
        </w:rPr>
        <w:t>.</w:t>
      </w:r>
    </w:p>
    <w:p w14:paraId="54F52D4E" w14:textId="33167627" w:rsidR="00391AD2" w:rsidRPr="00C6761E" w:rsidRDefault="00391AD2" w:rsidP="00D04FD8">
      <w:pPr>
        <w:pStyle w:val="NO"/>
        <w:rPr>
          <w:lang w:eastAsia="zh-CN"/>
        </w:rPr>
      </w:pPr>
      <w:r w:rsidRPr="00C6761E">
        <w:rPr>
          <w:lang w:eastAsia="zh-CN"/>
        </w:rPr>
        <w:lastRenderedPageBreak/>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19" w:name="_CR8a_2_6"/>
      <w:bookmarkStart w:id="2220" w:name="_Toc115079250"/>
      <w:bookmarkStart w:id="2221" w:name="_Toc172039973"/>
      <w:bookmarkEnd w:id="2219"/>
      <w:r w:rsidRPr="00C6761E">
        <w:t>8a.2.6</w:t>
      </w:r>
      <w:r w:rsidRPr="00C6761E">
        <w:tab/>
      </w:r>
      <w:r w:rsidR="008A737A" w:rsidRPr="00C6761E">
        <w:t xml:space="preserve">Security procedures for 5G </w:t>
      </w:r>
      <w:r w:rsidR="008A737A" w:rsidRPr="00C6761E">
        <w:rPr>
          <w:lang w:eastAsia="zh-CN"/>
        </w:rPr>
        <w:t>ProSe layer-2 end UEs</w:t>
      </w:r>
      <w:bookmarkEnd w:id="2221"/>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20"/>
    </w:p>
    <w:p w14:paraId="1082F955" w14:textId="5BB4D3B5" w:rsidR="00622273" w:rsidRPr="00C6761E" w:rsidRDefault="00622273" w:rsidP="00622273">
      <w:pPr>
        <w:pStyle w:val="Heading3"/>
      </w:pPr>
      <w:bookmarkStart w:id="2222" w:name="_CR8a_2_7"/>
      <w:bookmarkStart w:id="2223" w:name="_Toc115079251"/>
      <w:bookmarkStart w:id="2224" w:name="_Toc172039974"/>
      <w:bookmarkEnd w:id="2222"/>
      <w:r w:rsidRPr="00C6761E">
        <w:t>8a.2.7</w:t>
      </w:r>
      <w:r w:rsidRPr="00C6761E">
        <w:tab/>
        <w:t>QoS handling for 5G ProSe UE-to-UE relay</w:t>
      </w:r>
      <w:bookmarkEnd w:id="2223"/>
      <w:bookmarkEnd w:id="2224"/>
    </w:p>
    <w:p w14:paraId="0BA3FA7D" w14:textId="77777777" w:rsidR="00622273" w:rsidRPr="00C6761E" w:rsidRDefault="00622273" w:rsidP="00622273">
      <w:pPr>
        <w:pStyle w:val="Heading4"/>
        <w:rPr>
          <w:lang w:eastAsia="zh-CN"/>
        </w:rPr>
      </w:pPr>
      <w:bookmarkStart w:id="2225" w:name="_CR8a_2_7_1"/>
      <w:bookmarkStart w:id="2226" w:name="_Toc115079252"/>
      <w:bookmarkStart w:id="2227" w:name="_Toc172039975"/>
      <w:bookmarkEnd w:id="2225"/>
      <w:r w:rsidRPr="00C6761E">
        <w:rPr>
          <w:lang w:eastAsia="zh-CN"/>
        </w:rPr>
        <w:t>8a.2.7.1</w:t>
      </w:r>
      <w:r w:rsidRPr="00C6761E">
        <w:rPr>
          <w:lang w:eastAsia="zh-CN"/>
        </w:rPr>
        <w:tab/>
        <w:t>General</w:t>
      </w:r>
      <w:bookmarkEnd w:id="2226"/>
      <w:bookmarkEnd w:id="2227"/>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097"/>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28" w:name="_CR8a_2_7_2"/>
      <w:bookmarkStart w:id="2229" w:name="_Toc172039976"/>
      <w:bookmarkEnd w:id="2228"/>
      <w:r w:rsidRPr="00C6761E">
        <w:rPr>
          <w:rFonts w:eastAsiaTheme="minorEastAsia"/>
          <w:lang w:eastAsia="en-US"/>
        </w:rPr>
        <w:t>8a.2.7.2</w:t>
      </w:r>
      <w:r w:rsidRPr="00C6761E">
        <w:rPr>
          <w:rFonts w:eastAsiaTheme="minorEastAsia"/>
          <w:lang w:eastAsia="en-US"/>
        </w:rPr>
        <w:tab/>
        <w:t>QoS handling for 5G ProSe layer-3 UE-to-UE relay</w:t>
      </w:r>
      <w:bookmarkEnd w:id="2229"/>
    </w:p>
    <w:p w14:paraId="177947E7" w14:textId="77777777" w:rsidR="005A2384" w:rsidRPr="00C6761E" w:rsidRDefault="005A2384" w:rsidP="005A2384">
      <w:pPr>
        <w:pStyle w:val="Heading5"/>
        <w:rPr>
          <w:lang w:eastAsia="zh-CN"/>
        </w:rPr>
      </w:pPr>
      <w:bookmarkStart w:id="2230" w:name="_CR8a_2_7_2_1"/>
      <w:bookmarkStart w:id="2231" w:name="_Toc172039977"/>
      <w:bookmarkEnd w:id="2230"/>
      <w:r w:rsidRPr="00C6761E">
        <w:rPr>
          <w:lang w:eastAsia="zh-CN"/>
        </w:rPr>
        <w:t>8a.2.7.2.1</w:t>
      </w:r>
      <w:r w:rsidRPr="00C6761E">
        <w:rPr>
          <w:lang w:eastAsia="zh-CN"/>
        </w:rPr>
        <w:tab/>
        <w:t>General</w:t>
      </w:r>
      <w:bookmarkEnd w:id="2231"/>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32" w:name="_CR8a_2_7_2_2"/>
      <w:bookmarkStart w:id="2233" w:name="_Toc172039978"/>
      <w:bookmarkEnd w:id="2232"/>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33"/>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lastRenderedPageBreak/>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34" w:name="_CR8a_2_7_3"/>
      <w:bookmarkStart w:id="2235" w:name="_Toc172039979"/>
      <w:bookmarkEnd w:id="2234"/>
      <w:r w:rsidRPr="00C6761E">
        <w:t>8a.2.7.3</w:t>
      </w:r>
      <w:r w:rsidRPr="00C6761E">
        <w:tab/>
        <w:t>QoS handling for 5G ProSe layer-2 UE-to-UE relay</w:t>
      </w:r>
      <w:bookmarkEnd w:id="2235"/>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36" w:name="_CR8a_2_8"/>
      <w:bookmarkStart w:id="2237" w:name="_Toc172039980"/>
      <w:bookmarkEnd w:id="2236"/>
      <w:r w:rsidRPr="00C6761E">
        <w:t>8a.2.</w:t>
      </w:r>
      <w:r w:rsidRPr="00C6761E">
        <w:rPr>
          <w:lang w:eastAsia="zh-CN"/>
        </w:rPr>
        <w:t>8</w:t>
      </w:r>
      <w:r w:rsidRPr="00C6761E">
        <w:tab/>
        <w:t>Support for Ethernet traffic via 5G ProSe layer-3 UE-to-UE relay</w:t>
      </w:r>
      <w:bookmarkEnd w:id="2237"/>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lastRenderedPageBreak/>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38"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38"/>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39"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39"/>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40" w:name="_Toc138361195"/>
      <w:bookmarkStart w:id="2241" w:name="_Toc172039981"/>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40"/>
      <w:bookmarkEnd w:id="2241"/>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42" w:name="_Toc172039982"/>
      <w:r w:rsidRPr="00C6761E">
        <w:rPr>
          <w:lang w:val="en-US" w:eastAsia="zh-CN"/>
        </w:rPr>
        <w:t>8a.2.</w:t>
      </w:r>
      <w:bookmarkStart w:id="2243" w:name="_Toc138361251"/>
      <w:r w:rsidRPr="00C6761E">
        <w:rPr>
          <w:lang w:val="en-US" w:eastAsia="zh-CN"/>
        </w:rPr>
        <w:t>10</w:t>
      </w:r>
      <w:r w:rsidRPr="00C6761E">
        <w:rPr>
          <w:lang w:val="en-US" w:eastAsia="zh-CN"/>
        </w:rPr>
        <w:tab/>
      </w:r>
      <w:bookmarkEnd w:id="2243"/>
      <w:r w:rsidRPr="00C6761E">
        <w:rPr>
          <w:lang w:val="en-US" w:eastAsia="zh-CN"/>
        </w:rPr>
        <w:t>5G ProSe UE-to-UE relay direct link security establishment procedure</w:t>
      </w:r>
      <w:bookmarkEnd w:id="2242"/>
    </w:p>
    <w:p w14:paraId="118BBA03" w14:textId="7B45E2C7" w:rsidR="00AF733C" w:rsidRPr="00C6761E" w:rsidRDefault="00AF733C" w:rsidP="00AF733C">
      <w:pPr>
        <w:pStyle w:val="Heading4"/>
        <w:rPr>
          <w:lang w:val="en-US" w:eastAsia="zh-CN"/>
        </w:rPr>
      </w:pPr>
      <w:bookmarkStart w:id="2244" w:name="_Toc138361252"/>
      <w:bookmarkStart w:id="2245" w:name="_Toc172039983"/>
      <w:r w:rsidRPr="00C6761E">
        <w:rPr>
          <w:lang w:val="en-US" w:eastAsia="zh-CN"/>
        </w:rPr>
        <w:t>8a.2.10.1</w:t>
      </w:r>
      <w:r w:rsidRPr="00C6761E">
        <w:rPr>
          <w:lang w:val="en-US" w:eastAsia="zh-CN"/>
        </w:rPr>
        <w:tab/>
        <w:t>General</w:t>
      </w:r>
      <w:bookmarkEnd w:id="2244"/>
      <w:bookmarkEnd w:id="2245"/>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46" w:name="_Toc172039984"/>
      <w:r w:rsidRPr="00C6761E">
        <w:rPr>
          <w:lang w:val="en-US" w:eastAsia="zh-CN"/>
        </w:rPr>
        <w:t>8a.2.10.2</w:t>
      </w:r>
      <w:r w:rsidRPr="00C6761E">
        <w:rPr>
          <w:lang w:val="en-US" w:eastAsia="zh-CN"/>
        </w:rPr>
        <w:tab/>
        <w:t>5G ProSe UE-to-UE relay direct link security establishment procedure initiation by initiating UE</w:t>
      </w:r>
      <w:bookmarkEnd w:id="2246"/>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7C3C6CA7"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lastRenderedPageBreak/>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4.05pt;height:261.6pt" o:ole="">
            <v:imagedata r:id="rId118" o:title=""/>
          </v:shape>
          <o:OLEObject Type="Embed" ProgID="Visio.Drawing.15" ShapeID="_x0000_i1079" DrawAspect="Content" ObjectID="_1782652788" r:id="rId119"/>
        </w:object>
      </w:r>
    </w:p>
    <w:p w14:paraId="2BB5E4AA" w14:textId="454FB4A0" w:rsidR="00AF733C" w:rsidRPr="00C6761E" w:rsidRDefault="00C801EE" w:rsidP="00C801EE">
      <w:pPr>
        <w:pStyle w:val="TF"/>
      </w:pPr>
      <w:r w:rsidRPr="00C6761E">
        <w:t>Figure</w:t>
      </w:r>
      <w:r w:rsidRPr="00C6761E">
        <w:rPr>
          <w:rFonts w:cs="Arial"/>
        </w:rPr>
        <w:t> </w:t>
      </w:r>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47" w:name="_Toc172039985"/>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247"/>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lastRenderedPageBreak/>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Pr>
          <w:rFonts w:asciiTheme="minorEastAsia" w:eastAsiaTheme="minorEastAsia" w:hAnsiTheme="minorEastAsia" w:hint="eastAsia"/>
          <w:lang w:eastAsia="zh-CN"/>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77777777"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248" w:name="_Toc172039986"/>
      <w:r w:rsidRPr="00C6761E">
        <w:rPr>
          <w:lang w:val="en-US" w:eastAsia="zh-CN"/>
        </w:rPr>
        <w:t>8a.2.10.4</w:t>
      </w:r>
      <w:r w:rsidRPr="00C6761E">
        <w:rPr>
          <w:lang w:val="en-US" w:eastAsia="zh-CN"/>
        </w:rPr>
        <w:tab/>
        <w:t>5G ProSe UE-to-UE relay direct link security establishment procedure completion by the initiating UE</w:t>
      </w:r>
      <w:bookmarkEnd w:id="2248"/>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49" w:name="_Toc172039987"/>
      <w:r w:rsidRPr="00C6761E">
        <w:rPr>
          <w:lang w:val="en-US" w:eastAsia="zh-CN"/>
        </w:rPr>
        <w:t>8a.2.10.5</w:t>
      </w:r>
      <w:r w:rsidRPr="00C6761E">
        <w:rPr>
          <w:lang w:val="en-US" w:eastAsia="zh-CN"/>
        </w:rPr>
        <w:tab/>
        <w:t>5G ProSe UE-to-UE relay direct link security establishment procedure not accepted by the target UE</w:t>
      </w:r>
      <w:bookmarkEnd w:id="2249"/>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77777777" w:rsidR="00AF733C" w:rsidRDefault="00AF733C" w:rsidP="00AF733C">
      <w:pPr>
        <w:pStyle w:val="B1"/>
      </w:pPr>
      <w:r w:rsidRPr="00C6761E">
        <w:t>#15</w:t>
      </w:r>
      <w:r w:rsidRPr="00C6761E">
        <w:tab/>
        <w:t>security procedure failure of 5G ProSe UE-to-UE relay;</w:t>
      </w:r>
    </w:p>
    <w:p w14:paraId="6370A778" w14:textId="31F35112" w:rsidR="000477E1" w:rsidRPr="00C6761E" w:rsidRDefault="000477E1" w:rsidP="00AF733C">
      <w:pPr>
        <w:pStyle w:val="B1"/>
      </w:pPr>
      <w:r w:rsidRPr="00820743">
        <w:lastRenderedPageBreak/>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7ABD9774" w14:textId="6A8E6C0C" w:rsidR="00AF733C" w:rsidRDefault="00AF733C" w:rsidP="00AF733C">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#15 "security procedure failure of 5G ProSe UE-to-UE relay". The target UE shall provide the EAP message if received from the network according to the security procedure over control plane as specified in 3GPP TS 33.503 [34].</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rPr>
          <w:rStyle w:val="apple-converted-space"/>
        </w:rP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58C7A453" w:rsidR="0082422F" w:rsidRPr="00705B42" w:rsidRDefault="0082422F" w:rsidP="00705B42">
      <w:pPr>
        <w:rPr>
          <w:lang w:eastAsia="zh-CN"/>
        </w:rPr>
      </w:pPr>
      <w:r w:rsidRPr="00705B42">
        <w:rPr>
          <w:rStyle w:val="apple-converted-space"/>
        </w:rPr>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signaling protocol cause value #20 "Failure from 5G ProSe end UE" and optionally the PC5 end UE failure cause IE set to #</w:t>
      </w:r>
      <w:r w:rsidR="00975617" w:rsidRPr="00975617">
        <w:rPr>
          <w:lang w:eastAsia="zh-CN"/>
        </w:rPr>
        <w:t>24</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250" w:name="_Toc172039988"/>
      <w:r w:rsidRPr="00C6761E">
        <w:rPr>
          <w:lang w:val="en-US" w:eastAsia="zh-CN"/>
        </w:rPr>
        <w:lastRenderedPageBreak/>
        <w:t>8a.2.10.6</w:t>
      </w:r>
      <w:r w:rsidRPr="00C6761E">
        <w:rPr>
          <w:lang w:val="en-US" w:eastAsia="zh-CN"/>
        </w:rPr>
        <w:tab/>
        <w:t>Abnormal cases</w:t>
      </w:r>
      <w:bookmarkEnd w:id="2250"/>
    </w:p>
    <w:p w14:paraId="2599B772" w14:textId="58874A3A" w:rsidR="00AF733C" w:rsidRPr="00C6761E" w:rsidRDefault="00AF733C" w:rsidP="00AF733C">
      <w:pPr>
        <w:pStyle w:val="Heading5"/>
      </w:pPr>
      <w:bookmarkStart w:id="2251" w:name="_Toc138361002"/>
      <w:bookmarkStart w:id="2252" w:name="_Toc172039989"/>
      <w:r w:rsidRPr="00C6761E">
        <w:t>8a.2.10.6.1</w:t>
      </w:r>
      <w:r w:rsidRPr="00C6761E">
        <w:tab/>
        <w:t>Abnormal cases at the initiating UE</w:t>
      </w:r>
      <w:bookmarkEnd w:id="2251"/>
      <w:bookmarkEnd w:id="2252"/>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253" w:name="_Toc172039990"/>
      <w:r w:rsidRPr="00C6761E">
        <w:t>8a.2.10.6.2</w:t>
      </w:r>
      <w:r w:rsidRPr="00C6761E">
        <w:tab/>
        <w:t>Abnormal cases at the target UE</w:t>
      </w:r>
      <w:bookmarkEnd w:id="2253"/>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254" w:name="_Toc138361235"/>
      <w:bookmarkStart w:id="2255" w:name="_Toc172039991"/>
      <w:r w:rsidRPr="00C6761E">
        <w:t>8a.2.11</w:t>
      </w:r>
      <w:r w:rsidRPr="00C6761E">
        <w:tab/>
        <w:t>5G ProSe security procedures over PC3a interface</w:t>
      </w:r>
      <w:bookmarkEnd w:id="2254"/>
      <w:r w:rsidRPr="00C6761E">
        <w:t xml:space="preserve"> for 5G ProSe UE-to-UE relay</w:t>
      </w:r>
      <w:bookmarkEnd w:id="2255"/>
    </w:p>
    <w:p w14:paraId="13712CDE" w14:textId="0F4C9436" w:rsidR="00384C28" w:rsidRPr="00C6761E" w:rsidRDefault="00384C28" w:rsidP="00384C28">
      <w:pPr>
        <w:pStyle w:val="Heading4"/>
      </w:pPr>
      <w:bookmarkStart w:id="2256" w:name="_Toc138361236"/>
      <w:bookmarkStart w:id="2257" w:name="_Toc172039992"/>
      <w:r w:rsidRPr="00C6761E">
        <w:t>8a.2.11.1</w:t>
      </w:r>
      <w:r w:rsidRPr="00C6761E">
        <w:tab/>
        <w:t>General</w:t>
      </w:r>
      <w:bookmarkEnd w:id="2256"/>
      <w:bookmarkEnd w:id="2257"/>
    </w:p>
    <w:p w14:paraId="77D2F94B" w14:textId="3ED4EBF6" w:rsidR="00384C28" w:rsidRPr="00C6761E" w:rsidRDefault="00384C28" w:rsidP="00384C28">
      <w:pPr>
        <w:pStyle w:val="Heading5"/>
      </w:pPr>
      <w:bookmarkStart w:id="2258" w:name="_Toc138361237"/>
      <w:bookmarkStart w:id="2259" w:name="_Toc172039993"/>
      <w:r w:rsidRPr="00C6761E">
        <w:t>8a.2.11.1.1</w:t>
      </w:r>
      <w:r w:rsidRPr="00C6761E">
        <w:tab/>
        <w:t>Transport protocol for PC3a messages</w:t>
      </w:r>
      <w:bookmarkEnd w:id="2258"/>
      <w:bookmarkEnd w:id="2259"/>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260" w:name="_Toc138361238"/>
      <w:bookmarkStart w:id="2261" w:name="_Toc172039994"/>
      <w:r w:rsidRPr="00C6761E">
        <w:t>8a.2.11.1.2</w:t>
      </w:r>
      <w:r w:rsidRPr="00C6761E">
        <w:tab/>
        <w:t>Handling of UE-initiated procedures</w:t>
      </w:r>
      <w:bookmarkEnd w:id="2260"/>
      <w:bookmarkEnd w:id="2261"/>
    </w:p>
    <w:p w14:paraId="15F97E2A" w14:textId="77777777" w:rsidR="00384C28" w:rsidRPr="00C6761E" w:rsidRDefault="00384C28" w:rsidP="00384C28">
      <w:bookmarkStart w:id="2262"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263" w:name="_Toc138361241"/>
      <w:bookmarkStart w:id="2264" w:name="_Toc172039995"/>
      <w:bookmarkEnd w:id="2262"/>
      <w:r w:rsidRPr="00C6761E">
        <w:t>8a.2.11.2</w:t>
      </w:r>
      <w:r w:rsidRPr="00C6761E">
        <w:tab/>
        <w:t>Procedures</w:t>
      </w:r>
      <w:bookmarkEnd w:id="2263"/>
      <w:bookmarkEnd w:id="2264"/>
    </w:p>
    <w:p w14:paraId="39D23945" w14:textId="637F3026" w:rsidR="00384C28" w:rsidRPr="00C6761E" w:rsidRDefault="00384C28" w:rsidP="00384C28">
      <w:pPr>
        <w:pStyle w:val="Heading5"/>
      </w:pPr>
      <w:bookmarkStart w:id="2265" w:name="_Toc138361242"/>
      <w:bookmarkStart w:id="2266" w:name="_Toc172039996"/>
      <w:r w:rsidRPr="00C6761E">
        <w:t>8a.2.11.2.1</w:t>
      </w:r>
      <w:r w:rsidRPr="00C6761E">
        <w:tab/>
        <w:t>Types of 5G ProSe security procedures over PC3a interface</w:t>
      </w:r>
      <w:bookmarkEnd w:id="2265"/>
      <w:r w:rsidRPr="00C6761E">
        <w:t xml:space="preserve"> for 5G ProSe UE-to-UE relay</w:t>
      </w:r>
      <w:bookmarkEnd w:id="2266"/>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lastRenderedPageBreak/>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67" w:name="_Toc138361243"/>
      <w:bookmarkStart w:id="2268" w:name="_Toc172039997"/>
      <w:r w:rsidRPr="00C6761E">
        <w:t>8a.2.11.2.2</w:t>
      </w:r>
      <w:r w:rsidRPr="00C6761E">
        <w:tab/>
        <w:t>5G ProSe UE-to-UE relay discovery security material request procedure</w:t>
      </w:r>
      <w:bookmarkEnd w:id="2267"/>
      <w:bookmarkEnd w:id="2268"/>
    </w:p>
    <w:p w14:paraId="6428C186" w14:textId="15AC6631" w:rsidR="00384C28" w:rsidRPr="00C6761E" w:rsidRDefault="00384C28" w:rsidP="00384C28">
      <w:pPr>
        <w:pStyle w:val="Heading6"/>
      </w:pPr>
      <w:bookmarkStart w:id="2269" w:name="_Toc138361244"/>
      <w:bookmarkStart w:id="2270" w:name="_Toc172039998"/>
      <w:r w:rsidRPr="00C6761E">
        <w:t>8a.2.11.2.2.1</w:t>
      </w:r>
      <w:r w:rsidRPr="00C6761E">
        <w:tab/>
        <w:t>General</w:t>
      </w:r>
      <w:bookmarkEnd w:id="2269"/>
      <w:bookmarkEnd w:id="2270"/>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271" w:name="_Toc138361245"/>
      <w:bookmarkStart w:id="2272" w:name="_Toc172039999"/>
      <w:r w:rsidRPr="00C6761E">
        <w:t>8a.2.11.2.2.2</w:t>
      </w:r>
      <w:r w:rsidRPr="00C6761E">
        <w:tab/>
        <w:t>5G ProSe UE-to-UE relay discovery security material request procedure initiation</w:t>
      </w:r>
      <w:bookmarkEnd w:id="2271"/>
      <w:bookmarkEnd w:id="2272"/>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273" w:name="_Hlk145342226"/>
      <w:r w:rsidRPr="00C6761E">
        <w:t>&lt;</w:t>
      </w:r>
      <w:bookmarkEnd w:id="2273"/>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lastRenderedPageBreak/>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1.2pt;height:315.8pt" o:ole="">
            <v:imagedata r:id="rId120" o:title=""/>
          </v:shape>
          <o:OLEObject Type="Embed" ProgID="Visio.Drawing.11" ShapeID="_x0000_i1080" DrawAspect="Content" ObjectID="_1782652789" r:id="rId121"/>
        </w:object>
      </w:r>
    </w:p>
    <w:p w14:paraId="4145AB25" w14:textId="4410B2BE" w:rsidR="00384C28" w:rsidRPr="00C6761E" w:rsidRDefault="00384C28" w:rsidP="00384C28">
      <w:pPr>
        <w:pStyle w:val="TF"/>
      </w:pPr>
      <w:r w:rsidRPr="00C6761E">
        <w:t>Figure 8a.2.11.2.2.2.1: 5G ProSe UE-to-UE relay discovery security material request procedure</w:t>
      </w:r>
    </w:p>
    <w:p w14:paraId="28C39178" w14:textId="6253C470" w:rsidR="00384C28" w:rsidRPr="00C6761E" w:rsidRDefault="00384C28" w:rsidP="00384C28">
      <w:pPr>
        <w:pStyle w:val="Heading6"/>
      </w:pPr>
      <w:bookmarkStart w:id="2274" w:name="_Toc138361246"/>
      <w:bookmarkStart w:id="2275" w:name="_Toc172040000"/>
      <w:r w:rsidRPr="00C6761E">
        <w:t>8a.2.11.2.2.3</w:t>
      </w:r>
      <w:r w:rsidRPr="00C6761E">
        <w:tab/>
        <w:t>5G ProSe UE-to-UE relay discovery security material request procedure accepted by the 5G DDNMF</w:t>
      </w:r>
      <w:bookmarkEnd w:id="2274"/>
      <w:bookmarkEnd w:id="2275"/>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77777777" w:rsidR="00384C28" w:rsidRPr="00C6761E" w:rsidRDefault="00384C28" w:rsidP="00384C28">
      <w:pPr>
        <w:pStyle w:val="B2"/>
      </w:pPr>
      <w:r w:rsidRPr="00C6761E">
        <w:lastRenderedPageBreak/>
        <w:t>1)</w:t>
      </w:r>
      <w:r w:rsidRPr="00C6761E">
        <w:tab/>
        <w:t>shall include the 5G ProSe UE-to-UE relay discovery security material for 5G ProSe end UE. In 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 xml:space="preserve">If the UE requests the 5G ProSe UE-to-UE relay discovery security material for 5G ProSe end UE, the UE identity in the PROSE_SECURITY_MATERIAL_REQUEST message indicates a UE authorized to act as a 5G ProSe end UE and </w:t>
      </w:r>
      <w:r w:rsidRPr="00C6761E">
        <w:lastRenderedPageBreak/>
        <w:t>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276" w:name="_Toc138361247"/>
      <w:bookmarkStart w:id="2277" w:name="_Toc172040001"/>
      <w:r w:rsidRPr="00C6761E">
        <w:t>8a.2.11.2.2.4</w:t>
      </w:r>
      <w:r w:rsidRPr="00C6761E">
        <w:tab/>
        <w:t>5G ProSe UE-to-UE relay discovery security material request procedure completion by the UE</w:t>
      </w:r>
      <w:bookmarkEnd w:id="2276"/>
      <w:bookmarkEnd w:id="2277"/>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if the &lt;UUR-discovery-security-parameters-accept&gt; element contains the 5G ProSe UE-to-UE relay discovery security material for 5G ProSe end UE:</w:t>
      </w:r>
    </w:p>
    <w:p w14:paraId="70D5FAC8" w14:textId="326A8D27" w:rsidR="00384C28" w:rsidRPr="00C6761E" w:rsidRDefault="00384C28" w:rsidP="00384C28">
      <w:pPr>
        <w:pStyle w:val="B2"/>
      </w:pPr>
      <w:r w:rsidRPr="00C6761E">
        <w:t>1)</w:t>
      </w:r>
      <w:r w:rsidRPr="00C6761E">
        <w:tab/>
        <w:t xml:space="preserve">shall store the 5G ProSe UE-to-UE relay discovery security material for 5G ProSe end UE, 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278" w:name="_Toc138361248"/>
      <w:bookmarkStart w:id="2279" w:name="_Toc172040002"/>
      <w:r w:rsidRPr="00C6761E">
        <w:t>8a.2.11.2.2.5</w:t>
      </w:r>
      <w:r w:rsidRPr="00C6761E">
        <w:tab/>
        <w:t>5G ProSe UE-to-UE relay discovery security material request procedure not accepted by the 5G DDNMF</w:t>
      </w:r>
      <w:bookmarkEnd w:id="2278"/>
      <w:bookmarkEnd w:id="2279"/>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280" w:name="_Toc138361249"/>
      <w:bookmarkStart w:id="2281" w:name="_Toc172040003"/>
      <w:r w:rsidRPr="00C6761E">
        <w:t>8a.2.11.2.2.6</w:t>
      </w:r>
      <w:r w:rsidRPr="00C6761E">
        <w:tab/>
        <w:t>Abnormal cases in the UE</w:t>
      </w:r>
      <w:bookmarkEnd w:id="2280"/>
      <w:bookmarkEnd w:id="2281"/>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282" w:name="_Toc138361250"/>
      <w:bookmarkStart w:id="2283" w:name="_Toc172040004"/>
      <w:r w:rsidRPr="00C6761E">
        <w:t>8a.2.11.2.2.7</w:t>
      </w:r>
      <w:r w:rsidRPr="00C6761E">
        <w:tab/>
        <w:t>Abnormal cases in the 5G DDNMF</w:t>
      </w:r>
      <w:bookmarkEnd w:id="2282"/>
      <w:bookmarkEnd w:id="2283"/>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284" w:name="_Toc172040005"/>
      <w:r w:rsidRPr="00C6761E">
        <w:t>8a.2.</w:t>
      </w:r>
      <w:r w:rsidR="00280709" w:rsidRPr="00C6761E">
        <w:t>12</w:t>
      </w:r>
      <w:r w:rsidRPr="00C6761E">
        <w:tab/>
        <w:t>5G ProSe security procedures over PC8 interface for 5G ProSe UE-to-UE relay</w:t>
      </w:r>
      <w:bookmarkEnd w:id="2284"/>
    </w:p>
    <w:p w14:paraId="5FCA437C" w14:textId="4DB023D5" w:rsidR="006A0A58" w:rsidRPr="00C6761E" w:rsidRDefault="006A0A58" w:rsidP="006A0A58">
      <w:pPr>
        <w:pStyle w:val="Heading4"/>
      </w:pPr>
      <w:bookmarkStart w:id="2285" w:name="_Toc172040006"/>
      <w:r w:rsidRPr="00C6761E">
        <w:t>8a.2.</w:t>
      </w:r>
      <w:r w:rsidR="00280709" w:rsidRPr="00C6761E">
        <w:t>12</w:t>
      </w:r>
      <w:r w:rsidRPr="00C6761E">
        <w:t>.1</w:t>
      </w:r>
      <w:r w:rsidRPr="00C6761E">
        <w:tab/>
        <w:t>General</w:t>
      </w:r>
      <w:bookmarkEnd w:id="2285"/>
    </w:p>
    <w:p w14:paraId="6D8BE3A1" w14:textId="0A0E346B" w:rsidR="006A0A58" w:rsidRPr="00C6761E" w:rsidRDefault="006A0A58" w:rsidP="006A0A58">
      <w:pPr>
        <w:pStyle w:val="Heading5"/>
      </w:pPr>
      <w:bookmarkStart w:id="2286" w:name="_Toc172040007"/>
      <w:r w:rsidRPr="00C6761E">
        <w:t>8a.2.</w:t>
      </w:r>
      <w:r w:rsidR="00280709" w:rsidRPr="00C6761E">
        <w:t>12</w:t>
      </w:r>
      <w:r w:rsidRPr="00C6761E">
        <w:t>.1.1</w:t>
      </w:r>
      <w:r w:rsidRPr="00C6761E">
        <w:tab/>
        <w:t>Transport protocol for PC8 messages</w:t>
      </w:r>
      <w:bookmarkEnd w:id="2286"/>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287" w:name="_Toc172040008"/>
      <w:r w:rsidRPr="00C6761E">
        <w:t>8a.2.</w:t>
      </w:r>
      <w:r w:rsidR="00BA5CBF" w:rsidRPr="00C6761E">
        <w:t>12</w:t>
      </w:r>
      <w:r w:rsidRPr="00C6761E">
        <w:t>.1.2</w:t>
      </w:r>
      <w:r w:rsidRPr="00C6761E">
        <w:tab/>
        <w:t>Handling of UE-initiated procedures</w:t>
      </w:r>
      <w:bookmarkEnd w:id="2287"/>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288" w:name="_Toc172040009"/>
      <w:r w:rsidRPr="00C6761E">
        <w:t>8a.2.</w:t>
      </w:r>
      <w:r w:rsidR="00BA5CBF" w:rsidRPr="00C6761E">
        <w:t>12</w:t>
      </w:r>
      <w:r w:rsidRPr="00C6761E">
        <w:t>.2</w:t>
      </w:r>
      <w:r w:rsidRPr="00C6761E">
        <w:tab/>
        <w:t>Procedures</w:t>
      </w:r>
      <w:bookmarkEnd w:id="2288"/>
    </w:p>
    <w:p w14:paraId="5A40EE37" w14:textId="111FE20D" w:rsidR="006A0A58" w:rsidRPr="00C6761E" w:rsidRDefault="006A0A58" w:rsidP="006A0A58">
      <w:pPr>
        <w:pStyle w:val="Heading5"/>
      </w:pPr>
      <w:bookmarkStart w:id="2289" w:name="_Toc172040010"/>
      <w:r w:rsidRPr="00C6761E">
        <w:t>8a.2.</w:t>
      </w:r>
      <w:r w:rsidR="002261EA" w:rsidRPr="00C6761E">
        <w:t>12</w:t>
      </w:r>
      <w:r w:rsidRPr="00C6761E">
        <w:t>.2.1</w:t>
      </w:r>
      <w:r w:rsidRPr="00C6761E">
        <w:tab/>
        <w:t>Types of 5G ProSe security procedures over PC8 interface for 5G ProSe UE-to-UE relay</w:t>
      </w:r>
      <w:bookmarkEnd w:id="2289"/>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290" w:name="_Toc172040011"/>
      <w:r w:rsidRPr="00C6761E">
        <w:lastRenderedPageBreak/>
        <w:t>8a.2.</w:t>
      </w:r>
      <w:r w:rsidR="002261EA" w:rsidRPr="00C6761E">
        <w:t>12</w:t>
      </w:r>
      <w:r w:rsidRPr="00C6761E">
        <w:t>.2.2</w:t>
      </w:r>
      <w:r w:rsidRPr="00C6761E">
        <w:tab/>
        <w:t>5G ProSe UE-to-UE relay discovery security material request procedure</w:t>
      </w:r>
      <w:bookmarkEnd w:id="2290"/>
    </w:p>
    <w:p w14:paraId="3237C851" w14:textId="5DDBEA7E" w:rsidR="006A0A58" w:rsidRPr="00C6761E" w:rsidRDefault="006A0A58" w:rsidP="006A0A58">
      <w:pPr>
        <w:pStyle w:val="Heading6"/>
      </w:pPr>
      <w:bookmarkStart w:id="2291" w:name="_Toc172040012"/>
      <w:r w:rsidRPr="00C6761E">
        <w:t>8a.2.</w:t>
      </w:r>
      <w:r w:rsidR="002261EA" w:rsidRPr="00C6761E">
        <w:t>12</w:t>
      </w:r>
      <w:r w:rsidRPr="00C6761E">
        <w:t>.2.2.1</w:t>
      </w:r>
      <w:r w:rsidRPr="00C6761E">
        <w:tab/>
        <w:t>General</w:t>
      </w:r>
      <w:bookmarkEnd w:id="2291"/>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292" w:name="_Toc172040013"/>
      <w:r w:rsidRPr="00C6761E">
        <w:t>8a.2.</w:t>
      </w:r>
      <w:r w:rsidR="002261EA" w:rsidRPr="00C6761E">
        <w:t>12</w:t>
      </w:r>
      <w:r w:rsidRPr="00C6761E">
        <w:t>.2.2.2</w:t>
      </w:r>
      <w:r w:rsidRPr="00C6761E">
        <w:tab/>
        <w:t>5G ProSe UE-to-UE relay discovery security material request procedure initiation</w:t>
      </w:r>
      <w:bookmarkEnd w:id="2292"/>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54816A67" w:rsidR="006A0A58" w:rsidRPr="00C6761E" w:rsidRDefault="006A0A58" w:rsidP="006A0A58">
      <w:pPr>
        <w:pStyle w:val="B2"/>
      </w:pPr>
      <w:r w:rsidRPr="00C6761E">
        <w:t>2)</w:t>
      </w:r>
      <w:r w:rsidRPr="00C6761E">
        <w:tab/>
        <w:t xml:space="preserve">after expiration of timer </w:t>
      </w:r>
      <w:r w:rsidR="005D459B" w:rsidRPr="00C6761E">
        <w:t>T</w:t>
      </w:r>
      <w:r w:rsidR="005D459B">
        <w:t>5106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2pt;height:315.1pt" o:ole="">
            <v:imagedata r:id="rId122" o:title=""/>
          </v:shape>
          <o:OLEObject Type="Embed" ProgID="Visio.Drawing.11" ShapeID="_x0000_i1081" DrawAspect="Content" ObjectID="_1782652790" r:id="rId123"/>
        </w:object>
      </w:r>
    </w:p>
    <w:p w14:paraId="01397806" w14:textId="2AA3C6B6" w:rsidR="006A0A58" w:rsidRPr="00C6761E" w:rsidRDefault="006A0A58" w:rsidP="006A0A58">
      <w:pPr>
        <w:pStyle w:val="TF"/>
      </w:pPr>
      <w:r w:rsidRPr="00C6761E">
        <w:t>Figure 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293" w:name="_Toc172040014"/>
      <w:r w:rsidRPr="00C6761E">
        <w:t>8a.2.</w:t>
      </w:r>
      <w:r w:rsidR="002107EC" w:rsidRPr="00C6761E">
        <w:t>12</w:t>
      </w:r>
      <w:r w:rsidRPr="00C6761E">
        <w:t>.2.2.3</w:t>
      </w:r>
      <w:r w:rsidRPr="00C6761E">
        <w:tab/>
        <w:t>5G ProSe UE-to-UE relay discovery security material request procedure accepted by the 5G PKMF</w:t>
      </w:r>
      <w:bookmarkEnd w:id="2293"/>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77777777" w:rsidR="006A0A58" w:rsidRPr="00C6761E" w:rsidRDefault="006A0A58" w:rsidP="006A0A58">
      <w:pPr>
        <w:pStyle w:val="B2"/>
      </w:pPr>
      <w:r w:rsidRPr="00C6761E">
        <w:t>1)</w:t>
      </w:r>
      <w:r w:rsidRPr="00C6761E">
        <w:tab/>
        <w:t>shall include the 5G ProSe UE-to-UE relay discovery security material for 5G ProSe end UE. In 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294" w:name="_Toc172040015"/>
      <w:r w:rsidRPr="00C6761E">
        <w:lastRenderedPageBreak/>
        <w:t>8a.2.</w:t>
      </w:r>
      <w:r w:rsidR="002107EC" w:rsidRPr="00C6761E">
        <w:t>12</w:t>
      </w:r>
      <w:r w:rsidRPr="00C6761E">
        <w:t>.2.2.4</w:t>
      </w:r>
      <w:r w:rsidRPr="00C6761E">
        <w:tab/>
        <w:t>5G ProSe UE-to-UE relay discovery security material request procedure completion by the UE</w:t>
      </w:r>
      <w:bookmarkEnd w:id="2294"/>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if the &lt;UUR-discovery-security-parameters-accept&gt; element contains the 5G ProSe UE-to-UE relay discovery security material for 5G ProSe end UE:</w:t>
      </w:r>
    </w:p>
    <w:p w14:paraId="01FF23A2" w14:textId="74DD93FB" w:rsidR="006A0A58" w:rsidRPr="00C6761E" w:rsidRDefault="006A0A58" w:rsidP="006A0A58">
      <w:pPr>
        <w:pStyle w:val="B2"/>
      </w:pPr>
      <w:r w:rsidRPr="00C6761E">
        <w:t>1)</w:t>
      </w:r>
      <w:r w:rsidRPr="00C6761E">
        <w:tab/>
        <w:t xml:space="preserve">shall store the 5G ProSe UE-to-UE relay discovery security material for 5G ProSe end UE, 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04493BEB" w:rsidR="006A0A58" w:rsidRPr="00C6761E" w:rsidRDefault="006A0A58" w:rsidP="006A0A58">
      <w:pPr>
        <w:pStyle w:val="B2"/>
      </w:pPr>
      <w:r w:rsidRPr="00C6761E">
        <w:t>1)</w:t>
      </w:r>
      <w:r w:rsidRPr="00C6761E">
        <w:tab/>
        <w:t xml:space="preserve">shall store the 5G ProSe UE-to-UE relay discovery security material for 5G ProSe UE-to-UE relay UE, shall stop timer </w:t>
      </w:r>
      <w:r w:rsidR="00316A96" w:rsidRPr="00043C22">
        <w:rPr>
          <w:rFonts w:hint="eastAsia"/>
        </w:rPr>
        <w:t>T</w:t>
      </w:r>
      <w:r w:rsidR="00316A96" w:rsidRPr="00043C22">
        <w:t>5106</w:t>
      </w:r>
      <w:r w:rsidRPr="00C6761E">
        <w:t xml:space="preserve">, if running and shall start timer </w:t>
      </w:r>
      <w:r w:rsidR="00316A96" w:rsidRPr="00043C22">
        <w:rPr>
          <w:rFonts w:hint="eastAsia"/>
        </w:rPr>
        <w:t>T</w:t>
      </w:r>
      <w:r w:rsidR="00316A96" w:rsidRPr="00043C22">
        <w:t>5106</w:t>
      </w:r>
      <w:r w:rsidRPr="00C6761E">
        <w:t xml:space="preserve">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295" w:name="_Toc172040016"/>
      <w:r w:rsidRPr="00C6761E">
        <w:t>8a.2.</w:t>
      </w:r>
      <w:r w:rsidR="00405CC8" w:rsidRPr="00C6761E">
        <w:t>12</w:t>
      </w:r>
      <w:r w:rsidRPr="00C6761E">
        <w:t>.2.2.5</w:t>
      </w:r>
      <w:r w:rsidRPr="00C6761E">
        <w:tab/>
        <w:t>5G ProSe UE-to-UE relay discovery security material request procedure not accepted by the 5G PKMF</w:t>
      </w:r>
      <w:bookmarkEnd w:id="2295"/>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296" w:name="_Toc172040017"/>
      <w:r w:rsidRPr="00C6761E">
        <w:t>8a.2.</w:t>
      </w:r>
      <w:r w:rsidR="00405CC8" w:rsidRPr="00C6761E">
        <w:t>12</w:t>
      </w:r>
      <w:r w:rsidRPr="00C6761E">
        <w:t>.2.2.6</w:t>
      </w:r>
      <w:r w:rsidRPr="00C6761E">
        <w:tab/>
        <w:t>Abnormal cases in the UE</w:t>
      </w:r>
      <w:bookmarkEnd w:id="2296"/>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297" w:name="_Toc172040018"/>
      <w:r w:rsidRPr="00C6761E">
        <w:lastRenderedPageBreak/>
        <w:t>8a.2.</w:t>
      </w:r>
      <w:r w:rsidR="005E1570" w:rsidRPr="00C6761E">
        <w:t>12</w:t>
      </w:r>
      <w:r w:rsidRPr="00C6761E">
        <w:t>.2.2.7</w:t>
      </w:r>
      <w:r w:rsidRPr="00C6761E">
        <w:tab/>
        <w:t>Abnormal cases in the 5G PKMF</w:t>
      </w:r>
      <w:bookmarkEnd w:id="2297"/>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298" w:name="_Toc172040019"/>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298"/>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299" w:name="_Toc172040020"/>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299"/>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00" w:name="_Toc172040021"/>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00"/>
    </w:p>
    <w:p w14:paraId="68A546FA" w14:textId="7D001656" w:rsidR="00957FC6" w:rsidRPr="00C6761E" w:rsidRDefault="00957FC6" w:rsidP="00957FC6">
      <w:pPr>
        <w:pStyle w:val="Heading4"/>
        <w:rPr>
          <w:lang w:val="en-US" w:eastAsia="zh-CN"/>
        </w:rPr>
      </w:pPr>
      <w:bookmarkStart w:id="2301" w:name="_Toc172040022"/>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01"/>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302" w:name="_Toc172040023"/>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302"/>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77777777" w:rsidR="00957FC6" w:rsidRPr="00C36452" w:rsidRDefault="00957FC6" w:rsidP="00957FC6">
      <w:pPr>
        <w:ind w:left="644" w:hanging="360"/>
        <w:rPr>
          <w:lang w:val="en-US"/>
        </w:rPr>
      </w:pPr>
      <w:r w:rsidRPr="00C6761E">
        <w:rPr>
          <w:rFonts w:eastAsia="SimSun"/>
          <w:lang w:eastAsia="zh-CN"/>
        </w:rPr>
        <w:t>a)</w:t>
      </w:r>
      <w:r w:rsidRPr="00C6761E">
        <w:rPr>
          <w:rFonts w:eastAsia="SimSun"/>
          <w:lang w:eastAsia="zh-CN"/>
        </w:rPr>
        <w:tab/>
      </w:r>
      <w:r w:rsidRPr="00C36452">
        <w:rPr>
          <w:lang w:val="en-US"/>
        </w:rPr>
        <w:t xml:space="preserve">the </w:t>
      </w:r>
      <w:r w:rsidRPr="0049773D">
        <w:rPr>
          <w:lang w:val="en-US"/>
        </w:rPr>
        <w:t>5G ProSe direct link is established</w:t>
      </w:r>
      <w:r>
        <w:rPr>
          <w:lang w:val="en-US"/>
        </w:rPr>
        <w:t xml:space="preserve"> between the </w:t>
      </w:r>
      <w:r>
        <w:t>source</w:t>
      </w:r>
      <w:r w:rsidRPr="00C6761E">
        <w:t xml:space="preserve"> 5G ProSe end UE</w:t>
      </w:r>
      <w:r>
        <w:t xml:space="preserve"> and</w:t>
      </w:r>
      <w:r>
        <w:rPr>
          <w:lang w:val="en-US"/>
        </w:rPr>
        <w:t xml:space="preserve"> </w:t>
      </w:r>
      <w:r w:rsidRPr="00C6761E">
        <w:t>5G ProSe UE-to-UE relay UE</w:t>
      </w:r>
      <w:r w:rsidRPr="00C36452">
        <w:rPr>
          <w:lang w:val="en-US"/>
        </w:rPr>
        <w:t>.</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088C6B89"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and start timer T</w:t>
      </w:r>
      <w:r>
        <w:rPr>
          <w:lang w:eastAsia="zh-CN"/>
        </w:rPr>
        <w:t>xxxx</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T</w:t>
      </w:r>
      <w:r>
        <w:t>xxxx</w:t>
      </w:r>
      <w:r w:rsidRPr="00C6761E">
        <w:t xml:space="preserve"> is running.</w:t>
      </w:r>
    </w:p>
    <w:p w14:paraId="7FFB8F1B" w14:textId="77777777" w:rsidR="00957FC6" w:rsidRPr="00C6761E" w:rsidRDefault="00957FC6" w:rsidP="00957FC6">
      <w:r>
        <w:object w:dxaOrig="9901" w:dyaOrig="2631" w14:anchorId="1385D039">
          <v:shape id="_x0000_i1082" type="#_x0000_t75" style="width:481.9pt;height:128.3pt" o:ole="">
            <v:imagedata r:id="rId124" o:title=""/>
          </v:shape>
          <o:OLEObject Type="Embed" ProgID="Visio.Drawing.15" ShapeID="_x0000_i1082" DrawAspect="Content" ObjectID="_1782652791" r:id="rId125"/>
        </w:object>
      </w:r>
    </w:p>
    <w:p w14:paraId="70ADF664" w14:textId="27D25621" w:rsidR="00957FC6" w:rsidRPr="00C6761E" w:rsidRDefault="00957FC6" w:rsidP="00957FC6">
      <w:pPr>
        <w:pStyle w:val="TF"/>
      </w:pPr>
      <w:r w:rsidRPr="00C6761E">
        <w:t>Figure</w:t>
      </w:r>
      <w:r w:rsidRPr="00C6761E">
        <w:rPr>
          <w:rFonts w:cs="Arial"/>
        </w:rPr>
        <w:t> </w:t>
      </w:r>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303" w:name="_Toc172040024"/>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303"/>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304" w:name="_Toc172040025"/>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304"/>
    </w:p>
    <w:p w14:paraId="789D215B" w14:textId="688F72C6" w:rsidR="00957FC6" w:rsidRP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t>xxxx</w:t>
      </w:r>
      <w:r>
        <w:rPr>
          <w:lang w:eastAsia="zh-CN"/>
        </w:rPr>
        <w:t xml:space="preserve">. </w:t>
      </w:r>
    </w:p>
    <w:p w14:paraId="3876EF43" w14:textId="70A78D83" w:rsidR="00FF4F78" w:rsidRPr="00C6761E" w:rsidRDefault="00AF026B" w:rsidP="00FF4F78">
      <w:pPr>
        <w:pStyle w:val="Heading1"/>
      </w:pPr>
      <w:bookmarkStart w:id="2305" w:name="_CR9"/>
      <w:bookmarkStart w:id="2306" w:name="_Toc172040026"/>
      <w:bookmarkEnd w:id="2305"/>
      <w:r w:rsidRPr="00C6761E">
        <w:t>9</w:t>
      </w:r>
      <w:r w:rsidR="00FF4F78" w:rsidRPr="00C6761E">
        <w:tab/>
        <w:t>Handling of unknown, unforeseen and erroneous protocol data</w:t>
      </w:r>
      <w:bookmarkEnd w:id="2306"/>
    </w:p>
    <w:p w14:paraId="45C5B694" w14:textId="1E6374DF" w:rsidR="00505CF9" w:rsidRPr="00C6761E" w:rsidRDefault="00AF026B" w:rsidP="00505CF9">
      <w:pPr>
        <w:pStyle w:val="Heading2"/>
      </w:pPr>
      <w:bookmarkStart w:id="2307" w:name="_CR9_1"/>
      <w:bookmarkStart w:id="2308" w:name="_Toc525231156"/>
      <w:bookmarkStart w:id="2309" w:name="_Toc59198556"/>
      <w:bookmarkStart w:id="2310" w:name="_Toc59199147"/>
      <w:bookmarkStart w:id="2311" w:name="_Toc172040027"/>
      <w:bookmarkEnd w:id="2307"/>
      <w:r w:rsidRPr="00C6761E">
        <w:t>9</w:t>
      </w:r>
      <w:r w:rsidR="00505CF9" w:rsidRPr="00C6761E">
        <w:t>.1</w:t>
      </w:r>
      <w:r w:rsidR="00505CF9" w:rsidRPr="00C6761E">
        <w:tab/>
        <w:t>General</w:t>
      </w:r>
      <w:bookmarkEnd w:id="2308"/>
      <w:bookmarkEnd w:id="2309"/>
      <w:bookmarkEnd w:id="2310"/>
      <w:bookmarkEnd w:id="2311"/>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312" w:name="_CR9_2"/>
      <w:bookmarkStart w:id="2313" w:name="_Toc172040028"/>
      <w:bookmarkEnd w:id="2312"/>
      <w:r w:rsidRPr="00C6761E">
        <w:lastRenderedPageBreak/>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313"/>
    </w:p>
    <w:p w14:paraId="6512C8AA" w14:textId="77777777" w:rsidR="00396310" w:rsidRPr="00C6761E" w:rsidRDefault="00396310" w:rsidP="00396310">
      <w:pPr>
        <w:pStyle w:val="Heading3"/>
        <w:rPr>
          <w:noProof/>
        </w:rPr>
      </w:pPr>
      <w:bookmarkStart w:id="2314" w:name="_CR9_2_1"/>
      <w:bookmarkStart w:id="2315" w:name="_Toc525231162"/>
      <w:bookmarkStart w:id="2316" w:name="_Toc59198562"/>
      <w:bookmarkStart w:id="2317" w:name="_Toc59199153"/>
      <w:bookmarkStart w:id="2318" w:name="_Toc172040029"/>
      <w:bookmarkEnd w:id="2314"/>
      <w:r w:rsidRPr="00C6761E">
        <w:rPr>
          <w:noProof/>
        </w:rPr>
        <w:t>9.2.1</w:t>
      </w:r>
      <w:r w:rsidRPr="00C6761E">
        <w:rPr>
          <w:noProof/>
        </w:rPr>
        <w:tab/>
        <w:t>Unforeseen message type</w:t>
      </w:r>
      <w:bookmarkEnd w:id="2315"/>
      <w:bookmarkEnd w:id="2316"/>
      <w:bookmarkEnd w:id="2317"/>
      <w:bookmarkEnd w:id="2318"/>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319" w:name="_CR9_3"/>
      <w:bookmarkStart w:id="2320" w:name="_Toc525231160"/>
      <w:bookmarkStart w:id="2321" w:name="_Toc59198560"/>
      <w:bookmarkStart w:id="2322" w:name="_Toc59199151"/>
      <w:bookmarkStart w:id="2323" w:name="_Toc172040030"/>
      <w:bookmarkEnd w:id="2319"/>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320"/>
      <w:bookmarkEnd w:id="2321"/>
      <w:bookmarkEnd w:id="2322"/>
      <w:bookmarkEnd w:id="2323"/>
    </w:p>
    <w:p w14:paraId="0535AA04" w14:textId="77777777" w:rsidR="004D2A09" w:rsidRPr="00C6761E" w:rsidRDefault="004D2A09" w:rsidP="004D2A09">
      <w:pPr>
        <w:pStyle w:val="Heading3"/>
      </w:pPr>
      <w:bookmarkStart w:id="2324" w:name="_Toc172040031"/>
      <w:r w:rsidRPr="00C6761E">
        <w:t>9.3.</w:t>
      </w:r>
      <w:r>
        <w:t>0</w:t>
      </w:r>
      <w:r w:rsidRPr="00C6761E">
        <w:tab/>
      </w:r>
      <w:r>
        <w:t>General</w:t>
      </w:r>
      <w:bookmarkEnd w:id="2324"/>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325" w:name="_CR9_3_1"/>
      <w:bookmarkStart w:id="2326" w:name="_Toc33963259"/>
      <w:bookmarkStart w:id="2327" w:name="_Toc34393329"/>
      <w:bookmarkStart w:id="2328" w:name="_Toc45216145"/>
      <w:bookmarkStart w:id="2329" w:name="_Toc51931714"/>
      <w:bookmarkStart w:id="2330" w:name="_Toc59208990"/>
      <w:bookmarkStart w:id="2331" w:name="_Toc68196319"/>
      <w:bookmarkStart w:id="2332" w:name="_Toc172040032"/>
      <w:bookmarkEnd w:id="2325"/>
      <w:r w:rsidRPr="00C6761E">
        <w:t>9.3.1</w:t>
      </w:r>
      <w:r w:rsidRPr="00C6761E">
        <w:tab/>
        <w:t>Message too short or too long</w:t>
      </w:r>
      <w:bookmarkEnd w:id="2326"/>
      <w:bookmarkEnd w:id="2327"/>
      <w:bookmarkEnd w:id="2328"/>
      <w:bookmarkEnd w:id="2329"/>
      <w:bookmarkEnd w:id="2330"/>
      <w:bookmarkEnd w:id="2331"/>
      <w:bookmarkEnd w:id="2332"/>
    </w:p>
    <w:p w14:paraId="53128D33" w14:textId="77777777" w:rsidR="00396310" w:rsidRPr="00C6761E" w:rsidRDefault="00396310" w:rsidP="00396310">
      <w:pPr>
        <w:pStyle w:val="Heading4"/>
      </w:pPr>
      <w:bookmarkStart w:id="2333" w:name="_CR9_3_1_1"/>
      <w:bookmarkStart w:id="2334" w:name="_Toc33963260"/>
      <w:bookmarkStart w:id="2335" w:name="_Toc34393330"/>
      <w:bookmarkStart w:id="2336" w:name="_Toc45216146"/>
      <w:bookmarkStart w:id="2337" w:name="_Toc51931715"/>
      <w:bookmarkStart w:id="2338" w:name="_Toc59208991"/>
      <w:bookmarkStart w:id="2339" w:name="_Toc68196320"/>
      <w:bookmarkStart w:id="2340" w:name="_Toc172040033"/>
      <w:bookmarkEnd w:id="2333"/>
      <w:r w:rsidRPr="00C6761E">
        <w:t>9.3.1.1</w:t>
      </w:r>
      <w:r w:rsidRPr="00C6761E">
        <w:tab/>
        <w:t>Message too short</w:t>
      </w:r>
      <w:bookmarkEnd w:id="2334"/>
      <w:bookmarkEnd w:id="2335"/>
      <w:bookmarkEnd w:id="2336"/>
      <w:bookmarkEnd w:id="2337"/>
      <w:bookmarkEnd w:id="2338"/>
      <w:bookmarkEnd w:id="2339"/>
      <w:bookmarkEnd w:id="2340"/>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341" w:name="_CR9_3_1_2"/>
      <w:bookmarkStart w:id="2342" w:name="_Toc33963261"/>
      <w:bookmarkStart w:id="2343" w:name="_Toc34393331"/>
      <w:bookmarkStart w:id="2344" w:name="_Toc45216147"/>
      <w:bookmarkStart w:id="2345" w:name="_Toc51931716"/>
      <w:bookmarkStart w:id="2346" w:name="_Toc59208992"/>
      <w:bookmarkStart w:id="2347" w:name="_Toc68196321"/>
      <w:bookmarkStart w:id="2348" w:name="_Toc172040034"/>
      <w:bookmarkEnd w:id="2341"/>
      <w:r w:rsidRPr="00C6761E">
        <w:t>9.3.1.2</w:t>
      </w:r>
      <w:r w:rsidRPr="00C6761E">
        <w:tab/>
        <w:t>Message too long</w:t>
      </w:r>
      <w:bookmarkEnd w:id="2342"/>
      <w:bookmarkEnd w:id="2343"/>
      <w:bookmarkEnd w:id="2344"/>
      <w:bookmarkEnd w:id="2345"/>
      <w:bookmarkEnd w:id="2346"/>
      <w:bookmarkEnd w:id="2347"/>
      <w:bookmarkEnd w:id="2348"/>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349" w:name="_CR9_3_2"/>
      <w:bookmarkStart w:id="2350" w:name="_Toc33963262"/>
      <w:bookmarkStart w:id="2351" w:name="_Toc34393332"/>
      <w:bookmarkStart w:id="2352" w:name="_Toc45216148"/>
      <w:bookmarkStart w:id="2353" w:name="_Toc51931717"/>
      <w:bookmarkStart w:id="2354" w:name="_Toc59208993"/>
      <w:bookmarkStart w:id="2355" w:name="_Toc68196322"/>
      <w:bookmarkStart w:id="2356" w:name="_Toc172040035"/>
      <w:bookmarkEnd w:id="2349"/>
      <w:r w:rsidRPr="00C6761E">
        <w:t>9.3.2</w:t>
      </w:r>
      <w:r w:rsidRPr="00C6761E">
        <w:tab/>
        <w:t>Unknown or unforeseen message type</w:t>
      </w:r>
      <w:bookmarkEnd w:id="2350"/>
      <w:bookmarkEnd w:id="2351"/>
      <w:bookmarkEnd w:id="2352"/>
      <w:bookmarkEnd w:id="2353"/>
      <w:bookmarkEnd w:id="2354"/>
      <w:bookmarkEnd w:id="2355"/>
      <w:bookmarkEnd w:id="2356"/>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357" w:name="_CR9_3_3"/>
      <w:bookmarkStart w:id="2358" w:name="_Toc33963263"/>
      <w:bookmarkStart w:id="2359" w:name="_Toc34393333"/>
      <w:bookmarkStart w:id="2360" w:name="_Toc45216149"/>
      <w:bookmarkStart w:id="2361" w:name="_Toc51931718"/>
      <w:bookmarkStart w:id="2362" w:name="_Toc59208994"/>
      <w:bookmarkStart w:id="2363" w:name="_Toc68196323"/>
      <w:bookmarkStart w:id="2364" w:name="_Toc172040036"/>
      <w:bookmarkEnd w:id="2357"/>
      <w:r w:rsidRPr="00C6761E">
        <w:t>9.3.3</w:t>
      </w:r>
      <w:r w:rsidRPr="00C6761E">
        <w:tab/>
        <w:t>Non-semantical mandatory information element errors</w:t>
      </w:r>
      <w:bookmarkEnd w:id="2358"/>
      <w:bookmarkEnd w:id="2359"/>
      <w:bookmarkEnd w:id="2360"/>
      <w:bookmarkEnd w:id="2361"/>
      <w:bookmarkEnd w:id="2362"/>
      <w:bookmarkEnd w:id="2363"/>
      <w:bookmarkEnd w:id="2364"/>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365" w:name="_Toc33963264"/>
      <w:bookmarkStart w:id="2366" w:name="_Toc34393334"/>
      <w:bookmarkStart w:id="2367" w:name="_Toc45216150"/>
      <w:bookmarkStart w:id="2368" w:name="_Toc51931719"/>
      <w:r w:rsidRPr="00C6761E">
        <w:t>the UE shall ignore the PC5 signalling message.</w:t>
      </w:r>
    </w:p>
    <w:p w14:paraId="73819410" w14:textId="77777777" w:rsidR="00396310" w:rsidRPr="00C6761E" w:rsidRDefault="00396310" w:rsidP="00396310">
      <w:pPr>
        <w:pStyle w:val="Heading3"/>
      </w:pPr>
      <w:bookmarkStart w:id="2369" w:name="_CR9_3_4"/>
      <w:bookmarkStart w:id="2370" w:name="_Toc59208995"/>
      <w:bookmarkStart w:id="2371" w:name="_Toc68196324"/>
      <w:bookmarkStart w:id="2372" w:name="_Toc172040037"/>
      <w:bookmarkEnd w:id="2369"/>
      <w:r w:rsidRPr="00C6761E">
        <w:lastRenderedPageBreak/>
        <w:t>9.3.4</w:t>
      </w:r>
      <w:r w:rsidRPr="00C6761E">
        <w:tab/>
        <w:t>Unknown and unforeseen IEs in the non-imperative message part</w:t>
      </w:r>
      <w:bookmarkEnd w:id="2365"/>
      <w:bookmarkEnd w:id="2366"/>
      <w:bookmarkEnd w:id="2367"/>
      <w:bookmarkEnd w:id="2368"/>
      <w:bookmarkEnd w:id="2370"/>
      <w:bookmarkEnd w:id="2371"/>
      <w:bookmarkEnd w:id="2372"/>
    </w:p>
    <w:p w14:paraId="4D1A2691" w14:textId="77777777" w:rsidR="00396310" w:rsidRPr="00C6761E" w:rsidRDefault="00396310" w:rsidP="00396310">
      <w:pPr>
        <w:pStyle w:val="Heading4"/>
      </w:pPr>
      <w:bookmarkStart w:id="2373" w:name="_CR9_3_4_1"/>
      <w:bookmarkStart w:id="2374" w:name="_Toc33963265"/>
      <w:bookmarkStart w:id="2375" w:name="_Toc34393335"/>
      <w:bookmarkStart w:id="2376" w:name="_Toc45216151"/>
      <w:bookmarkStart w:id="2377" w:name="_Toc51931720"/>
      <w:bookmarkStart w:id="2378" w:name="_Toc59208996"/>
      <w:bookmarkStart w:id="2379" w:name="_Toc68196325"/>
      <w:bookmarkStart w:id="2380" w:name="_Toc172040038"/>
      <w:bookmarkEnd w:id="2373"/>
      <w:r w:rsidRPr="00C6761E">
        <w:t>9.3.4.1</w:t>
      </w:r>
      <w:r w:rsidRPr="00C6761E">
        <w:tab/>
        <w:t>IEIs unknown in the message</w:t>
      </w:r>
      <w:bookmarkEnd w:id="2374"/>
      <w:bookmarkEnd w:id="2375"/>
      <w:bookmarkEnd w:id="2376"/>
      <w:bookmarkEnd w:id="2377"/>
      <w:bookmarkEnd w:id="2378"/>
      <w:bookmarkEnd w:id="2379"/>
      <w:bookmarkEnd w:id="2380"/>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381" w:name="_CR9_3_4_2"/>
      <w:bookmarkStart w:id="2382" w:name="_Toc33963266"/>
      <w:bookmarkStart w:id="2383" w:name="_Toc34393336"/>
      <w:bookmarkStart w:id="2384" w:name="_Toc45216152"/>
      <w:bookmarkStart w:id="2385" w:name="_Toc51931721"/>
      <w:bookmarkStart w:id="2386" w:name="_Toc59208997"/>
      <w:bookmarkStart w:id="2387" w:name="_Toc68196326"/>
      <w:bookmarkStart w:id="2388" w:name="_Toc172040039"/>
      <w:bookmarkEnd w:id="2381"/>
      <w:r w:rsidRPr="00C6761E">
        <w:t>9.3.4.2</w:t>
      </w:r>
      <w:r w:rsidRPr="00C6761E">
        <w:tab/>
        <w:t>Out of sequence IEs</w:t>
      </w:r>
      <w:bookmarkEnd w:id="2382"/>
      <w:bookmarkEnd w:id="2383"/>
      <w:bookmarkEnd w:id="2384"/>
      <w:bookmarkEnd w:id="2385"/>
      <w:bookmarkEnd w:id="2386"/>
      <w:bookmarkEnd w:id="2387"/>
      <w:bookmarkEnd w:id="2388"/>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389" w:name="_CR9_3_4_3"/>
      <w:bookmarkStart w:id="2390" w:name="_Toc33963267"/>
      <w:bookmarkStart w:id="2391" w:name="_Toc34393337"/>
      <w:bookmarkStart w:id="2392" w:name="_Toc45216153"/>
      <w:bookmarkStart w:id="2393" w:name="_Toc51931722"/>
      <w:bookmarkStart w:id="2394" w:name="_Toc59208998"/>
      <w:bookmarkStart w:id="2395" w:name="_Toc68196327"/>
      <w:bookmarkStart w:id="2396" w:name="_Toc172040040"/>
      <w:bookmarkEnd w:id="2389"/>
      <w:r w:rsidRPr="00C6761E">
        <w:t>9.3.4.3</w:t>
      </w:r>
      <w:r w:rsidRPr="00C6761E">
        <w:tab/>
        <w:t>Repeated IEs</w:t>
      </w:r>
      <w:bookmarkEnd w:id="2390"/>
      <w:bookmarkEnd w:id="2391"/>
      <w:bookmarkEnd w:id="2392"/>
      <w:bookmarkEnd w:id="2393"/>
      <w:bookmarkEnd w:id="2394"/>
      <w:bookmarkEnd w:id="2395"/>
      <w:bookmarkEnd w:id="2396"/>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397" w:name="_CR9_3_5"/>
      <w:bookmarkStart w:id="2398" w:name="_Toc33963268"/>
      <w:bookmarkStart w:id="2399" w:name="_Toc34393338"/>
      <w:bookmarkStart w:id="2400" w:name="_Toc45216154"/>
      <w:bookmarkStart w:id="2401" w:name="_Toc51931723"/>
      <w:bookmarkStart w:id="2402" w:name="_Toc59208999"/>
      <w:bookmarkStart w:id="2403" w:name="_Toc68196328"/>
      <w:bookmarkStart w:id="2404" w:name="_Toc172040041"/>
      <w:bookmarkEnd w:id="2397"/>
      <w:r w:rsidRPr="00C6761E">
        <w:t>9.3.5</w:t>
      </w:r>
      <w:r w:rsidRPr="00C6761E">
        <w:tab/>
        <w:t>Non-imperative message part errors</w:t>
      </w:r>
      <w:bookmarkEnd w:id="2398"/>
      <w:bookmarkEnd w:id="2399"/>
      <w:bookmarkEnd w:id="2400"/>
      <w:bookmarkEnd w:id="2401"/>
      <w:bookmarkEnd w:id="2402"/>
      <w:bookmarkEnd w:id="2403"/>
      <w:bookmarkEnd w:id="2404"/>
    </w:p>
    <w:p w14:paraId="40DD5D35" w14:textId="77777777" w:rsidR="00396310" w:rsidRPr="00C6761E" w:rsidRDefault="00396310" w:rsidP="00396310">
      <w:pPr>
        <w:pStyle w:val="Heading4"/>
      </w:pPr>
      <w:bookmarkStart w:id="2405" w:name="_CR9_3_5_1"/>
      <w:bookmarkStart w:id="2406" w:name="_Toc33963269"/>
      <w:bookmarkStart w:id="2407" w:name="_Toc34393339"/>
      <w:bookmarkStart w:id="2408" w:name="_Toc45216155"/>
      <w:bookmarkStart w:id="2409" w:name="_Toc51931724"/>
      <w:bookmarkStart w:id="2410" w:name="_Toc59209000"/>
      <w:bookmarkStart w:id="2411" w:name="_Toc68196329"/>
      <w:bookmarkStart w:id="2412" w:name="_Toc172040042"/>
      <w:bookmarkEnd w:id="2405"/>
      <w:r w:rsidRPr="00C6761E">
        <w:t>9.3.5.1</w:t>
      </w:r>
      <w:r w:rsidRPr="00C6761E">
        <w:tab/>
        <w:t>General</w:t>
      </w:r>
      <w:bookmarkEnd w:id="2406"/>
      <w:bookmarkEnd w:id="2407"/>
      <w:bookmarkEnd w:id="2408"/>
      <w:bookmarkEnd w:id="2409"/>
      <w:bookmarkEnd w:id="2410"/>
      <w:bookmarkEnd w:id="2411"/>
      <w:bookmarkEnd w:id="2412"/>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413" w:name="_CR9_3_5_2"/>
      <w:bookmarkStart w:id="2414" w:name="_Toc33963270"/>
      <w:bookmarkStart w:id="2415" w:name="_Toc34393340"/>
      <w:bookmarkStart w:id="2416" w:name="_Toc45216156"/>
      <w:bookmarkStart w:id="2417" w:name="_Toc51931725"/>
      <w:bookmarkStart w:id="2418" w:name="_Toc59209001"/>
      <w:bookmarkStart w:id="2419" w:name="_Toc68196330"/>
      <w:bookmarkStart w:id="2420" w:name="_Toc172040043"/>
      <w:bookmarkEnd w:id="2413"/>
      <w:r w:rsidRPr="00C6761E">
        <w:t>9.3.5.2</w:t>
      </w:r>
      <w:r w:rsidRPr="00C6761E">
        <w:tab/>
        <w:t>Syntactically incorrect optional IEs</w:t>
      </w:r>
      <w:bookmarkEnd w:id="2414"/>
      <w:bookmarkEnd w:id="2415"/>
      <w:bookmarkEnd w:id="2416"/>
      <w:bookmarkEnd w:id="2417"/>
      <w:bookmarkEnd w:id="2418"/>
      <w:bookmarkEnd w:id="2419"/>
      <w:bookmarkEnd w:id="2420"/>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421" w:name="_CR9_3_5_3"/>
      <w:bookmarkStart w:id="2422" w:name="_Toc33963271"/>
      <w:bookmarkStart w:id="2423" w:name="_Toc34393341"/>
      <w:bookmarkStart w:id="2424" w:name="_Toc45216157"/>
      <w:bookmarkStart w:id="2425" w:name="_Toc51931726"/>
      <w:bookmarkStart w:id="2426" w:name="_Toc59209002"/>
      <w:bookmarkStart w:id="2427" w:name="_Toc68196331"/>
      <w:bookmarkStart w:id="2428" w:name="_Toc172040044"/>
      <w:bookmarkEnd w:id="2421"/>
      <w:r w:rsidRPr="00C6761E">
        <w:t>9.3.5.3</w:t>
      </w:r>
      <w:r w:rsidRPr="00C6761E">
        <w:tab/>
        <w:t>Conditional IE errors</w:t>
      </w:r>
      <w:bookmarkEnd w:id="2422"/>
      <w:bookmarkEnd w:id="2423"/>
      <w:bookmarkEnd w:id="2424"/>
      <w:bookmarkEnd w:id="2425"/>
      <w:bookmarkEnd w:id="2426"/>
      <w:bookmarkEnd w:id="2427"/>
      <w:bookmarkEnd w:id="2428"/>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429" w:name="_CR9_3_6"/>
      <w:bookmarkStart w:id="2430" w:name="_Toc33963272"/>
      <w:bookmarkStart w:id="2431" w:name="_Toc34393342"/>
      <w:bookmarkStart w:id="2432" w:name="_Toc45216158"/>
      <w:bookmarkStart w:id="2433" w:name="_Toc51931727"/>
      <w:bookmarkStart w:id="2434" w:name="_Toc59209003"/>
      <w:bookmarkStart w:id="2435" w:name="_Toc68196332"/>
      <w:bookmarkStart w:id="2436" w:name="_Toc172040045"/>
      <w:bookmarkEnd w:id="2429"/>
      <w:r w:rsidRPr="00C6761E">
        <w:t>9.3.6</w:t>
      </w:r>
      <w:r w:rsidRPr="00C6761E">
        <w:tab/>
        <w:t>Messages with semantically incorrect contents</w:t>
      </w:r>
      <w:bookmarkEnd w:id="2430"/>
      <w:bookmarkEnd w:id="2431"/>
      <w:bookmarkEnd w:id="2432"/>
      <w:bookmarkEnd w:id="2433"/>
      <w:bookmarkEnd w:id="2434"/>
      <w:bookmarkEnd w:id="2435"/>
      <w:bookmarkEnd w:id="2436"/>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437" w:name="_CR10"/>
      <w:bookmarkStart w:id="2438" w:name="_Toc172040046"/>
      <w:bookmarkEnd w:id="2437"/>
      <w:r w:rsidRPr="00C6761E">
        <w:t>10</w:t>
      </w:r>
      <w:r w:rsidR="00FF4F78" w:rsidRPr="00C6761E">
        <w:tab/>
        <w:t>Message functional definitions and contents</w:t>
      </w:r>
      <w:bookmarkEnd w:id="2438"/>
    </w:p>
    <w:p w14:paraId="3B2BA24D" w14:textId="6B62C4C7" w:rsidR="00661A16" w:rsidRPr="00C6761E" w:rsidRDefault="00AF026B" w:rsidP="00661A16">
      <w:pPr>
        <w:pStyle w:val="Heading2"/>
      </w:pPr>
      <w:bookmarkStart w:id="2439" w:name="_CR10_1"/>
      <w:bookmarkStart w:id="2440" w:name="_Toc525231308"/>
      <w:bookmarkStart w:id="2441" w:name="_Toc59198708"/>
      <w:bookmarkStart w:id="2442" w:name="_Toc59199299"/>
      <w:bookmarkStart w:id="2443" w:name="_Toc172040047"/>
      <w:bookmarkEnd w:id="2439"/>
      <w:r w:rsidRPr="00C6761E">
        <w:t>10.</w:t>
      </w:r>
      <w:r w:rsidR="00661A16" w:rsidRPr="00C6761E">
        <w:t>1</w:t>
      </w:r>
      <w:r w:rsidR="00661A16" w:rsidRPr="00C6761E">
        <w:tab/>
        <w:t>Overview</w:t>
      </w:r>
      <w:bookmarkEnd w:id="2440"/>
      <w:bookmarkEnd w:id="2441"/>
      <w:bookmarkEnd w:id="2442"/>
      <w:bookmarkEnd w:id="2443"/>
    </w:p>
    <w:p w14:paraId="4723E77A" w14:textId="3009B87D" w:rsidR="00CB3A44" w:rsidRPr="00C6761E" w:rsidRDefault="00CB3A44" w:rsidP="000B2E2B">
      <w:r w:rsidRPr="00C6761E">
        <w:t>This clause contains the definition and contents of the messages used in the procedures described in the present document.</w:t>
      </w:r>
    </w:p>
    <w:p w14:paraId="13FE3B58" w14:textId="541FEC24" w:rsidR="00661A16" w:rsidRPr="00C6761E" w:rsidRDefault="00AF026B" w:rsidP="00661A16">
      <w:pPr>
        <w:pStyle w:val="Heading2"/>
      </w:pPr>
      <w:bookmarkStart w:id="2444" w:name="_CR10_2"/>
      <w:bookmarkStart w:id="2445" w:name="_Toc172040048"/>
      <w:bookmarkEnd w:id="2444"/>
      <w:r w:rsidRPr="00C6761E">
        <w:lastRenderedPageBreak/>
        <w:t>10.</w:t>
      </w:r>
      <w:r w:rsidR="00661A16" w:rsidRPr="00C6761E">
        <w:t>2</w:t>
      </w:r>
      <w:r w:rsidR="00661A16" w:rsidRPr="00C6761E">
        <w:tab/>
        <w:t xml:space="preserve">5G ProSe </w:t>
      </w:r>
      <w:r w:rsidR="00CB3A44" w:rsidRPr="00C6761E">
        <w:t xml:space="preserve">direct </w:t>
      </w:r>
      <w:r w:rsidR="00661A16" w:rsidRPr="00C6761E">
        <w:t>discovery messages</w:t>
      </w:r>
      <w:bookmarkEnd w:id="2445"/>
    </w:p>
    <w:p w14:paraId="4D2C0543" w14:textId="77777777" w:rsidR="00CB3A44" w:rsidRPr="00C6761E" w:rsidRDefault="00CB3A44" w:rsidP="00CB3A44">
      <w:pPr>
        <w:pStyle w:val="Heading3"/>
      </w:pPr>
      <w:bookmarkStart w:id="2446" w:name="_CR10_2_1"/>
      <w:bookmarkStart w:id="2447" w:name="_Toc59199328"/>
      <w:bookmarkStart w:id="2448" w:name="_Toc59198737"/>
      <w:bookmarkStart w:id="2449" w:name="_Toc525231337"/>
      <w:bookmarkStart w:id="2450" w:name="_Toc172040049"/>
      <w:bookmarkEnd w:id="2446"/>
      <w:r w:rsidRPr="00C6761E">
        <w:t>10.2.1</w:t>
      </w:r>
      <w:r w:rsidRPr="00C6761E">
        <w:tab/>
        <w:t>Message definition</w:t>
      </w:r>
      <w:bookmarkEnd w:id="2447"/>
      <w:bookmarkEnd w:id="2448"/>
      <w:bookmarkEnd w:id="2449"/>
      <w:bookmarkEnd w:id="2450"/>
    </w:p>
    <w:p w14:paraId="07D3E887" w14:textId="354435E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451" w:name="_CRTable10_2_1_1"/>
      <w:r w:rsidRPr="00C6761E">
        <w:t>Table </w:t>
      </w:r>
      <w:bookmarkEnd w:id="2451"/>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452" w:name="_CRTable10_2_1_2"/>
      <w:r w:rsidRPr="00C6761E">
        <w:t>Table </w:t>
      </w:r>
      <w:bookmarkEnd w:id="2452"/>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453" w:name="_CRTable10_2_1_3"/>
      <w:r w:rsidRPr="00C6761E">
        <w:lastRenderedPageBreak/>
        <w:t>Table </w:t>
      </w:r>
      <w:bookmarkEnd w:id="2453"/>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454" w:name="_Hlk127218295"/>
            <w:bookmarkStart w:id="2455" w:name="_Hlk127218218"/>
            <w:r w:rsidRPr="00C6761E">
              <w:t xml:space="preserve">Discoveree </w:t>
            </w:r>
            <w:bookmarkEnd w:id="2454"/>
            <w:r w:rsidRPr="00C6761E">
              <w:t>user info</w:t>
            </w:r>
            <w:bookmarkEnd w:id="2455"/>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456" w:name="_CRTable10_2_1_4"/>
      <w:r w:rsidRPr="00C6761E">
        <w:t>Table </w:t>
      </w:r>
      <w:bookmarkEnd w:id="2456"/>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457" w:name="_CRTable10_2_1_5"/>
      <w:r w:rsidRPr="00C6761E">
        <w:t>Table </w:t>
      </w:r>
      <w:bookmarkEnd w:id="2457"/>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458" w:name="_CRTable10_2_1_6"/>
      <w:r w:rsidRPr="00C6761E">
        <w:lastRenderedPageBreak/>
        <w:t>Table </w:t>
      </w:r>
      <w:bookmarkEnd w:id="2458"/>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459" w:name="_CRTable10_2_1_7"/>
      <w:r w:rsidRPr="00C6761E">
        <w:t>Table </w:t>
      </w:r>
      <w:bookmarkEnd w:id="2459"/>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460" w:name="_CRTable10_2_1_8"/>
      <w:r w:rsidRPr="00C6761E">
        <w:lastRenderedPageBreak/>
        <w:t>Table </w:t>
      </w:r>
      <w:bookmarkEnd w:id="2460"/>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4D4EC6" w:rsidRPr="00C33F68" w14:paraId="3A890F0A"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F3707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F37078">
            <w:pPr>
              <w:pStyle w:val="TAL"/>
            </w:pPr>
            <w:r w:rsidRPr="00C6761E">
              <w:t>PLMN ID</w:t>
            </w:r>
          </w:p>
          <w:p w14:paraId="1C9532E0" w14:textId="5B5DC570" w:rsidR="004D4EC6" w:rsidRPr="00C33F68"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F37078">
            <w:pPr>
              <w:pStyle w:val="TAC"/>
              <w:rPr>
                <w:lang w:eastAsia="zh-CN"/>
              </w:rPr>
            </w:pPr>
            <w:r>
              <w:rPr>
                <w:lang w:eastAsia="zh-CN"/>
              </w:rPr>
              <w:t>3</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461" w:name="_CRTable10_2_1_9"/>
      <w:r w:rsidRPr="00C6761E">
        <w:t>Table </w:t>
      </w:r>
      <w:bookmarkEnd w:id="2461"/>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462" w:name="_CRTable10_2_1_10"/>
      <w:r w:rsidRPr="00C6761E">
        <w:lastRenderedPageBreak/>
        <w:t>Table </w:t>
      </w:r>
      <w:bookmarkEnd w:id="2462"/>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4D4EC6" w:rsidRPr="00772733" w14:paraId="7FB0C511"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F37078">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F37078">
            <w:pPr>
              <w:pStyle w:val="TAL"/>
            </w:pPr>
            <w:r w:rsidRPr="00C6761E">
              <w:t>PLMN ID</w:t>
            </w:r>
          </w:p>
          <w:p w14:paraId="583EF124" w14:textId="376C32DA" w:rsidR="004D4EC6" w:rsidRPr="00772733"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F37078">
            <w:pPr>
              <w:pStyle w:val="TAC"/>
              <w:rPr>
                <w:lang w:eastAsia="zh-CN"/>
              </w:rPr>
            </w:pPr>
            <w:r>
              <w:rPr>
                <w:lang w:eastAsia="zh-CN"/>
              </w:rPr>
              <w:t>3</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463" w:name="_CRTable10_2_1_11"/>
      <w:r w:rsidRPr="00C6761E">
        <w:t>Table </w:t>
      </w:r>
      <w:bookmarkEnd w:id="2463"/>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r w:rsidRPr="00C6761E">
              <w:t>ProSe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4D4EC6" w:rsidRPr="00C6761E" w14:paraId="30B9C98F"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A11DB6"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6FD96C0" w14:textId="448F28C5" w:rsidR="004D4EC6" w:rsidRPr="00C6761E" w:rsidRDefault="004D4EC6" w:rsidP="004D4EC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31BE0BD" w14:textId="77777777" w:rsidR="004D4EC6" w:rsidRPr="00C6761E" w:rsidRDefault="004D4EC6" w:rsidP="004D4EC6">
            <w:pPr>
              <w:pStyle w:val="TAL"/>
            </w:pPr>
            <w:r w:rsidRPr="00C6761E">
              <w:t>PLMN ID</w:t>
            </w:r>
          </w:p>
          <w:p w14:paraId="098D101B" w14:textId="4CE7B4E1" w:rsidR="004D4EC6" w:rsidRPr="00C6761E" w:rsidRDefault="004D4EC6" w:rsidP="004D4EC6">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3AF92CF" w14:textId="7ADA1C6D" w:rsidR="004D4EC6" w:rsidRPr="00C6761E" w:rsidRDefault="004D4EC6" w:rsidP="004D4EC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9FCF1E" w14:textId="1C818998"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D9630D" w14:textId="308859C5" w:rsidR="004D4EC6" w:rsidRPr="00C6761E" w:rsidRDefault="004D4EC6" w:rsidP="004D4EC6">
            <w:pPr>
              <w:pStyle w:val="TAC"/>
              <w:rPr>
                <w:lang w:eastAsia="zh-CN"/>
              </w:rPr>
            </w:pPr>
            <w:r>
              <w:rPr>
                <w:lang w:eastAsia="zh-CN"/>
              </w:rPr>
              <w:t>3</w:t>
            </w:r>
          </w:p>
        </w:tc>
      </w:tr>
      <w:tr w:rsidR="004D4EC6"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4D4EC6" w:rsidRPr="00C6761E" w:rsidRDefault="004D4EC6" w:rsidP="004D4EC6">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4D4EC6" w:rsidRPr="00C6761E" w:rsidRDefault="004D4EC6" w:rsidP="004D4EC6">
            <w:pPr>
              <w:pStyle w:val="TAL"/>
              <w:rPr>
                <w:lang w:eastAsia="zh-CN"/>
              </w:rPr>
            </w:pPr>
            <w:r w:rsidRPr="00C6761E">
              <w:rPr>
                <w:lang w:eastAsia="zh-CN"/>
              </w:rPr>
              <w:t>MIC</w:t>
            </w:r>
          </w:p>
          <w:p w14:paraId="72ADCF3C" w14:textId="77777777" w:rsidR="004D4EC6" w:rsidRPr="00C6761E" w:rsidRDefault="004D4EC6" w:rsidP="004D4EC6">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4D4EC6" w:rsidRPr="00C6761E" w:rsidRDefault="004D4EC6" w:rsidP="004D4EC6">
            <w:pPr>
              <w:pStyle w:val="TAC"/>
              <w:rPr>
                <w:lang w:eastAsia="zh-CN"/>
              </w:rPr>
            </w:pPr>
            <w:r w:rsidRPr="00C6761E">
              <w:rPr>
                <w:lang w:eastAsia="zh-CN"/>
              </w:rPr>
              <w:t>4</w:t>
            </w:r>
          </w:p>
        </w:tc>
      </w:tr>
      <w:tr w:rsidR="004D4EC6"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4D4EC6" w:rsidRPr="00C6761E" w:rsidRDefault="004D4EC6" w:rsidP="004D4EC6">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4D4EC6" w:rsidRPr="00C6761E" w:rsidRDefault="004D4EC6" w:rsidP="004D4EC6">
            <w:pPr>
              <w:pStyle w:val="TAL"/>
              <w:rPr>
                <w:lang w:eastAsia="zh-CN"/>
              </w:rPr>
            </w:pPr>
            <w:r w:rsidRPr="00C6761E">
              <w:rPr>
                <w:lang w:eastAsia="zh-CN"/>
              </w:rPr>
              <w:t>Relay service code</w:t>
            </w:r>
          </w:p>
          <w:p w14:paraId="64F97425" w14:textId="05C460EF" w:rsidR="004D4EC6" w:rsidRPr="00C6761E" w:rsidRDefault="004D4EC6" w:rsidP="004D4EC6">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4D4EC6" w:rsidRPr="00C6761E" w:rsidRDefault="004D4EC6" w:rsidP="004D4EC6">
            <w:pPr>
              <w:pStyle w:val="TAC"/>
              <w:rPr>
                <w:lang w:eastAsia="zh-CN"/>
              </w:rPr>
            </w:pPr>
            <w:r w:rsidRPr="00C6761E">
              <w:t>3</w:t>
            </w:r>
          </w:p>
        </w:tc>
      </w:tr>
      <w:tr w:rsidR="004D4EC6"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4D4EC6" w:rsidRPr="00C6761E" w:rsidRDefault="004D4EC6" w:rsidP="004D4EC6">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4D4EC6" w:rsidRPr="00C6761E" w:rsidRDefault="004D4EC6" w:rsidP="004D4EC6">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4D4EC6" w:rsidRPr="00C6761E" w:rsidRDefault="004D4EC6" w:rsidP="004D4EC6">
            <w:pPr>
              <w:pStyle w:val="TAL"/>
              <w:rPr>
                <w:lang w:eastAsia="zh-CN"/>
              </w:rPr>
            </w:pPr>
            <w:r w:rsidRPr="00C6761E">
              <w:t>User info ID</w:t>
            </w:r>
          </w:p>
          <w:p w14:paraId="7E8F1BB8" w14:textId="0E5BE2AD" w:rsidR="004D4EC6" w:rsidRPr="00C6761E" w:rsidRDefault="004D4EC6" w:rsidP="004D4EC6">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4D4EC6" w:rsidRPr="00C6761E" w:rsidRDefault="004D4EC6" w:rsidP="004D4EC6">
            <w:pPr>
              <w:pStyle w:val="TAC"/>
              <w:rPr>
                <w:lang w:eastAsia="zh-CN"/>
              </w:rPr>
            </w:pPr>
            <w:r w:rsidRPr="00C6761E">
              <w:rPr>
                <w:lang w:eastAsia="zh-CN"/>
              </w:rPr>
              <w:t>6</w:t>
            </w:r>
          </w:p>
        </w:tc>
      </w:tr>
      <w:tr w:rsidR="004D4EC6"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4D4EC6" w:rsidRPr="00C6761E" w:rsidRDefault="004D4EC6" w:rsidP="004D4EC6">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4D4EC6" w:rsidRPr="00C6761E" w:rsidRDefault="004D4EC6" w:rsidP="004D4EC6">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4D4EC6" w:rsidRPr="00C6761E" w:rsidRDefault="004D4EC6" w:rsidP="004D4EC6">
            <w:pPr>
              <w:pStyle w:val="TAL"/>
              <w:rPr>
                <w:lang w:eastAsia="zh-CN"/>
              </w:rPr>
            </w:pPr>
            <w:r w:rsidRPr="00C6761E">
              <w:rPr>
                <w:lang w:eastAsia="zh-CN"/>
              </w:rPr>
              <w:t>NCGI</w:t>
            </w:r>
          </w:p>
          <w:p w14:paraId="2CC5572B" w14:textId="72DFF7D2" w:rsidR="004D4EC6" w:rsidRPr="00C6761E" w:rsidRDefault="004D4EC6" w:rsidP="004D4EC6">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4D4EC6" w:rsidRPr="00C6761E" w:rsidRDefault="004D4EC6" w:rsidP="004D4EC6">
            <w:pPr>
              <w:pStyle w:val="TAC"/>
              <w:rPr>
                <w:lang w:eastAsia="zh-CN"/>
              </w:rPr>
            </w:pPr>
            <w:r w:rsidRPr="00C6761E">
              <w:rPr>
                <w:lang w:eastAsia="zh-CN"/>
              </w:rPr>
              <w:t>9</w:t>
            </w:r>
          </w:p>
        </w:tc>
      </w:tr>
      <w:tr w:rsidR="004D4EC6"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4D4EC6" w:rsidRPr="00C6761E" w:rsidRDefault="004D4EC6" w:rsidP="004D4EC6">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4D4EC6" w:rsidRPr="00C6761E" w:rsidRDefault="004D4EC6" w:rsidP="004D4EC6">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4D4EC6" w:rsidRPr="00C6761E" w:rsidRDefault="004D4EC6" w:rsidP="004D4EC6">
            <w:pPr>
              <w:pStyle w:val="TAL"/>
              <w:rPr>
                <w:lang w:eastAsia="zh-CN"/>
              </w:rPr>
            </w:pPr>
            <w:r w:rsidRPr="00C6761E">
              <w:rPr>
                <w:lang w:eastAsia="zh-CN"/>
              </w:rPr>
              <w:t>TAI</w:t>
            </w:r>
          </w:p>
          <w:p w14:paraId="1AD5758F" w14:textId="69119185" w:rsidR="004D4EC6" w:rsidRPr="00C6761E" w:rsidRDefault="004D4EC6" w:rsidP="004D4EC6">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4D4EC6" w:rsidRPr="00C6761E" w:rsidRDefault="004D4EC6" w:rsidP="004D4EC6">
            <w:pPr>
              <w:pStyle w:val="TAC"/>
              <w:rPr>
                <w:lang w:eastAsia="zh-CN"/>
              </w:rPr>
            </w:pPr>
            <w:r w:rsidRPr="00C6761E">
              <w:rPr>
                <w:lang w:eastAsia="zh-CN"/>
              </w:rPr>
              <w:t>4</w:t>
            </w:r>
          </w:p>
        </w:tc>
      </w:tr>
      <w:tr w:rsidR="004D4EC6"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4D4EC6" w:rsidRPr="00C6761E" w:rsidRDefault="004D4EC6" w:rsidP="004D4EC6">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464" w:name="_CRTable10_2_1_12"/>
      <w:r w:rsidRPr="00C6761E">
        <w:lastRenderedPageBreak/>
        <w:t>Table </w:t>
      </w:r>
      <w:bookmarkEnd w:id="2464"/>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4C6C64B"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0225E5">
            <w:pPr>
              <w:pStyle w:val="TAH"/>
            </w:pPr>
            <w:r w:rsidRPr="00C6761E">
              <w:t>Length</w:t>
            </w:r>
          </w:p>
        </w:tc>
      </w:tr>
      <w:tr w:rsidR="00E20702" w:rsidRPr="00C6761E" w14:paraId="0FEE254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0225E5">
            <w:pPr>
              <w:pStyle w:val="TAL"/>
              <w:rPr>
                <w:lang w:eastAsia="zh-CN"/>
              </w:rPr>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0225E5">
            <w:pPr>
              <w:pStyle w:val="TAL"/>
              <w:rPr>
                <w:lang w:eastAsia="zh-CN"/>
              </w:rPr>
            </w:pPr>
            <w:r w:rsidRPr="00C6761E">
              <w:t>ProSe direct discovery PC5 message type</w:t>
            </w:r>
          </w:p>
          <w:p w14:paraId="41B863E8" w14:textId="77777777" w:rsidR="00E20702" w:rsidRPr="00C6761E" w:rsidRDefault="00E20702" w:rsidP="000225E5">
            <w:pPr>
              <w:pStyle w:val="TAL"/>
              <w:rPr>
                <w:lang w:eastAsia="zh-CN"/>
              </w:rPr>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0225E5">
            <w:pPr>
              <w:pStyle w:val="TAC"/>
            </w:pPr>
            <w:r w:rsidRPr="00C6761E">
              <w:t>1</w:t>
            </w:r>
          </w:p>
        </w:tc>
      </w:tr>
      <w:tr w:rsidR="00E20702" w:rsidRPr="00C6761E" w14:paraId="064F4933"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0225E5">
            <w:pPr>
              <w:pStyle w:val="TAL"/>
              <w:rPr>
                <w:lang w:eastAsia="zh-CN"/>
              </w:rPr>
            </w:pPr>
            <w:r w:rsidRPr="00C6761E">
              <w:t>UTC-based counter LSB</w:t>
            </w:r>
          </w:p>
          <w:p w14:paraId="313EA219"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0225E5">
            <w:pPr>
              <w:pStyle w:val="TAC"/>
              <w:rPr>
                <w:lang w:eastAsia="zh-CN"/>
              </w:rPr>
            </w:pPr>
            <w:r w:rsidRPr="00C6761E">
              <w:rPr>
                <w:lang w:eastAsia="zh-CN"/>
              </w:rPr>
              <w:t>1</w:t>
            </w:r>
          </w:p>
        </w:tc>
      </w:tr>
      <w:tr w:rsidR="00E20702" w:rsidRPr="00C6761E" w14:paraId="09995CE1"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AB7E08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B2D5AF4"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46074085" w14:textId="77777777" w:rsidR="00E20702" w:rsidRPr="00C6761E" w:rsidRDefault="00E20702" w:rsidP="000225E5">
            <w:pPr>
              <w:pStyle w:val="TAL"/>
              <w:rPr>
                <w:lang w:eastAsia="zh-CN"/>
              </w:rPr>
            </w:pPr>
            <w:r w:rsidRPr="00C6761E">
              <w:rPr>
                <w:lang w:eastAsia="zh-CN"/>
              </w:rPr>
              <w:t>MIC</w:t>
            </w:r>
          </w:p>
          <w:p w14:paraId="1F430E27"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6A82ADDB"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254938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71ACB49A" w14:textId="77777777" w:rsidR="00E20702" w:rsidRPr="00C6761E" w:rsidRDefault="00E20702" w:rsidP="000225E5">
            <w:pPr>
              <w:pStyle w:val="TAC"/>
              <w:rPr>
                <w:lang w:eastAsia="zh-CN"/>
              </w:rPr>
            </w:pPr>
            <w:r w:rsidRPr="00C6761E">
              <w:t>4</w:t>
            </w:r>
          </w:p>
        </w:tc>
      </w:tr>
      <w:tr w:rsidR="00E20702" w:rsidRPr="00C6761E" w14:paraId="6964BCBA"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B8CCAA0"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3464061"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920A46C" w14:textId="77777777" w:rsidR="00E20702" w:rsidRPr="00C6761E" w:rsidRDefault="00E20702" w:rsidP="000225E5">
            <w:pPr>
              <w:pStyle w:val="TAL"/>
              <w:rPr>
                <w:lang w:eastAsia="zh-CN"/>
              </w:rPr>
            </w:pPr>
            <w:r w:rsidRPr="00C6761E">
              <w:rPr>
                <w:lang w:eastAsia="zh-CN"/>
              </w:rPr>
              <w:t>Relay service code</w:t>
            </w:r>
          </w:p>
          <w:p w14:paraId="7450C59B"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B9CD9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11AEB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9688289" w14:textId="77777777" w:rsidR="00E20702" w:rsidRPr="00C6761E" w:rsidRDefault="00E20702" w:rsidP="000225E5">
            <w:pPr>
              <w:pStyle w:val="TAC"/>
              <w:rPr>
                <w:lang w:eastAsia="zh-CN"/>
              </w:rPr>
            </w:pPr>
            <w:r w:rsidRPr="00C6761E">
              <w:t>3</w:t>
            </w:r>
          </w:p>
        </w:tc>
      </w:tr>
      <w:tr w:rsidR="00E20702" w:rsidRPr="00C6761E" w14:paraId="273D042D" w14:textId="77777777" w:rsidTr="00BF5DF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8A9082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7ABBA07" w14:textId="6B5174B0" w:rsidR="00E20702" w:rsidRPr="00C6761E" w:rsidRDefault="00E20702" w:rsidP="000225E5">
            <w:pPr>
              <w:pStyle w:val="TAL"/>
              <w:rPr>
                <w:lang w:eastAsia="zh-CN"/>
              </w:rPr>
            </w:pPr>
          </w:p>
        </w:tc>
        <w:tc>
          <w:tcPr>
            <w:tcW w:w="3120" w:type="dxa"/>
            <w:gridSpan w:val="2"/>
            <w:tcBorders>
              <w:top w:val="single" w:sz="6" w:space="0" w:color="000000"/>
              <w:left w:val="single" w:sz="6" w:space="0" w:color="000000"/>
              <w:bottom w:val="single" w:sz="6" w:space="0" w:color="000000"/>
              <w:right w:val="single" w:sz="6" w:space="0" w:color="000000"/>
            </w:tcBorders>
          </w:tcPr>
          <w:p w14:paraId="7946F626" w14:textId="420A2CE5" w:rsidR="00E20702" w:rsidRPr="00C6761E" w:rsidRDefault="00E20702" w:rsidP="000225E5">
            <w:pPr>
              <w:pStyle w:val="TAL"/>
            </w:pPr>
          </w:p>
        </w:tc>
        <w:tc>
          <w:tcPr>
            <w:tcW w:w="1134" w:type="dxa"/>
            <w:gridSpan w:val="2"/>
            <w:tcBorders>
              <w:top w:val="single" w:sz="6" w:space="0" w:color="000000"/>
              <w:left w:val="single" w:sz="6" w:space="0" w:color="000000"/>
              <w:bottom w:val="single" w:sz="6" w:space="0" w:color="000000"/>
              <w:right w:val="single" w:sz="6" w:space="0" w:color="000000"/>
            </w:tcBorders>
          </w:tcPr>
          <w:p w14:paraId="325E1913" w14:textId="1B6922C3" w:rsidR="00E20702" w:rsidRPr="00C6761E" w:rsidRDefault="00E20702" w:rsidP="000225E5">
            <w:pPr>
              <w:pStyle w:val="TAC"/>
              <w:rPr>
                <w:lang w:eastAsia="zh-CN"/>
              </w:rPr>
            </w:pPr>
          </w:p>
        </w:tc>
        <w:tc>
          <w:tcPr>
            <w:tcW w:w="851" w:type="dxa"/>
            <w:gridSpan w:val="2"/>
            <w:tcBorders>
              <w:top w:val="single" w:sz="6" w:space="0" w:color="000000"/>
              <w:left w:val="single" w:sz="6" w:space="0" w:color="000000"/>
              <w:bottom w:val="single" w:sz="6" w:space="0" w:color="000000"/>
              <w:right w:val="single" w:sz="6" w:space="0" w:color="000000"/>
            </w:tcBorders>
          </w:tcPr>
          <w:p w14:paraId="5EF4BEC0" w14:textId="2B6756F4" w:rsidR="00E20702" w:rsidRPr="00C6761E" w:rsidRDefault="00E20702" w:rsidP="000225E5">
            <w:pPr>
              <w:pStyle w:val="TAC"/>
              <w:rPr>
                <w:lang w:eastAsia="zh-CN"/>
              </w:rPr>
            </w:pPr>
          </w:p>
        </w:tc>
        <w:tc>
          <w:tcPr>
            <w:tcW w:w="851" w:type="dxa"/>
            <w:gridSpan w:val="2"/>
            <w:tcBorders>
              <w:top w:val="single" w:sz="6" w:space="0" w:color="000000"/>
              <w:left w:val="single" w:sz="6" w:space="0" w:color="000000"/>
              <w:bottom w:val="single" w:sz="6" w:space="0" w:color="000000"/>
              <w:right w:val="single" w:sz="6" w:space="0" w:color="000000"/>
            </w:tcBorders>
          </w:tcPr>
          <w:p w14:paraId="6E46A536" w14:textId="367F8663" w:rsidR="00E20702" w:rsidRPr="00C6761E" w:rsidRDefault="00E20702" w:rsidP="000225E5">
            <w:pPr>
              <w:pStyle w:val="TAC"/>
              <w:rPr>
                <w:lang w:eastAsia="zh-CN"/>
              </w:rPr>
            </w:pPr>
          </w:p>
        </w:tc>
      </w:tr>
      <w:tr w:rsidR="00E20702" w:rsidRPr="00C6761E" w14:paraId="7E708606"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AD5FA0D"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DE6BE68" w14:textId="55536333" w:rsidR="00E20702" w:rsidRPr="00C6761E" w:rsidRDefault="00E20702" w:rsidP="000225E5">
            <w:pPr>
              <w:pStyle w:val="TAL"/>
              <w:rPr>
                <w:lang w:eastAsia="zh-CN"/>
              </w:rPr>
            </w:pPr>
          </w:p>
        </w:tc>
        <w:tc>
          <w:tcPr>
            <w:tcW w:w="3120" w:type="dxa"/>
            <w:gridSpan w:val="2"/>
            <w:tcBorders>
              <w:top w:val="single" w:sz="6" w:space="0" w:color="000000"/>
              <w:left w:val="single" w:sz="6" w:space="0" w:color="000000"/>
              <w:bottom w:val="single" w:sz="6" w:space="0" w:color="000000"/>
              <w:right w:val="single" w:sz="6" w:space="0" w:color="000000"/>
            </w:tcBorders>
          </w:tcPr>
          <w:p w14:paraId="534D2778" w14:textId="08578F4D" w:rsidR="00E20702" w:rsidRPr="00C6761E" w:rsidRDefault="00E20702" w:rsidP="000225E5">
            <w:pPr>
              <w:pStyle w:val="TAL"/>
            </w:pPr>
          </w:p>
        </w:tc>
        <w:tc>
          <w:tcPr>
            <w:tcW w:w="1134" w:type="dxa"/>
            <w:gridSpan w:val="2"/>
            <w:tcBorders>
              <w:top w:val="single" w:sz="6" w:space="0" w:color="000000"/>
              <w:left w:val="single" w:sz="6" w:space="0" w:color="000000"/>
              <w:bottom w:val="single" w:sz="6" w:space="0" w:color="000000"/>
              <w:right w:val="single" w:sz="6" w:space="0" w:color="000000"/>
            </w:tcBorders>
          </w:tcPr>
          <w:p w14:paraId="51EFFA96" w14:textId="22213851" w:rsidR="00E20702" w:rsidRPr="00C6761E" w:rsidRDefault="00E20702" w:rsidP="000225E5">
            <w:pPr>
              <w:pStyle w:val="TAC"/>
              <w:rPr>
                <w:lang w:eastAsia="zh-CN"/>
              </w:rPr>
            </w:pPr>
          </w:p>
        </w:tc>
        <w:tc>
          <w:tcPr>
            <w:tcW w:w="851" w:type="dxa"/>
            <w:gridSpan w:val="2"/>
            <w:tcBorders>
              <w:top w:val="single" w:sz="6" w:space="0" w:color="000000"/>
              <w:left w:val="single" w:sz="6" w:space="0" w:color="000000"/>
              <w:bottom w:val="single" w:sz="6" w:space="0" w:color="000000"/>
              <w:right w:val="single" w:sz="6" w:space="0" w:color="000000"/>
            </w:tcBorders>
          </w:tcPr>
          <w:p w14:paraId="7E6D3E14" w14:textId="6F7A4FDE" w:rsidR="00E20702" w:rsidRPr="00C6761E" w:rsidRDefault="00E20702" w:rsidP="000225E5">
            <w:pPr>
              <w:pStyle w:val="TAC"/>
              <w:rPr>
                <w:lang w:eastAsia="zh-CN"/>
              </w:rPr>
            </w:pPr>
          </w:p>
        </w:tc>
        <w:tc>
          <w:tcPr>
            <w:tcW w:w="851" w:type="dxa"/>
            <w:gridSpan w:val="2"/>
            <w:tcBorders>
              <w:top w:val="single" w:sz="6" w:space="0" w:color="000000"/>
              <w:left w:val="single" w:sz="6" w:space="0" w:color="000000"/>
              <w:bottom w:val="single" w:sz="6" w:space="0" w:color="000000"/>
              <w:right w:val="single" w:sz="6" w:space="0" w:color="000000"/>
            </w:tcBorders>
          </w:tcPr>
          <w:p w14:paraId="3FF3938E" w14:textId="4256ECB0" w:rsidR="00E20702" w:rsidRPr="00C6761E" w:rsidRDefault="00E20702" w:rsidP="000225E5">
            <w:pPr>
              <w:pStyle w:val="TAC"/>
              <w:rPr>
                <w:lang w:eastAsia="zh-CN"/>
              </w:rPr>
            </w:pPr>
          </w:p>
        </w:tc>
      </w:tr>
      <w:tr w:rsidR="00BE402B" w:rsidRPr="00C6761E" w14:paraId="3CB1ECFD" w14:textId="77777777" w:rsidTr="00BE402B">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8C28EC0" w14:textId="77777777" w:rsidR="00BE402B" w:rsidRPr="00C6761E" w:rsidRDefault="00BE402B"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AEB513C" w14:textId="5B05A5C4" w:rsidR="00BE402B" w:rsidRPr="00C6761E" w:rsidRDefault="00647E17" w:rsidP="004B01A0">
            <w:pPr>
              <w:pStyle w:val="TAL"/>
              <w:rPr>
                <w:lang w:eastAsia="zh-CN"/>
              </w:rPr>
            </w:pPr>
            <w:r>
              <w:rPr>
                <w:lang w:eastAsia="zh-CN"/>
              </w:rPr>
              <w:t>D</w:t>
            </w:r>
            <w:r w:rsidR="00BE402B" w:rsidRPr="00C6761E">
              <w:rPr>
                <w:rFonts w:hint="eastAsia"/>
                <w:lang w:eastAsia="zh-CN"/>
              </w:rPr>
              <w:t>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109863CF" w14:textId="7E427553" w:rsidR="00BE402B" w:rsidRPr="00C6761E" w:rsidRDefault="00647E17" w:rsidP="004B01A0">
            <w:pPr>
              <w:pStyle w:val="TAL"/>
              <w:rPr>
                <w:lang w:eastAsia="zh-CN"/>
              </w:rPr>
            </w:pPr>
            <w:r>
              <w:rPr>
                <w:lang w:eastAsia="zh-CN"/>
              </w:rPr>
              <w:t>D</w:t>
            </w:r>
            <w:r w:rsidR="00BE402B" w:rsidRPr="00C6761E">
              <w:rPr>
                <w:rFonts w:hint="eastAsia"/>
                <w:lang w:eastAsia="zh-CN"/>
              </w:rPr>
              <w:t>irect discovery set</w:t>
            </w:r>
          </w:p>
          <w:p w14:paraId="4139BD16" w14:textId="569BE9CA" w:rsidR="00BE402B" w:rsidRPr="00C6761E" w:rsidRDefault="00BE402B" w:rsidP="004B01A0">
            <w:pPr>
              <w:pStyle w:val="TAL"/>
              <w:rPr>
                <w:lang w:eastAsia="zh-CN"/>
              </w:rPr>
            </w:pPr>
            <w:r w:rsidRPr="00C6761E">
              <w:rPr>
                <w:rFonts w:hint="eastAsia"/>
                <w:lang w:eastAsia="zh-CN"/>
              </w:rPr>
              <w:t>11.2.</w:t>
            </w:r>
            <w:r w:rsidR="004661CE" w:rsidRPr="00C6761E">
              <w:rPr>
                <w:lang w:eastAsia="zh-CN"/>
              </w:rPr>
              <w:t>1</w:t>
            </w:r>
            <w:r w:rsidR="00647E17">
              <w:rPr>
                <w:lang w:eastAsia="zh-CN"/>
              </w:rPr>
              <w:t>7</w:t>
            </w:r>
          </w:p>
        </w:tc>
        <w:tc>
          <w:tcPr>
            <w:tcW w:w="1134" w:type="dxa"/>
            <w:gridSpan w:val="2"/>
            <w:tcBorders>
              <w:top w:val="single" w:sz="6" w:space="0" w:color="000000"/>
              <w:left w:val="single" w:sz="6" w:space="0" w:color="000000"/>
              <w:bottom w:val="single" w:sz="6" w:space="0" w:color="000000"/>
              <w:right w:val="single" w:sz="6" w:space="0" w:color="000000"/>
            </w:tcBorders>
          </w:tcPr>
          <w:p w14:paraId="5F17DA5E" w14:textId="77777777" w:rsidR="00BE402B" w:rsidRPr="00C6761E" w:rsidRDefault="00BE402B" w:rsidP="004B01A0">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1213F23" w14:textId="77777777" w:rsidR="00BE402B" w:rsidRPr="00C6761E" w:rsidRDefault="00BE402B" w:rsidP="004B01A0">
            <w:pPr>
              <w:pStyle w:val="TAC"/>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637FE646" w14:textId="77777777" w:rsidR="00BE402B" w:rsidRPr="00C6761E" w:rsidRDefault="00BE402B" w:rsidP="004B01A0">
            <w:pPr>
              <w:pStyle w:val="TAC"/>
              <w:rPr>
                <w:lang w:eastAsia="zh-CN"/>
              </w:rPr>
            </w:pPr>
            <w:r w:rsidRPr="00C6761E">
              <w:rPr>
                <w:rFonts w:hint="eastAsia"/>
                <w:lang w:eastAsia="zh-CN"/>
              </w:rPr>
              <w:t>15-8323</w:t>
            </w:r>
          </w:p>
        </w:tc>
      </w:tr>
      <w:tr w:rsidR="00BF5DF9" w:rsidRPr="00C6761E" w14:paraId="163E088F" w14:textId="77777777" w:rsidTr="009B2188">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1D8AA96" w14:textId="77777777" w:rsidR="00BF5DF9" w:rsidRPr="00C6761E" w:rsidRDefault="00BF5DF9" w:rsidP="009B2188">
            <w:pPr>
              <w:keepNext/>
              <w:keepLines/>
              <w:spacing w:after="0"/>
              <w:rPr>
                <w:rFonts w:ascii="Arial" w:hAnsi="Arial"/>
                <w:sz w:val="18"/>
              </w:rPr>
            </w:pPr>
            <w:r>
              <w:rPr>
                <w:rFonts w:ascii="Arial" w:hAnsi="Arial"/>
                <w:sz w:val="18"/>
              </w:rPr>
              <w:t>xx</w:t>
            </w:r>
          </w:p>
        </w:tc>
        <w:tc>
          <w:tcPr>
            <w:tcW w:w="2837" w:type="dxa"/>
            <w:gridSpan w:val="2"/>
            <w:tcBorders>
              <w:top w:val="single" w:sz="6" w:space="0" w:color="000000"/>
              <w:left w:val="single" w:sz="6" w:space="0" w:color="000000"/>
              <w:bottom w:val="single" w:sz="6" w:space="0" w:color="000000"/>
              <w:right w:val="single" w:sz="6" w:space="0" w:color="000000"/>
            </w:tcBorders>
          </w:tcPr>
          <w:p w14:paraId="3015174E" w14:textId="77777777" w:rsidR="00BF5DF9" w:rsidRDefault="00BF5DF9" w:rsidP="009B2188">
            <w:pPr>
              <w:pStyle w:val="TAL"/>
              <w:rPr>
                <w:lang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42BEADF" w14:textId="77777777" w:rsidR="00BF5DF9" w:rsidRPr="00C6761E" w:rsidRDefault="00BF5DF9" w:rsidP="009B2188">
            <w:pPr>
              <w:pStyle w:val="TAL"/>
              <w:rPr>
                <w:lang w:eastAsia="zh-CN"/>
              </w:rPr>
            </w:pPr>
            <w:r w:rsidRPr="00C6761E">
              <w:rPr>
                <w:lang w:eastAsia="zh-CN"/>
              </w:rPr>
              <w:t>Status indicator</w:t>
            </w:r>
          </w:p>
          <w:p w14:paraId="13DE3732" w14:textId="77777777" w:rsidR="00BF5DF9" w:rsidRDefault="00BF5DF9" w:rsidP="009B2188">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4EF825E5" w14:textId="77777777" w:rsidR="00BF5DF9" w:rsidRPr="00C6761E" w:rsidRDefault="00BF5DF9" w:rsidP="009B2188">
            <w:pPr>
              <w:pStyle w:val="TAC"/>
              <w:rPr>
                <w:lang w:eastAsia="zh-CN"/>
              </w:rPr>
            </w:pPr>
            <w:r>
              <w:t>O</w:t>
            </w:r>
          </w:p>
        </w:tc>
        <w:tc>
          <w:tcPr>
            <w:tcW w:w="851" w:type="dxa"/>
            <w:gridSpan w:val="2"/>
            <w:tcBorders>
              <w:top w:val="single" w:sz="6" w:space="0" w:color="000000"/>
              <w:left w:val="single" w:sz="6" w:space="0" w:color="000000"/>
              <w:bottom w:val="single" w:sz="6" w:space="0" w:color="000000"/>
              <w:right w:val="single" w:sz="6" w:space="0" w:color="000000"/>
            </w:tcBorders>
          </w:tcPr>
          <w:p w14:paraId="20D2ACE4" w14:textId="77777777" w:rsidR="00BF5DF9" w:rsidRPr="00C6761E" w:rsidRDefault="00BF5DF9" w:rsidP="009B2188">
            <w:pPr>
              <w:pStyle w:val="TAC"/>
              <w:rPr>
                <w:lang w:eastAsia="zh-CN"/>
              </w:rPr>
            </w:pPr>
            <w:r>
              <w:t>TL</w:t>
            </w: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tcPr>
          <w:p w14:paraId="4D3F737B" w14:textId="77777777" w:rsidR="00BF5DF9" w:rsidRPr="00C6761E" w:rsidRDefault="00BF5DF9" w:rsidP="009B2188">
            <w:pPr>
              <w:pStyle w:val="TAC"/>
              <w:rPr>
                <w:lang w:eastAsia="zh-CN"/>
              </w:rPr>
            </w:pPr>
            <w:r>
              <w:rPr>
                <w:lang w:eastAsia="zh-CN"/>
              </w:rPr>
              <w:t>3</w:t>
            </w:r>
          </w:p>
        </w:tc>
      </w:tr>
      <w:tr w:rsidR="00BF5DF9" w:rsidRPr="00C6761E" w14:paraId="0E021C81" w14:textId="77777777" w:rsidTr="009B2188">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4DB0560" w14:textId="77777777" w:rsidR="00BF5DF9" w:rsidRPr="00C6761E" w:rsidRDefault="00BF5DF9" w:rsidP="009B2188">
            <w:pPr>
              <w:keepNext/>
              <w:keepLines/>
              <w:spacing w:after="0"/>
              <w:rPr>
                <w:rFonts w:ascii="Arial" w:hAnsi="Arial"/>
                <w:sz w:val="18"/>
              </w:rPr>
            </w:pPr>
            <w:r>
              <w:rPr>
                <w:rFonts w:ascii="Arial" w:hAnsi="Arial"/>
                <w:sz w:val="18"/>
              </w:rPr>
              <w:t>xx</w:t>
            </w:r>
          </w:p>
        </w:tc>
        <w:tc>
          <w:tcPr>
            <w:tcW w:w="2837" w:type="dxa"/>
            <w:gridSpan w:val="2"/>
            <w:tcBorders>
              <w:top w:val="single" w:sz="6" w:space="0" w:color="000000"/>
              <w:left w:val="single" w:sz="6" w:space="0" w:color="000000"/>
              <w:bottom w:val="single" w:sz="6" w:space="0" w:color="000000"/>
              <w:right w:val="single" w:sz="6" w:space="0" w:color="000000"/>
            </w:tcBorders>
          </w:tcPr>
          <w:p w14:paraId="416A3341" w14:textId="77777777" w:rsidR="00BF5DF9" w:rsidRDefault="00BF5DF9" w:rsidP="009B2188">
            <w:pPr>
              <w:pStyle w:val="TAL"/>
              <w:rPr>
                <w:lang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223D165D" w14:textId="77777777" w:rsidR="00BF5DF9" w:rsidRPr="00C6761E" w:rsidRDefault="00BF5DF9" w:rsidP="009B2188">
            <w:pPr>
              <w:pStyle w:val="TAL"/>
            </w:pPr>
            <w:r w:rsidRPr="00C6761E">
              <w:t>User info ID</w:t>
            </w:r>
          </w:p>
          <w:p w14:paraId="1C8FA7C8" w14:textId="77777777" w:rsidR="00BF5DF9" w:rsidRDefault="00BF5DF9" w:rsidP="009B2188">
            <w:pPr>
              <w:pStyle w:val="TAL"/>
              <w:rPr>
                <w:lang w:eastAsia="zh-CN"/>
              </w:rPr>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E246DC3" w14:textId="77777777" w:rsidR="00BF5DF9" w:rsidRPr="00C6761E" w:rsidRDefault="00BF5DF9" w:rsidP="009B2188">
            <w:pPr>
              <w:pStyle w:val="TAC"/>
              <w:rPr>
                <w:lang w:eastAsia="zh-CN"/>
              </w:rPr>
            </w:pPr>
            <w:r>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6939DF7" w14:textId="77777777" w:rsidR="00BF5DF9" w:rsidRPr="00C6761E" w:rsidRDefault="00BF5DF9" w:rsidP="009B2188">
            <w:pPr>
              <w:pStyle w:val="TAC"/>
              <w:rPr>
                <w:lang w:eastAsia="zh-CN"/>
              </w:rPr>
            </w:pPr>
            <w:r>
              <w:rPr>
                <w:lang w:eastAsia="zh-CN"/>
              </w:rPr>
              <w:t>T</w:t>
            </w: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481FFB8D" w14:textId="77777777" w:rsidR="00BF5DF9" w:rsidRPr="00C6761E" w:rsidRDefault="00BF5DF9" w:rsidP="009B2188">
            <w:pPr>
              <w:pStyle w:val="TAC"/>
              <w:rPr>
                <w:lang w:eastAsia="zh-CN"/>
              </w:rPr>
            </w:pPr>
            <w:r>
              <w:rPr>
                <w:lang w:eastAsia="zh-CN"/>
              </w:rPr>
              <w:t>8</w:t>
            </w:r>
          </w:p>
        </w:tc>
      </w:tr>
      <w:tr w:rsidR="00E20702" w:rsidRPr="00C6761E" w14:paraId="439DB238" w14:textId="77777777" w:rsidTr="00BE402B">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86CDE6C" w14:textId="77777777" w:rsidR="00E20702" w:rsidRPr="00C6761E" w:rsidRDefault="00E20702" w:rsidP="000225E5">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2465" w:name="_CRTable10_2_1_13"/>
      <w:r w:rsidRPr="00C6761E">
        <w:t>Table </w:t>
      </w:r>
      <w:bookmarkEnd w:id="2465"/>
      <w:r w:rsidRPr="00C6761E">
        <w:t xml:space="preserve">10.2.1.13: PROSE PC5 DISCOVERY message for </w:t>
      </w:r>
      <w:r w:rsidRPr="00C6761E">
        <w:rPr>
          <w:lang w:eastAsia="zh-CN"/>
        </w:rPr>
        <w:t>UE-to-UE relay discovery solicitation</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35A98D6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0FC437DC"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59FB767"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0B4BEB60"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A916636"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0B297E"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4394A0" w14:textId="77777777" w:rsidR="00E20702" w:rsidRPr="00C6761E" w:rsidRDefault="00E20702" w:rsidP="000225E5">
            <w:pPr>
              <w:pStyle w:val="TAH"/>
            </w:pPr>
            <w:r w:rsidRPr="00C6761E">
              <w:t>Length</w:t>
            </w:r>
          </w:p>
        </w:tc>
      </w:tr>
      <w:tr w:rsidR="00E20702" w:rsidRPr="00C6761E" w14:paraId="18A02D4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4A262A3"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AEE63A" w14:textId="77777777" w:rsidR="00E20702" w:rsidRPr="00C6761E" w:rsidRDefault="00E20702" w:rsidP="000225E5">
            <w:pPr>
              <w:pStyle w:val="TAL"/>
            </w:pPr>
            <w:r w:rsidRPr="00C6761E">
              <w:t>ProSe direct discovery PC5 message type (NOTE</w:t>
            </w:r>
            <w:r w:rsidRPr="00C6761E">
              <w:rPr>
                <w:lang w:val="en-US"/>
              </w:rPr>
              <w:t> </w:t>
            </w:r>
            <w:r w:rsidRPr="00C6761E">
              <w:t>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4C2FED5" w14:textId="77777777" w:rsidR="00E20702" w:rsidRPr="00C6761E" w:rsidRDefault="00E20702" w:rsidP="000225E5">
            <w:pPr>
              <w:pStyle w:val="TAL"/>
            </w:pPr>
            <w:r w:rsidRPr="00C6761E">
              <w:t>ProSe direct discovery PC5 message type</w:t>
            </w:r>
          </w:p>
          <w:p w14:paraId="27B72153"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7862EDE"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C0B997"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9C9F82" w14:textId="77777777" w:rsidR="00E20702" w:rsidRPr="00C6761E" w:rsidRDefault="00E20702" w:rsidP="000225E5">
            <w:pPr>
              <w:pStyle w:val="TAC"/>
            </w:pPr>
            <w:r w:rsidRPr="00C6761E">
              <w:t>1</w:t>
            </w:r>
          </w:p>
        </w:tc>
      </w:tr>
      <w:tr w:rsidR="00E20702" w:rsidRPr="00C6761E" w14:paraId="5AA347E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3F5913F"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ED20E48"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B7AA551" w14:textId="77777777" w:rsidR="00E20702" w:rsidRPr="00C6761E" w:rsidRDefault="00E20702" w:rsidP="000225E5">
            <w:pPr>
              <w:pStyle w:val="TAL"/>
              <w:rPr>
                <w:lang w:eastAsia="zh-CN"/>
              </w:rPr>
            </w:pPr>
            <w:r w:rsidRPr="00C6761E">
              <w:t>UTC-based counter LSB</w:t>
            </w:r>
          </w:p>
          <w:p w14:paraId="1B24E101"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0D8AF4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3C89D9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2538F0B" w14:textId="77777777" w:rsidR="00E20702" w:rsidRPr="00C6761E" w:rsidRDefault="00E20702" w:rsidP="000225E5">
            <w:pPr>
              <w:pStyle w:val="TAC"/>
              <w:rPr>
                <w:lang w:eastAsia="zh-CN"/>
              </w:rPr>
            </w:pPr>
            <w:r w:rsidRPr="00C6761E">
              <w:rPr>
                <w:lang w:eastAsia="zh-CN"/>
              </w:rPr>
              <w:t>1</w:t>
            </w:r>
          </w:p>
        </w:tc>
      </w:tr>
      <w:tr w:rsidR="00E20702" w:rsidRPr="00C6761E" w14:paraId="4014A26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50A378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00C88D"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1D1A9DE5" w14:textId="77777777" w:rsidR="00E20702" w:rsidRPr="00C6761E" w:rsidRDefault="00E20702" w:rsidP="000225E5">
            <w:pPr>
              <w:pStyle w:val="TAL"/>
              <w:rPr>
                <w:lang w:eastAsia="zh-CN"/>
              </w:rPr>
            </w:pPr>
            <w:r w:rsidRPr="00C6761E">
              <w:rPr>
                <w:lang w:eastAsia="zh-CN"/>
              </w:rPr>
              <w:t>MIC</w:t>
            </w:r>
          </w:p>
          <w:p w14:paraId="21281769"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1A16D9F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79B54CEB"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B54D24D" w14:textId="77777777" w:rsidR="00E20702" w:rsidRPr="00C6761E" w:rsidRDefault="00E20702" w:rsidP="000225E5">
            <w:pPr>
              <w:pStyle w:val="TAC"/>
              <w:rPr>
                <w:lang w:eastAsia="zh-CN"/>
              </w:rPr>
            </w:pPr>
            <w:r w:rsidRPr="00C6761E">
              <w:t>4</w:t>
            </w:r>
          </w:p>
        </w:tc>
      </w:tr>
      <w:tr w:rsidR="00E20702" w:rsidRPr="00C6761E" w14:paraId="0A87CFC4"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A7E9E4"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EC4B5CF"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4B7F81EB" w14:textId="77777777" w:rsidR="00E20702" w:rsidRPr="00C6761E" w:rsidRDefault="00E20702" w:rsidP="000225E5">
            <w:pPr>
              <w:pStyle w:val="TAL"/>
              <w:rPr>
                <w:lang w:eastAsia="zh-CN"/>
              </w:rPr>
            </w:pPr>
            <w:r w:rsidRPr="00C6761E">
              <w:rPr>
                <w:lang w:eastAsia="zh-CN"/>
              </w:rPr>
              <w:t>Relay service code</w:t>
            </w:r>
          </w:p>
          <w:p w14:paraId="75A7E54A" w14:textId="77777777" w:rsidR="00E20702" w:rsidRPr="00C6761E" w:rsidRDefault="00E20702" w:rsidP="000225E5">
            <w:pPr>
              <w:pStyle w:val="TAL"/>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45144EA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1B3A5C"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9AAA66" w14:textId="77777777" w:rsidR="00E20702" w:rsidRPr="00C6761E" w:rsidRDefault="00E20702" w:rsidP="000225E5">
            <w:pPr>
              <w:pStyle w:val="TAC"/>
            </w:pPr>
            <w:r w:rsidRPr="00C6761E">
              <w:rPr>
                <w:lang w:eastAsia="zh-CN"/>
              </w:rPr>
              <w:t>3</w:t>
            </w:r>
          </w:p>
        </w:tc>
      </w:tr>
      <w:tr w:rsidR="00834982" w:rsidRPr="00C6761E" w14:paraId="4611D88C"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B5B2C43" w14:textId="77777777" w:rsidR="00834982" w:rsidRPr="00C6761E" w:rsidRDefault="00834982"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3BE038C" w14:textId="77777777" w:rsidR="00834982" w:rsidRPr="00C6761E" w:rsidRDefault="00834982"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4B9AD96A" w14:textId="77777777" w:rsidR="00834982" w:rsidRPr="00C6761E" w:rsidRDefault="00834982" w:rsidP="004B01A0">
            <w:pPr>
              <w:pStyle w:val="TAL"/>
              <w:rPr>
                <w:lang w:eastAsia="zh-CN"/>
              </w:rPr>
            </w:pPr>
            <w:r w:rsidRPr="00C6761E">
              <w:rPr>
                <w:rFonts w:hint="eastAsia"/>
                <w:lang w:eastAsia="zh-CN"/>
              </w:rPr>
              <w:t>Direct discovery set</w:t>
            </w:r>
          </w:p>
          <w:p w14:paraId="0E93A342" w14:textId="4581BF07" w:rsidR="00834982" w:rsidRPr="00C6761E" w:rsidRDefault="00834982" w:rsidP="004B01A0">
            <w:pPr>
              <w:pStyle w:val="TAL"/>
              <w:rPr>
                <w:lang w:eastAsia="zh-CN"/>
              </w:rPr>
            </w:pPr>
            <w:r w:rsidRPr="00C6761E">
              <w:rPr>
                <w:rFonts w:hint="eastAsia"/>
                <w:lang w:eastAsia="zh-CN"/>
              </w:rPr>
              <w:t>11.2.</w:t>
            </w:r>
            <w:r w:rsidR="009B25D6"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50EAD618" w14:textId="77777777" w:rsidR="00834982" w:rsidRPr="00C6761E" w:rsidRDefault="00834982"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C243C9F" w14:textId="77777777" w:rsidR="00834982" w:rsidRPr="00C6761E" w:rsidRDefault="00834982"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75367ACC" w14:textId="77777777" w:rsidR="00834982" w:rsidRPr="00C6761E" w:rsidRDefault="00834982" w:rsidP="004B01A0">
            <w:pPr>
              <w:pStyle w:val="TAC"/>
              <w:rPr>
                <w:lang w:eastAsia="zh-CN"/>
              </w:rPr>
            </w:pPr>
            <w:r w:rsidRPr="00C6761E">
              <w:rPr>
                <w:rFonts w:hint="eastAsia"/>
                <w:lang w:eastAsia="zh-CN"/>
              </w:rPr>
              <w:t>12-520</w:t>
            </w:r>
          </w:p>
        </w:tc>
      </w:tr>
      <w:tr w:rsidR="00E22D8B" w:rsidRPr="00C6761E" w14:paraId="1E5A23F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06C6A99" w14:textId="35911D53" w:rsidR="00E22D8B" w:rsidRPr="00C6761E" w:rsidRDefault="00E22D8B" w:rsidP="00E22D8B">
            <w:pPr>
              <w:keepNext/>
              <w:keepLines/>
              <w:spacing w:after="0"/>
              <w:rPr>
                <w:lang w:eastAsia="zh-CN"/>
              </w:rPr>
            </w:pPr>
            <w:r w:rsidRPr="00C6761E">
              <w:rPr>
                <w:rFonts w:ascii="Arial" w:hAnsi="Arial"/>
                <w:sz w:val="18"/>
              </w:rPr>
              <w:t>2C</w:t>
            </w:r>
          </w:p>
        </w:tc>
        <w:tc>
          <w:tcPr>
            <w:tcW w:w="2837" w:type="dxa"/>
            <w:gridSpan w:val="2"/>
            <w:tcBorders>
              <w:top w:val="single" w:sz="6" w:space="0" w:color="000000"/>
              <w:left w:val="single" w:sz="6" w:space="0" w:color="000000"/>
              <w:bottom w:val="single" w:sz="6" w:space="0" w:color="000000"/>
              <w:right w:val="single" w:sz="6" w:space="0" w:color="000000"/>
            </w:tcBorders>
          </w:tcPr>
          <w:p w14:paraId="6A4260CC" w14:textId="77777777" w:rsidR="00E22D8B" w:rsidRPr="00C6761E" w:rsidRDefault="00E22D8B" w:rsidP="00E22D8B">
            <w:pPr>
              <w:pStyle w:val="TAL"/>
              <w:rPr>
                <w:lang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F885D8F" w14:textId="77777777" w:rsidR="00E22D8B" w:rsidRPr="00C6761E" w:rsidRDefault="00E22D8B" w:rsidP="00E22D8B">
            <w:pPr>
              <w:pStyle w:val="TAL"/>
            </w:pPr>
            <w:r w:rsidRPr="00C6761E">
              <w:t>User info ID</w:t>
            </w:r>
          </w:p>
          <w:p w14:paraId="7D79FC8E" w14:textId="77777777" w:rsidR="00E22D8B" w:rsidRPr="00C6761E" w:rsidRDefault="00E22D8B" w:rsidP="00E22D8B">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BDAC9F9" w14:textId="4E7BB0E3" w:rsidR="00E22D8B" w:rsidRPr="00C6761E" w:rsidRDefault="00E22D8B" w:rsidP="00E22D8B">
            <w:pPr>
              <w:pStyle w:val="TAC"/>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23832F00" w14:textId="7A3DE66E" w:rsidR="00E22D8B" w:rsidRPr="00C6761E" w:rsidRDefault="00E22D8B" w:rsidP="00E22D8B">
            <w:pPr>
              <w:pStyle w:val="TAC"/>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7AAEC8CC" w14:textId="40DA5E60" w:rsidR="00E22D8B" w:rsidRPr="00C6761E" w:rsidRDefault="00E22D8B" w:rsidP="00E22D8B">
            <w:pPr>
              <w:pStyle w:val="TAC"/>
            </w:pPr>
            <w:r w:rsidRPr="00C6761E">
              <w:rPr>
                <w:rFonts w:hint="eastAsia"/>
                <w:lang w:eastAsia="zh-CN"/>
              </w:rPr>
              <w:t>8</w:t>
            </w:r>
          </w:p>
        </w:tc>
      </w:tr>
      <w:tr w:rsidR="00E20702" w:rsidRPr="00C6761E" w14:paraId="7D9E440E"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323475A" w14:textId="146368B6" w:rsidR="00E20702" w:rsidRPr="00C6761E" w:rsidRDefault="007F628D" w:rsidP="000225E5">
            <w:pPr>
              <w:keepNext/>
              <w:keepLines/>
              <w:spacing w:after="0"/>
              <w:rPr>
                <w:rFonts w:ascii="Arial" w:hAnsi="Arial"/>
                <w:sz w:val="18"/>
              </w:rPr>
            </w:pPr>
            <w:r w:rsidRPr="008431D5">
              <w:rPr>
                <w:rFonts w:ascii="Arial" w:hAnsi="Arial"/>
                <w:sz w:val="18"/>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7B750223" w14:textId="77777777" w:rsidR="00E20702" w:rsidRPr="00C6761E" w:rsidRDefault="00E20702" w:rsidP="000225E5">
            <w:pPr>
              <w:pStyle w:val="TAL"/>
              <w:rPr>
                <w:lang w:val="en-US"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52DFECA1" w14:textId="77777777" w:rsidR="00E20702" w:rsidRPr="00C6761E" w:rsidRDefault="00E20702" w:rsidP="000225E5">
            <w:pPr>
              <w:pStyle w:val="TAL"/>
              <w:rPr>
                <w:lang w:eastAsia="zh-CN"/>
              </w:rPr>
            </w:pPr>
            <w:r w:rsidRPr="00C6761E">
              <w:rPr>
                <w:lang w:eastAsia="zh-CN"/>
              </w:rPr>
              <w:t>Status indicator</w:t>
            </w:r>
          </w:p>
          <w:p w14:paraId="7385CD41"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6F201E9C" w14:textId="77777777" w:rsidR="00E20702" w:rsidRPr="00C6761E" w:rsidRDefault="00E20702" w:rsidP="000225E5">
            <w:pPr>
              <w:pStyle w:val="TAC"/>
              <w:rPr>
                <w:lang w:eastAsia="zh-CN"/>
              </w:rPr>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3E434B5F"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36AF495D" w14:textId="77777777" w:rsidR="00E20702" w:rsidRPr="00C6761E" w:rsidRDefault="00E20702" w:rsidP="000225E5">
            <w:pPr>
              <w:pStyle w:val="TAC"/>
              <w:rPr>
                <w:lang w:eastAsia="zh-CN"/>
              </w:rPr>
            </w:pPr>
            <w:r w:rsidRPr="00C6761E">
              <w:rPr>
                <w:lang w:eastAsia="zh-CN"/>
              </w:rPr>
              <w:t>2</w:t>
            </w:r>
          </w:p>
        </w:tc>
      </w:tr>
      <w:tr w:rsidR="00431B09" w:rsidRPr="00C6761E" w14:paraId="69F26757"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943ABF6" w14:textId="071B540A" w:rsidR="00431B09" w:rsidRPr="00C6761E" w:rsidRDefault="007F628D" w:rsidP="004B01A0">
            <w:pPr>
              <w:keepNext/>
              <w:keepLines/>
              <w:spacing w:after="0"/>
              <w:rPr>
                <w:lang w:eastAsia="zh-CN"/>
              </w:rPr>
            </w:pPr>
            <w:r>
              <w:rPr>
                <w:rFonts w:ascii="Arial" w:hAnsi="Arial"/>
                <w:sz w:val="18"/>
                <w:lang w:eastAsia="zh-CN"/>
              </w:rPr>
              <w:t>8</w:t>
            </w:r>
            <w:r w:rsidR="00975617">
              <w:rPr>
                <w:rFonts w:ascii="Arial" w:hAnsi="Arial"/>
                <w:sz w:val="18"/>
                <w:lang w:eastAsia="zh-CN"/>
              </w:rPr>
              <w:t>-</w:t>
            </w:r>
          </w:p>
        </w:tc>
        <w:tc>
          <w:tcPr>
            <w:tcW w:w="2837" w:type="dxa"/>
            <w:gridSpan w:val="2"/>
            <w:tcBorders>
              <w:top w:val="single" w:sz="6" w:space="0" w:color="000000"/>
              <w:left w:val="single" w:sz="6" w:space="0" w:color="000000"/>
              <w:bottom w:val="single" w:sz="6" w:space="0" w:color="000000"/>
              <w:right w:val="single" w:sz="6" w:space="0" w:color="000000"/>
            </w:tcBorders>
          </w:tcPr>
          <w:p w14:paraId="0428B445" w14:textId="77777777" w:rsidR="00431B09" w:rsidRPr="00C6761E" w:rsidRDefault="00431B0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28985B83" w14:textId="77777777" w:rsidR="00431B09" w:rsidRPr="00C6761E" w:rsidRDefault="00431B09" w:rsidP="004B01A0">
            <w:pPr>
              <w:pStyle w:val="TAL"/>
              <w:rPr>
                <w:lang w:eastAsia="zh-CN"/>
              </w:rPr>
            </w:pPr>
            <w:r w:rsidRPr="00C6761E">
              <w:rPr>
                <w:lang w:eastAsia="zh-CN"/>
              </w:rPr>
              <w:t>Announce prohibited indication</w:t>
            </w:r>
          </w:p>
          <w:p w14:paraId="77FB7D03" w14:textId="1BC2EB4A" w:rsidR="00431B09" w:rsidRPr="00C6761E" w:rsidRDefault="00431B09" w:rsidP="004B01A0">
            <w:pPr>
              <w:pStyle w:val="TAL"/>
              <w:rPr>
                <w:lang w:eastAsia="zh-CN"/>
              </w:rPr>
            </w:pPr>
            <w:r w:rsidRPr="00C6761E">
              <w:rPr>
                <w:rFonts w:hint="eastAsia"/>
                <w:lang w:eastAsia="zh-CN"/>
              </w:rPr>
              <w:t>1</w:t>
            </w:r>
            <w:r w:rsidRPr="00C6761E">
              <w:rPr>
                <w:lang w:eastAsia="zh-CN"/>
              </w:rPr>
              <w:t>1.2.</w:t>
            </w:r>
            <w:r w:rsidR="00975617">
              <w:rPr>
                <w:lang w:eastAsia="zh-CN"/>
              </w:rPr>
              <w:t>19</w:t>
            </w:r>
          </w:p>
        </w:tc>
        <w:tc>
          <w:tcPr>
            <w:tcW w:w="1134" w:type="dxa"/>
            <w:gridSpan w:val="2"/>
            <w:tcBorders>
              <w:top w:val="single" w:sz="6" w:space="0" w:color="000000"/>
              <w:left w:val="single" w:sz="6" w:space="0" w:color="000000"/>
              <w:bottom w:val="single" w:sz="6" w:space="0" w:color="000000"/>
              <w:right w:val="single" w:sz="6" w:space="0" w:color="000000"/>
            </w:tcBorders>
          </w:tcPr>
          <w:p w14:paraId="05F7E6C9" w14:textId="77777777" w:rsidR="00431B09" w:rsidRPr="00C6761E" w:rsidRDefault="00431B0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125D68E4" w14:textId="77777777" w:rsidR="00431B09" w:rsidRPr="00C6761E" w:rsidRDefault="00431B0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248DAB53" w14:textId="77777777" w:rsidR="00431B09" w:rsidRPr="00C6761E" w:rsidRDefault="00431B09" w:rsidP="004B01A0">
            <w:pPr>
              <w:pStyle w:val="TAC"/>
              <w:rPr>
                <w:lang w:eastAsia="zh-CN"/>
              </w:rPr>
            </w:pPr>
            <w:r w:rsidRPr="00C6761E">
              <w:rPr>
                <w:lang w:eastAsia="zh-CN"/>
              </w:rPr>
              <w:t>1</w:t>
            </w:r>
          </w:p>
        </w:tc>
      </w:tr>
      <w:tr w:rsidR="00E20702" w:rsidRPr="00C6761E" w14:paraId="63C415FD" w14:textId="77777777" w:rsidTr="00431B0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BA5D408" w14:textId="77777777" w:rsidR="00E20702" w:rsidRPr="00C6761E" w:rsidRDefault="00E20702" w:rsidP="000225E5">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Pr="00C6761E" w:rsidRDefault="00E20702" w:rsidP="00E20702">
      <w:pPr>
        <w:pStyle w:val="TH"/>
        <w:rPr>
          <w:lang w:eastAsia="zh-CN"/>
        </w:rPr>
      </w:pPr>
      <w:bookmarkStart w:id="2466" w:name="_CRTable10_2_1_14"/>
      <w:r w:rsidRPr="00C6761E">
        <w:lastRenderedPageBreak/>
        <w:t>Table </w:t>
      </w:r>
      <w:bookmarkEnd w:id="2466"/>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175799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0225E5">
            <w:pPr>
              <w:pStyle w:val="TAH"/>
            </w:pPr>
            <w:r w:rsidRPr="00C6761E">
              <w:t>Length</w:t>
            </w:r>
          </w:p>
        </w:tc>
      </w:tr>
      <w:tr w:rsidR="00E20702" w:rsidRPr="00C6761E" w14:paraId="501CF57C"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0225E5">
            <w:pPr>
              <w:pStyle w:val="TAL"/>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0225E5">
            <w:pPr>
              <w:pStyle w:val="TAL"/>
            </w:pPr>
            <w:r w:rsidRPr="00C6761E">
              <w:t>ProSe direct discovery PC5 message type</w:t>
            </w:r>
          </w:p>
          <w:p w14:paraId="7387AA98"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0225E5">
            <w:pPr>
              <w:pStyle w:val="TAC"/>
            </w:pPr>
            <w:r w:rsidRPr="00C6761E">
              <w:t>1</w:t>
            </w:r>
          </w:p>
        </w:tc>
      </w:tr>
      <w:tr w:rsidR="00E20702" w:rsidRPr="00C6761E" w14:paraId="5C60F0C7"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0225E5">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0225E5">
            <w:pPr>
              <w:pStyle w:val="TAL"/>
              <w:rPr>
                <w:lang w:eastAsia="zh-CN"/>
              </w:rPr>
            </w:pPr>
            <w:r w:rsidRPr="00C6761E">
              <w:t>UTC-based counter LSB</w:t>
            </w:r>
          </w:p>
          <w:p w14:paraId="6AB3DD5A"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0225E5">
            <w:pPr>
              <w:pStyle w:val="TAC"/>
              <w:rPr>
                <w:lang w:eastAsia="zh-CN"/>
              </w:rPr>
            </w:pPr>
            <w:r w:rsidRPr="00C6761E">
              <w:rPr>
                <w:lang w:eastAsia="zh-CN"/>
              </w:rPr>
              <w:t>1</w:t>
            </w:r>
          </w:p>
        </w:tc>
      </w:tr>
      <w:tr w:rsidR="00E20702" w:rsidRPr="00C6761E" w14:paraId="7070AE14"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E01EB6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7AB13BA3"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7C49DF43" w14:textId="77777777" w:rsidR="00E20702" w:rsidRPr="00C6761E" w:rsidRDefault="00E20702" w:rsidP="000225E5">
            <w:pPr>
              <w:pStyle w:val="TAL"/>
              <w:rPr>
                <w:lang w:eastAsia="zh-CN"/>
              </w:rPr>
            </w:pPr>
            <w:r w:rsidRPr="00C6761E">
              <w:rPr>
                <w:lang w:eastAsia="zh-CN"/>
              </w:rPr>
              <w:t>MIC</w:t>
            </w:r>
          </w:p>
          <w:p w14:paraId="390701B4"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5CD933AD"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13A0532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8A3012C" w14:textId="77777777" w:rsidR="00E20702" w:rsidRPr="00C6761E" w:rsidRDefault="00E20702" w:rsidP="000225E5">
            <w:pPr>
              <w:pStyle w:val="TAC"/>
              <w:rPr>
                <w:lang w:eastAsia="zh-CN"/>
              </w:rPr>
            </w:pPr>
            <w:r w:rsidRPr="00C6761E">
              <w:rPr>
                <w:lang w:eastAsia="zh-CN"/>
              </w:rPr>
              <w:t>4</w:t>
            </w:r>
          </w:p>
        </w:tc>
      </w:tr>
      <w:tr w:rsidR="00E20702" w:rsidRPr="00C6761E" w14:paraId="08E72D69"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DD31ED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1752F566"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649D14FB" w14:textId="77777777" w:rsidR="00E20702" w:rsidRPr="00C6761E" w:rsidRDefault="00E20702" w:rsidP="000225E5">
            <w:pPr>
              <w:pStyle w:val="TAL"/>
              <w:rPr>
                <w:lang w:eastAsia="zh-CN"/>
              </w:rPr>
            </w:pPr>
            <w:r w:rsidRPr="00C6761E">
              <w:rPr>
                <w:lang w:eastAsia="zh-CN"/>
              </w:rPr>
              <w:t>Relay service code</w:t>
            </w:r>
          </w:p>
          <w:p w14:paraId="793AD399"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60D47C6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2B67EDF"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E2E14F7" w14:textId="77777777" w:rsidR="00E20702" w:rsidRPr="00C6761E" w:rsidRDefault="00E20702" w:rsidP="000225E5">
            <w:pPr>
              <w:pStyle w:val="TAC"/>
            </w:pPr>
            <w:r w:rsidRPr="00C6761E">
              <w:rPr>
                <w:lang w:eastAsia="zh-CN"/>
              </w:rPr>
              <w:t>3</w:t>
            </w:r>
          </w:p>
        </w:tc>
      </w:tr>
      <w:tr w:rsidR="002E3ACD" w:rsidRPr="00C6761E" w14:paraId="7E45A66B"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6BAA0" w14:textId="77777777" w:rsidR="002E3ACD" w:rsidRPr="00C6761E" w:rsidRDefault="002E3ACD"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7324080" w14:textId="77777777" w:rsidR="002E3ACD" w:rsidRPr="00C6761E" w:rsidRDefault="002E3ACD"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3DE14711" w14:textId="77777777" w:rsidR="002E3ACD" w:rsidRPr="00C6761E" w:rsidRDefault="002E3ACD" w:rsidP="004B01A0">
            <w:pPr>
              <w:pStyle w:val="TAL"/>
              <w:rPr>
                <w:lang w:eastAsia="zh-CN"/>
              </w:rPr>
            </w:pPr>
            <w:r w:rsidRPr="00C6761E">
              <w:rPr>
                <w:rFonts w:hint="eastAsia"/>
                <w:lang w:eastAsia="zh-CN"/>
              </w:rPr>
              <w:t>Direct discovery set</w:t>
            </w:r>
          </w:p>
          <w:p w14:paraId="06703C7C" w14:textId="495FF113" w:rsidR="002E3ACD" w:rsidRPr="00C6761E" w:rsidRDefault="002E3ACD" w:rsidP="004B01A0">
            <w:pPr>
              <w:pStyle w:val="TAL"/>
              <w:rPr>
                <w:lang w:eastAsia="zh-CN"/>
              </w:rPr>
            </w:pPr>
            <w:r w:rsidRPr="00C6761E">
              <w:rPr>
                <w:rFonts w:hint="eastAsia"/>
                <w:lang w:eastAsia="zh-CN"/>
              </w:rPr>
              <w:t>11.2.</w:t>
            </w:r>
            <w:r w:rsidR="003D39B1"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1ACD0457" w14:textId="77777777" w:rsidR="002E3ACD" w:rsidRPr="00C6761E" w:rsidRDefault="002E3ACD"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462C4649" w14:textId="77777777" w:rsidR="002E3ACD" w:rsidRPr="00C6761E" w:rsidRDefault="002E3ACD"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2B913FB4" w14:textId="77777777" w:rsidR="002E3ACD" w:rsidRPr="00C6761E" w:rsidRDefault="002E3ACD" w:rsidP="004B01A0">
            <w:pPr>
              <w:pStyle w:val="TAC"/>
              <w:rPr>
                <w:lang w:eastAsia="zh-CN"/>
              </w:rPr>
            </w:pPr>
            <w:r w:rsidRPr="00C6761E">
              <w:rPr>
                <w:rFonts w:hint="eastAsia"/>
                <w:lang w:eastAsia="zh-CN"/>
              </w:rPr>
              <w:t>12-520</w:t>
            </w:r>
          </w:p>
        </w:tc>
      </w:tr>
      <w:tr w:rsidR="00E20702" w:rsidRPr="00C6761E" w14:paraId="37166886"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1E4EE50" w14:textId="34DA6194" w:rsidR="00E20702" w:rsidRPr="00C6761E" w:rsidRDefault="006321DA" w:rsidP="000225E5">
            <w:pPr>
              <w:pStyle w:val="TAL"/>
              <w:rPr>
                <w:lang w:eastAsia="zh-CN"/>
              </w:rPr>
            </w:pPr>
            <w:r w:rsidRPr="00C6761E">
              <w:t>2C</w:t>
            </w:r>
          </w:p>
        </w:tc>
        <w:tc>
          <w:tcPr>
            <w:tcW w:w="2837" w:type="dxa"/>
            <w:gridSpan w:val="2"/>
            <w:tcBorders>
              <w:top w:val="single" w:sz="6" w:space="0" w:color="000000"/>
              <w:left w:val="single" w:sz="6" w:space="0" w:color="000000"/>
              <w:bottom w:val="single" w:sz="6" w:space="0" w:color="000000"/>
              <w:right w:val="single" w:sz="6" w:space="0" w:color="000000"/>
            </w:tcBorders>
          </w:tcPr>
          <w:p w14:paraId="26976315" w14:textId="77777777" w:rsidR="00E20702" w:rsidRPr="00C6761E" w:rsidRDefault="00E20702" w:rsidP="000225E5">
            <w:pPr>
              <w:pStyle w:val="TAL"/>
              <w:rPr>
                <w:rFonts w:eastAsiaTheme="minorEastAsia"/>
                <w:lang w:val="en-US"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18C0E550" w14:textId="77777777" w:rsidR="00E20702" w:rsidRPr="00C6761E" w:rsidRDefault="00E20702" w:rsidP="000225E5">
            <w:pPr>
              <w:pStyle w:val="TAL"/>
            </w:pPr>
            <w:r w:rsidRPr="00C6761E">
              <w:t>User info ID</w:t>
            </w:r>
          </w:p>
          <w:p w14:paraId="3B29E8E2" w14:textId="77777777" w:rsidR="00E20702" w:rsidRPr="00C6761E" w:rsidRDefault="00E20702" w:rsidP="000225E5">
            <w:pPr>
              <w:pStyle w:val="TAL"/>
              <w:rPr>
                <w:lang w:eastAsia="zh-CN"/>
              </w:rPr>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51D7F021" w14:textId="77777777" w:rsidR="00E20702" w:rsidRPr="00C6761E" w:rsidRDefault="00E20702" w:rsidP="000225E5">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4240D82" w14:textId="77777777" w:rsidR="00E20702" w:rsidRPr="00C6761E" w:rsidRDefault="00E20702" w:rsidP="000225E5">
            <w:pPr>
              <w:pStyle w:val="TAC"/>
              <w:rPr>
                <w:lang w:eastAsia="zh-CN"/>
              </w:rPr>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5627272A" w14:textId="3DBC6C6F" w:rsidR="00E20702" w:rsidRPr="00C6761E" w:rsidRDefault="00A72CA7" w:rsidP="000225E5">
            <w:pPr>
              <w:pStyle w:val="TAC"/>
              <w:rPr>
                <w:lang w:eastAsia="zh-CN"/>
              </w:rPr>
            </w:pPr>
            <w:r w:rsidRPr="00C6761E">
              <w:rPr>
                <w:lang w:eastAsia="zh-CN"/>
              </w:rPr>
              <w:t>8</w:t>
            </w:r>
          </w:p>
        </w:tc>
      </w:tr>
      <w:tr w:rsidR="00E20702" w:rsidRPr="00C6761E" w14:paraId="03528B0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1B4B697" w14:textId="38DE4A86" w:rsidR="00E20702" w:rsidRPr="00C6761E" w:rsidRDefault="006321DA" w:rsidP="000225E5">
            <w:pPr>
              <w:pStyle w:val="TAL"/>
              <w:rPr>
                <w:lang w:eastAsia="zh-CN"/>
              </w:rPr>
            </w:pPr>
            <w:r w:rsidRPr="00C6761E">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3CCDBDDC" w14:textId="77777777" w:rsidR="00E20702" w:rsidRPr="00C6761E" w:rsidRDefault="00E20702" w:rsidP="000225E5">
            <w:pPr>
              <w:pStyle w:val="TAL"/>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BF97644" w14:textId="77777777" w:rsidR="00E20702" w:rsidRPr="00C6761E" w:rsidRDefault="00E20702" w:rsidP="000225E5">
            <w:pPr>
              <w:pStyle w:val="TAL"/>
              <w:rPr>
                <w:lang w:eastAsia="zh-CN"/>
              </w:rPr>
            </w:pPr>
            <w:r w:rsidRPr="00C6761E">
              <w:rPr>
                <w:lang w:eastAsia="zh-CN"/>
              </w:rPr>
              <w:t>Status indicator</w:t>
            </w:r>
          </w:p>
          <w:p w14:paraId="6C3AE445"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2A54158B" w14:textId="77777777" w:rsidR="00E20702" w:rsidRPr="00C6761E" w:rsidRDefault="00E20702"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6CB2D51"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6B9662A0" w14:textId="77777777" w:rsidR="00E20702" w:rsidRPr="00C6761E" w:rsidRDefault="00E20702" w:rsidP="000225E5">
            <w:pPr>
              <w:pStyle w:val="TAC"/>
              <w:rPr>
                <w:lang w:eastAsia="zh-CN"/>
              </w:rPr>
            </w:pPr>
            <w:r w:rsidRPr="00C6761E">
              <w:rPr>
                <w:lang w:eastAsia="zh-CN"/>
              </w:rPr>
              <w:t>2</w:t>
            </w:r>
          </w:p>
        </w:tc>
      </w:tr>
      <w:tr w:rsidR="00FD73C9" w:rsidRPr="00C6761E" w14:paraId="57FCD399"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7571E33" w14:textId="7507F3FE" w:rsidR="00FD73C9" w:rsidRPr="00C6761E" w:rsidRDefault="007F628D" w:rsidP="004B01A0">
            <w:pPr>
              <w:pStyle w:val="TAL"/>
              <w:rPr>
                <w:lang w:eastAsia="zh-CN"/>
              </w:rPr>
            </w:pPr>
            <w:r>
              <w:rPr>
                <w:lang w:eastAsia="zh-CN"/>
              </w:rPr>
              <w:t>8-</w:t>
            </w:r>
          </w:p>
        </w:tc>
        <w:tc>
          <w:tcPr>
            <w:tcW w:w="2837" w:type="dxa"/>
            <w:gridSpan w:val="2"/>
            <w:tcBorders>
              <w:top w:val="single" w:sz="6" w:space="0" w:color="000000"/>
              <w:left w:val="single" w:sz="6" w:space="0" w:color="000000"/>
              <w:bottom w:val="single" w:sz="6" w:space="0" w:color="000000"/>
              <w:right w:val="single" w:sz="6" w:space="0" w:color="000000"/>
            </w:tcBorders>
          </w:tcPr>
          <w:p w14:paraId="542E53F5" w14:textId="77777777" w:rsidR="00FD73C9" w:rsidRPr="00C6761E" w:rsidRDefault="00FD73C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1057B825" w14:textId="77777777" w:rsidR="00FD73C9" w:rsidRPr="00C6761E" w:rsidRDefault="00FD73C9" w:rsidP="004B01A0">
            <w:pPr>
              <w:pStyle w:val="TAL"/>
              <w:rPr>
                <w:lang w:eastAsia="zh-CN"/>
              </w:rPr>
            </w:pPr>
            <w:r w:rsidRPr="00C6761E">
              <w:rPr>
                <w:lang w:eastAsia="zh-CN"/>
              </w:rPr>
              <w:t>Announce prohibited indication</w:t>
            </w:r>
          </w:p>
          <w:p w14:paraId="10402AA0" w14:textId="1FC93713" w:rsidR="00FD73C9" w:rsidRPr="00C6761E" w:rsidRDefault="00FD73C9" w:rsidP="004B01A0">
            <w:pPr>
              <w:pStyle w:val="TAL"/>
              <w:rPr>
                <w:lang w:eastAsia="zh-CN"/>
              </w:rPr>
            </w:pPr>
            <w:r w:rsidRPr="00C6761E">
              <w:rPr>
                <w:rFonts w:hint="eastAsia"/>
                <w:lang w:eastAsia="zh-CN"/>
              </w:rPr>
              <w:t>1</w:t>
            </w:r>
            <w:r w:rsidRPr="00C6761E">
              <w:rPr>
                <w:lang w:eastAsia="zh-CN"/>
              </w:rPr>
              <w:t>1.2.</w:t>
            </w:r>
            <w:r w:rsidR="00975617">
              <w:rPr>
                <w:lang w:eastAsia="zh-CN"/>
              </w:rPr>
              <w:t>19</w:t>
            </w:r>
          </w:p>
        </w:tc>
        <w:tc>
          <w:tcPr>
            <w:tcW w:w="1134" w:type="dxa"/>
            <w:gridSpan w:val="2"/>
            <w:tcBorders>
              <w:top w:val="single" w:sz="6" w:space="0" w:color="000000"/>
              <w:left w:val="single" w:sz="6" w:space="0" w:color="000000"/>
              <w:bottom w:val="single" w:sz="6" w:space="0" w:color="000000"/>
              <w:right w:val="single" w:sz="6" w:space="0" w:color="000000"/>
            </w:tcBorders>
          </w:tcPr>
          <w:p w14:paraId="08B00509" w14:textId="77777777" w:rsidR="00FD73C9" w:rsidRPr="00C6761E" w:rsidRDefault="00FD73C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3BDD3A1" w14:textId="77777777" w:rsidR="00FD73C9" w:rsidRPr="00C6761E" w:rsidRDefault="00FD73C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46CAB86" w14:textId="77777777" w:rsidR="00FD73C9" w:rsidRPr="00C6761E" w:rsidRDefault="00FD73C9" w:rsidP="004B01A0">
            <w:pPr>
              <w:pStyle w:val="TAC"/>
              <w:rPr>
                <w:lang w:eastAsia="zh-CN"/>
              </w:rPr>
            </w:pPr>
            <w:r w:rsidRPr="00C6761E">
              <w:rPr>
                <w:lang w:eastAsia="zh-CN"/>
              </w:rPr>
              <w:t>1</w:t>
            </w:r>
          </w:p>
        </w:tc>
      </w:tr>
      <w:tr w:rsidR="00E20702" w:rsidRPr="00C6761E" w14:paraId="4DC09C42" w14:textId="77777777" w:rsidTr="00FD73C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10ACBC4D" w14:textId="77777777" w:rsidR="00E20702" w:rsidRPr="00C6761E" w:rsidRDefault="00E20702" w:rsidP="000225E5">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2467" w:name="_CR10_2_2"/>
      <w:bookmarkStart w:id="2468" w:name="_Toc172040050"/>
      <w:bookmarkEnd w:id="2467"/>
      <w:r w:rsidRPr="00C6761E">
        <w:t>10.2.</w:t>
      </w:r>
      <w:r w:rsidR="0002230C" w:rsidRPr="00C6761E">
        <w:t>2</w:t>
      </w:r>
      <w:r w:rsidRPr="00C6761E">
        <w:tab/>
        <w:t>Relay TAI</w:t>
      </w:r>
      <w:bookmarkEnd w:id="2468"/>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469" w:name="_CR10_2_3"/>
      <w:bookmarkStart w:id="2470" w:name="_Toc172040051"/>
      <w:bookmarkEnd w:id="2469"/>
      <w:r w:rsidRPr="00C6761E">
        <w:t>10.2.</w:t>
      </w:r>
      <w:r w:rsidR="00377A98" w:rsidRPr="00C6761E">
        <w:t>3</w:t>
      </w:r>
      <w:r w:rsidRPr="00C6761E">
        <w:tab/>
        <w:t>NCGI</w:t>
      </w:r>
      <w:bookmarkEnd w:id="2470"/>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471" w:name="_CR10_2_4"/>
      <w:bookmarkStart w:id="2472" w:name="_Toc172040052"/>
      <w:bookmarkEnd w:id="2471"/>
      <w:r w:rsidRPr="00C6761E">
        <w:rPr>
          <w:lang w:eastAsia="zh-CN"/>
        </w:rPr>
        <w:t>10.2.</w:t>
      </w:r>
      <w:r w:rsidR="00731A0A" w:rsidRPr="00C6761E">
        <w:rPr>
          <w:lang w:eastAsia="zh-CN"/>
        </w:rPr>
        <w:t>4</w:t>
      </w:r>
      <w:r w:rsidRPr="00C6761E">
        <w:rPr>
          <w:lang w:eastAsia="zh-CN"/>
        </w:rPr>
        <w:tab/>
        <w:t>Target user info</w:t>
      </w:r>
      <w:bookmarkEnd w:id="2472"/>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473" w:name="_CR10_2_5"/>
      <w:bookmarkStart w:id="2474" w:name="_Toc172040053"/>
      <w:bookmarkEnd w:id="2473"/>
      <w:r w:rsidRPr="00C6761E">
        <w:rPr>
          <w:lang w:eastAsia="zh-CN"/>
        </w:rPr>
        <w:t>10.2.</w:t>
      </w:r>
      <w:r w:rsidR="00731A0A" w:rsidRPr="00C6761E">
        <w:rPr>
          <w:lang w:eastAsia="zh-CN"/>
        </w:rPr>
        <w:t>5</w:t>
      </w:r>
      <w:r w:rsidRPr="00C6761E">
        <w:rPr>
          <w:lang w:eastAsia="zh-CN"/>
        </w:rPr>
        <w:tab/>
        <w:t>Metadata</w:t>
      </w:r>
      <w:bookmarkEnd w:id="2474"/>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lastRenderedPageBreak/>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475" w:name="_CR10_2_6"/>
      <w:bookmarkStart w:id="2476" w:name="_Toc172040054"/>
      <w:bookmarkEnd w:id="2475"/>
      <w:r w:rsidRPr="00C6761E">
        <w:rPr>
          <w:lang w:eastAsia="zh-CN"/>
        </w:rPr>
        <w:t>10.2.6</w:t>
      </w:r>
      <w:r w:rsidRPr="00C6761E">
        <w:rPr>
          <w:lang w:eastAsia="zh-CN"/>
        </w:rPr>
        <w:tab/>
        <w:t>RRC container</w:t>
      </w:r>
      <w:bookmarkEnd w:id="2476"/>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477" w:name="_CR10_2_7"/>
      <w:bookmarkStart w:id="2478" w:name="_Toc172040055"/>
      <w:bookmarkEnd w:id="2477"/>
      <w:r w:rsidRPr="00C6761E">
        <w:rPr>
          <w:lang w:eastAsia="zh-CN"/>
        </w:rPr>
        <w:t>10.2.7</w:t>
      </w:r>
      <w:r w:rsidRPr="00C6761E">
        <w:rPr>
          <w:lang w:eastAsia="zh-CN"/>
        </w:rPr>
        <w:tab/>
        <w:t>Target discoveree info</w:t>
      </w:r>
      <w:bookmarkEnd w:id="2478"/>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10235BD8" w14:textId="5E6ED917"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10.2.8</w:t>
      </w:r>
      <w:r w:rsidRPr="00C6761E">
        <w:rPr>
          <w:rFonts w:ascii="Arial" w:eastAsiaTheme="minorEastAsia" w:hAnsi="Arial"/>
          <w:sz w:val="28"/>
          <w:lang w:eastAsia="zh-CN"/>
        </w:rPr>
        <w:tab/>
        <w:t>Target discoveree end UE info</w:t>
      </w:r>
    </w:p>
    <w:p w14:paraId="0CFE51AE" w14:textId="7CBCE3B3" w:rsidR="00A92165" w:rsidRPr="00C6761E" w:rsidRDefault="00A92165" w:rsidP="00A92165">
      <w:pPr>
        <w:rPr>
          <w:lang w:eastAsia="zh-CN"/>
        </w:rPr>
      </w:pPr>
      <w:r w:rsidRPr="00C6761E">
        <w:rPr>
          <w:lang w:eastAsia="zh-CN"/>
        </w:rPr>
        <w:t>The target discoveree end UE info IE shall be included in PROSE PC5 DISCOVERY message for UE-to-UE relay discovery response as in table</w:t>
      </w:r>
      <w:r w:rsidRPr="00C6761E">
        <w:rPr>
          <w:lang w:val="en-US" w:eastAsia="zh-CN"/>
        </w:rPr>
        <w:t> </w:t>
      </w:r>
      <w:r w:rsidRPr="00C6761E">
        <w:rPr>
          <w:lang w:eastAsia="zh-CN"/>
        </w:rPr>
        <w:t>10.2.1.14 if the message is sent by the target 5G ProSe end UE.</w:t>
      </w:r>
    </w:p>
    <w:p w14:paraId="40ED0B0C" w14:textId="77777777" w:rsidR="008F2F2D" w:rsidRPr="00C6761E" w:rsidRDefault="008F2F2D" w:rsidP="008F2F2D">
      <w:pPr>
        <w:keepNext/>
        <w:keepLines/>
        <w:spacing w:before="120"/>
        <w:ind w:left="1134" w:hanging="1134"/>
        <w:outlineLvl w:val="2"/>
        <w:rPr>
          <w:rFonts w:ascii="Arial" w:hAnsi="Arial"/>
          <w:sz w:val="28"/>
          <w:lang w:eastAsia="zh-CN"/>
        </w:rPr>
      </w:pPr>
      <w:r w:rsidRPr="00C6761E">
        <w:rPr>
          <w:rFonts w:ascii="Arial" w:hAnsi="Arial"/>
          <w:sz w:val="28"/>
          <w:lang w:eastAsia="zh-CN"/>
        </w:rPr>
        <w:t>10.2.8a</w:t>
      </w:r>
      <w:r w:rsidRPr="00C6761E">
        <w:rPr>
          <w:rFonts w:ascii="Arial" w:hAnsi="Arial"/>
          <w:sz w:val="28"/>
          <w:lang w:eastAsia="zh-CN"/>
        </w:rPr>
        <w:tab/>
        <w:t>Source discoverer end UE info</w:t>
      </w:r>
    </w:p>
    <w:p w14:paraId="4FE840F3" w14:textId="2A30B7C2" w:rsidR="008F2F2D" w:rsidRPr="00C6761E" w:rsidRDefault="008F2F2D" w:rsidP="00A92165">
      <w:pPr>
        <w:rPr>
          <w:lang w:eastAsia="zh-CN"/>
        </w:rPr>
      </w:pPr>
      <w:r w:rsidRPr="00C6761E">
        <w:rPr>
          <w:lang w:eastAsia="zh-CN"/>
        </w:rPr>
        <w:t>The source discoverer end UE info IE shall be included in PROSE PC5 DISCOVERY message for UE-to-UE relay discovery solicitation as in table</w:t>
      </w:r>
      <w:r w:rsidRPr="00C6761E">
        <w:rPr>
          <w:lang w:val="en-US" w:eastAsia="zh-CN"/>
        </w:rPr>
        <w:t> </w:t>
      </w:r>
      <w:r w:rsidRPr="00C6761E">
        <w:rPr>
          <w:lang w:eastAsia="zh-CN"/>
        </w:rPr>
        <w:t>10.2.1.1</w:t>
      </w:r>
      <w:r w:rsidRPr="00C6761E">
        <w:rPr>
          <w:rFonts w:hint="eastAsia"/>
          <w:lang w:eastAsia="zh-CN"/>
        </w:rPr>
        <w:t>3</w:t>
      </w:r>
      <w:r w:rsidRPr="00C6761E">
        <w:rPr>
          <w:lang w:eastAsia="zh-CN"/>
        </w:rPr>
        <w:t xml:space="preserve"> if the message is sent by the source 5G ProSe end UE.</w:t>
      </w:r>
    </w:p>
    <w:p w14:paraId="56ED8A3D" w14:textId="4445F96F"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10.2.9</w:t>
      </w:r>
      <w:r w:rsidRPr="00C6761E">
        <w:rPr>
          <w:rFonts w:ascii="Arial" w:eastAsiaTheme="minorEastAsia" w:hAnsi="Arial"/>
          <w:sz w:val="28"/>
          <w:lang w:eastAsia="zh-CN"/>
        </w:rPr>
        <w:tab/>
        <w:t>UE-to-UE relay UE info</w:t>
      </w:r>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10.2.10</w:t>
      </w:r>
      <w:r w:rsidRPr="00C6761E">
        <w:rPr>
          <w:rFonts w:ascii="Arial" w:eastAsiaTheme="minorEastAsia" w:hAnsi="Arial"/>
          <w:sz w:val="28"/>
          <w:lang w:eastAsia="zh-CN"/>
        </w:rPr>
        <w:tab/>
        <w:t>Status indicator</w:t>
      </w:r>
    </w:p>
    <w:p w14:paraId="4320AE70" w14:textId="5D3697B1"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lastRenderedPageBreak/>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479" w:name="_Toc172040056"/>
      <w:r w:rsidRPr="00C6761E">
        <w:rPr>
          <w:lang w:eastAsia="zh-CN"/>
        </w:rPr>
        <w:t>10.2.11</w:t>
      </w:r>
      <w:r w:rsidRPr="00C6761E">
        <w:rPr>
          <w:lang w:eastAsia="zh-CN"/>
        </w:rPr>
        <w:tab/>
      </w:r>
      <w:r w:rsidRPr="00C6761E">
        <w:t>Announce prohibited indication</w:t>
      </w:r>
      <w:bookmarkEnd w:id="2479"/>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480" w:name="_CR10_2_11"/>
      <w:bookmarkStart w:id="2481" w:name="_Toc172040057"/>
      <w:bookmarkEnd w:id="2480"/>
      <w:r w:rsidRPr="00C6761E">
        <w:rPr>
          <w:lang w:eastAsia="zh-CN"/>
        </w:rPr>
        <w:t>10.2.11</w:t>
      </w:r>
      <w:r w:rsidRPr="00C6761E">
        <w:rPr>
          <w:lang w:eastAsia="zh-CN"/>
        </w:rPr>
        <w:tab/>
      </w:r>
      <w:r w:rsidRPr="00C6761E">
        <w:t>Discoveree user info</w:t>
      </w:r>
      <w:bookmarkEnd w:id="2481"/>
    </w:p>
    <w:p w14:paraId="12665897" w14:textId="2E757233" w:rsidR="00A459AF" w:rsidRPr="00C6761E"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1B374A81" w14:textId="77777777" w:rsidR="00661A16" w:rsidRPr="00C6761E" w:rsidRDefault="00AF026B" w:rsidP="00661A16">
      <w:pPr>
        <w:pStyle w:val="Heading2"/>
      </w:pPr>
      <w:bookmarkStart w:id="2482" w:name="_CR10_3"/>
      <w:bookmarkStart w:id="2483" w:name="_Toc172040058"/>
      <w:bookmarkEnd w:id="2482"/>
      <w:r w:rsidRPr="00C6761E">
        <w:t>10.</w:t>
      </w:r>
      <w:r w:rsidR="00661A16" w:rsidRPr="00C6761E">
        <w:t>3</w:t>
      </w:r>
      <w:r w:rsidR="00661A16" w:rsidRPr="00C6761E">
        <w:tab/>
        <w:t>PC5 signalling messages</w:t>
      </w:r>
      <w:bookmarkEnd w:id="2483"/>
    </w:p>
    <w:p w14:paraId="3331FECC" w14:textId="77777777" w:rsidR="0036233B" w:rsidRPr="00C6761E" w:rsidRDefault="00AF026B" w:rsidP="0037175B">
      <w:pPr>
        <w:pStyle w:val="Heading3"/>
      </w:pPr>
      <w:bookmarkStart w:id="2484" w:name="_CR10_3_1"/>
      <w:bookmarkStart w:id="2485" w:name="_Toc68196341"/>
      <w:bookmarkStart w:id="2486" w:name="_Toc59209012"/>
      <w:bookmarkStart w:id="2487" w:name="_Toc51951240"/>
      <w:bookmarkStart w:id="2488" w:name="_Toc45882690"/>
      <w:bookmarkStart w:id="2489" w:name="_Toc45282304"/>
      <w:bookmarkStart w:id="2490" w:name="_Toc34404459"/>
      <w:bookmarkStart w:id="2491" w:name="_Toc34388688"/>
      <w:bookmarkStart w:id="2492" w:name="_Toc25070711"/>
      <w:bookmarkStart w:id="2493" w:name="_Toc525231348"/>
      <w:bookmarkStart w:id="2494" w:name="_Toc172040059"/>
      <w:bookmarkEnd w:id="2484"/>
      <w:r w:rsidRPr="00C6761E">
        <w:t>10.</w:t>
      </w:r>
      <w:r w:rsidR="0036233B" w:rsidRPr="00C6761E">
        <w:t>3.1</w:t>
      </w:r>
      <w:r w:rsidR="0036233B" w:rsidRPr="00C6761E">
        <w:tab/>
        <w:t>ProSe direct link establishment request</w:t>
      </w:r>
      <w:bookmarkEnd w:id="2485"/>
      <w:bookmarkEnd w:id="2486"/>
      <w:bookmarkEnd w:id="2487"/>
      <w:bookmarkEnd w:id="2488"/>
      <w:bookmarkEnd w:id="2489"/>
      <w:bookmarkEnd w:id="2490"/>
      <w:bookmarkEnd w:id="2491"/>
      <w:bookmarkEnd w:id="2492"/>
      <w:bookmarkEnd w:id="2493"/>
      <w:bookmarkEnd w:id="2494"/>
    </w:p>
    <w:p w14:paraId="200899F9" w14:textId="77777777" w:rsidR="0036233B" w:rsidRPr="00C6761E" w:rsidRDefault="00AF026B" w:rsidP="0037175B">
      <w:pPr>
        <w:pStyle w:val="Heading4"/>
      </w:pPr>
      <w:bookmarkStart w:id="2495" w:name="_CR10_3_1_1"/>
      <w:bookmarkStart w:id="2496" w:name="_Toc68196342"/>
      <w:bookmarkStart w:id="2497" w:name="_Toc59209013"/>
      <w:bookmarkStart w:id="2498" w:name="_Toc51951241"/>
      <w:bookmarkStart w:id="2499" w:name="_Toc45882691"/>
      <w:bookmarkStart w:id="2500" w:name="_Toc45282305"/>
      <w:bookmarkStart w:id="2501" w:name="_Toc34404460"/>
      <w:bookmarkStart w:id="2502" w:name="_Toc34388689"/>
      <w:bookmarkStart w:id="2503" w:name="_Toc25070712"/>
      <w:bookmarkStart w:id="2504" w:name="_Toc525231349"/>
      <w:bookmarkStart w:id="2505" w:name="_Toc172040060"/>
      <w:bookmarkEnd w:id="2495"/>
      <w:r w:rsidRPr="00C6761E">
        <w:t>10.</w:t>
      </w:r>
      <w:r w:rsidR="0036233B" w:rsidRPr="00C6761E">
        <w:t>3.1.1</w:t>
      </w:r>
      <w:r w:rsidR="0036233B" w:rsidRPr="00C6761E">
        <w:tab/>
        <w:t>Message definition</w:t>
      </w:r>
      <w:bookmarkEnd w:id="2496"/>
      <w:bookmarkEnd w:id="2497"/>
      <w:bookmarkEnd w:id="2498"/>
      <w:bookmarkEnd w:id="2499"/>
      <w:bookmarkEnd w:id="2500"/>
      <w:bookmarkEnd w:id="2501"/>
      <w:bookmarkEnd w:id="2502"/>
      <w:bookmarkEnd w:id="2503"/>
      <w:bookmarkEnd w:id="2504"/>
      <w:bookmarkEnd w:id="2505"/>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2506" w:name="_CRTable10_3_1_1_1"/>
      <w:r w:rsidRPr="00C6761E">
        <w:lastRenderedPageBreak/>
        <w:t>Table </w:t>
      </w:r>
      <w:bookmarkEnd w:id="2506"/>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77777777" w:rsidR="005E51D1" w:rsidRPr="00C6761E" w:rsidRDefault="005E51D1" w:rsidP="005E51D1">
            <w:pPr>
              <w:pStyle w:val="TAL"/>
            </w:pPr>
            <w:r w:rsidRPr="00C6761E">
              <w:t>User info ID</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3A899FB6" w:rsidR="005E51D1" w:rsidRPr="00C6761E" w:rsidRDefault="005E51D1" w:rsidP="005E51D1">
            <w:pPr>
              <w:pStyle w:val="TAC"/>
            </w:pPr>
            <w:r w:rsidRPr="00C6761E">
              <w:rPr>
                <w:rFonts w:hint="eastAsia"/>
                <w:lang w:eastAsia="zh-CN"/>
              </w:rPr>
              <w:t>3</w:t>
            </w:r>
            <w:r w:rsidRPr="00C6761E">
              <w:rPr>
                <w:lang w:eastAsia="zh-CN"/>
              </w:rPr>
              <w:t>-257</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7B2DE9">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7B2DE9">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pPr>
            <w:r>
              <w:t>3</w:t>
            </w:r>
          </w:p>
        </w:tc>
      </w:tr>
      <w:tr w:rsidR="005E571C" w:rsidRPr="00C6761E" w14:paraId="34C710C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7B2DE9">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7B2DE9">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lang w:eastAsia="zh-CN"/>
              </w:rPr>
            </w:pPr>
            <w:r>
              <w:t>6</w:t>
            </w:r>
          </w:p>
        </w:tc>
      </w:tr>
      <w:tr w:rsidR="00F04988" w14:paraId="599D2406"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77777777" w:rsidR="00F04988" w:rsidRDefault="00F04988" w:rsidP="009B2188">
            <w:pPr>
              <w:pStyle w:val="TAL"/>
              <w:rPr>
                <w:lang w:eastAsia="zh-CN"/>
              </w:rPr>
            </w:pPr>
            <w:r>
              <w:rPr>
                <w:rFonts w:hint="eastAsia"/>
                <w:lang w:eastAsia="zh-CN"/>
              </w:rPr>
              <w:t>x</w:t>
            </w:r>
            <w:r>
              <w:rPr>
                <w:lang w:eastAsia="zh-CN"/>
              </w:rPr>
              <w:t>x</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9B2188">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9B2188">
            <w:pPr>
              <w:pStyle w:val="TAL"/>
              <w:rPr>
                <w:lang w:eastAsia="zh-CN"/>
              </w:rPr>
            </w:pPr>
            <w:r>
              <w:rPr>
                <w:rFonts w:hint="eastAsia"/>
                <w:lang w:eastAsia="zh-CN"/>
              </w:rPr>
              <w:t>R</w:t>
            </w:r>
            <w:r>
              <w:rPr>
                <w:lang w:eastAsia="zh-CN"/>
              </w:rPr>
              <w:t>elay indication</w:t>
            </w:r>
          </w:p>
          <w:p w14:paraId="2FD47781" w14:textId="77777777" w:rsidR="00F04988" w:rsidRPr="00C6761E" w:rsidRDefault="00F04988" w:rsidP="009B2188">
            <w:pPr>
              <w:pStyle w:val="TAL"/>
            </w:pPr>
            <w:r>
              <w:rPr>
                <w:rFonts w:hint="eastAsia"/>
                <w:lang w:eastAsia="zh-CN"/>
              </w:rPr>
              <w:t>1</w:t>
            </w:r>
            <w:r>
              <w:rPr>
                <w:lang w:eastAsia="zh-CN"/>
              </w:rPr>
              <w:t>1.3.x</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9B2188">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9B2188">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9B2188">
            <w:pPr>
              <w:pStyle w:val="TAC"/>
            </w:pPr>
            <w:r>
              <w:rPr>
                <w:lang w:eastAsia="zh-CN"/>
              </w:rPr>
              <w:t>1</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507" w:name="_CR10_3_1_2"/>
      <w:bookmarkStart w:id="2508" w:name="_Toc68196343"/>
      <w:bookmarkStart w:id="2509" w:name="_Toc59209014"/>
      <w:bookmarkStart w:id="2510" w:name="_Toc51951242"/>
      <w:bookmarkStart w:id="2511" w:name="_Toc45882692"/>
      <w:bookmarkStart w:id="2512" w:name="_Toc45282306"/>
      <w:bookmarkStart w:id="2513" w:name="_Toc34404461"/>
      <w:bookmarkStart w:id="2514" w:name="_Toc34388690"/>
      <w:bookmarkStart w:id="2515" w:name="_Toc25070713"/>
      <w:bookmarkStart w:id="2516" w:name="_Toc172040061"/>
      <w:bookmarkEnd w:id="2507"/>
      <w:r w:rsidRPr="00C6761E">
        <w:t>10.</w:t>
      </w:r>
      <w:r w:rsidR="0036233B" w:rsidRPr="00C6761E">
        <w:t>3.1.2</w:t>
      </w:r>
      <w:r w:rsidR="0036233B" w:rsidRPr="00C6761E">
        <w:tab/>
        <w:t>Target user info</w:t>
      </w:r>
      <w:bookmarkEnd w:id="2508"/>
      <w:bookmarkEnd w:id="2509"/>
      <w:bookmarkEnd w:id="2510"/>
      <w:bookmarkEnd w:id="2511"/>
      <w:bookmarkEnd w:id="2512"/>
      <w:bookmarkEnd w:id="2513"/>
      <w:bookmarkEnd w:id="2514"/>
      <w:bookmarkEnd w:id="2516"/>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517" w:name="_CR10_3_1_3"/>
      <w:bookmarkStart w:id="2518" w:name="_Toc68196344"/>
      <w:bookmarkStart w:id="2519" w:name="_Toc59209015"/>
      <w:bookmarkStart w:id="2520" w:name="_Toc51951243"/>
      <w:bookmarkStart w:id="2521" w:name="_Toc45882693"/>
      <w:bookmarkStart w:id="2522" w:name="_Toc45282307"/>
      <w:bookmarkStart w:id="2523" w:name="_Toc34404462"/>
      <w:bookmarkStart w:id="2524" w:name="_Toc34388691"/>
      <w:bookmarkStart w:id="2525" w:name="_Toc172040062"/>
      <w:bookmarkEnd w:id="2517"/>
      <w:r w:rsidRPr="00C6761E">
        <w:lastRenderedPageBreak/>
        <w:t>10.</w:t>
      </w:r>
      <w:r w:rsidR="0036233B" w:rsidRPr="00C6761E">
        <w:t>3.1.3</w:t>
      </w:r>
      <w:r w:rsidR="0036233B" w:rsidRPr="00C6761E">
        <w:tab/>
        <w:t>Key establishment information container</w:t>
      </w:r>
      <w:bookmarkEnd w:id="2518"/>
      <w:bookmarkEnd w:id="2519"/>
      <w:bookmarkEnd w:id="2520"/>
      <w:bookmarkEnd w:id="2521"/>
      <w:bookmarkEnd w:id="2522"/>
      <w:bookmarkEnd w:id="2525"/>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526" w:name="_CR10_3_1_4"/>
      <w:bookmarkStart w:id="2527" w:name="_Toc68196345"/>
      <w:bookmarkStart w:id="2528" w:name="_Toc59209016"/>
      <w:bookmarkStart w:id="2529" w:name="_Toc51951244"/>
      <w:bookmarkStart w:id="2530" w:name="_Toc45882694"/>
      <w:bookmarkStart w:id="2531" w:name="_Toc45282308"/>
      <w:bookmarkStart w:id="2532" w:name="_Toc172040063"/>
      <w:bookmarkEnd w:id="2526"/>
      <w:r w:rsidRPr="00C6761E">
        <w:t>10.</w:t>
      </w:r>
      <w:r w:rsidR="0036233B" w:rsidRPr="00C6761E">
        <w:t>3.1.4</w:t>
      </w:r>
      <w:r w:rsidR="0036233B" w:rsidRPr="00C6761E">
        <w:tab/>
        <w:t>Nonce_1</w:t>
      </w:r>
      <w:bookmarkEnd w:id="2527"/>
      <w:bookmarkEnd w:id="2528"/>
      <w:bookmarkEnd w:id="2529"/>
      <w:bookmarkEnd w:id="2530"/>
      <w:bookmarkEnd w:id="2531"/>
      <w:bookmarkEnd w:id="2532"/>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533" w:name="_CR10_3_1_5"/>
      <w:bookmarkStart w:id="2534" w:name="_Toc68196346"/>
      <w:bookmarkStart w:id="2535" w:name="_Toc59209017"/>
      <w:bookmarkStart w:id="2536" w:name="_Toc51951245"/>
      <w:bookmarkStart w:id="2537" w:name="_Toc45882695"/>
      <w:bookmarkStart w:id="2538" w:name="_Toc45282309"/>
      <w:bookmarkStart w:id="2539" w:name="_Toc172040064"/>
      <w:bookmarkEnd w:id="2533"/>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534"/>
      <w:bookmarkEnd w:id="2535"/>
      <w:bookmarkEnd w:id="2536"/>
      <w:bookmarkEnd w:id="2537"/>
      <w:bookmarkEnd w:id="2538"/>
      <w:bookmarkEnd w:id="2539"/>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540" w:name="_CR10_3_1_6"/>
      <w:bookmarkStart w:id="2541" w:name="_Toc68196347"/>
      <w:bookmarkStart w:id="2542" w:name="_Toc59209018"/>
      <w:bookmarkStart w:id="2543" w:name="_Toc51951246"/>
      <w:bookmarkStart w:id="2544" w:name="_Toc45882696"/>
      <w:bookmarkStart w:id="2545" w:name="_Toc45282310"/>
      <w:bookmarkStart w:id="2546" w:name="_Toc172040065"/>
      <w:bookmarkEnd w:id="2540"/>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541"/>
      <w:bookmarkEnd w:id="2542"/>
      <w:bookmarkEnd w:id="2543"/>
      <w:bookmarkEnd w:id="2544"/>
      <w:bookmarkEnd w:id="2545"/>
      <w:bookmarkEnd w:id="2546"/>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547" w:name="_CR10_3_1_7"/>
      <w:bookmarkStart w:id="2548" w:name="_Toc172040066"/>
      <w:bookmarkEnd w:id="2547"/>
      <w:r w:rsidRPr="00C6761E">
        <w:t>10.3.1.</w:t>
      </w:r>
      <w:r w:rsidR="002845FB" w:rsidRPr="00C6761E">
        <w:t>7</w:t>
      </w:r>
      <w:r w:rsidRPr="00C6761E">
        <w:tab/>
        <w:t>Relay service code</w:t>
      </w:r>
      <w:bookmarkEnd w:id="2548"/>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549" w:name="_CR10_3_1_8"/>
      <w:bookmarkStart w:id="2550" w:name="_Toc172040067"/>
      <w:bookmarkEnd w:id="2549"/>
      <w:r w:rsidRPr="00C6761E">
        <w:t>10.3.1.</w:t>
      </w:r>
      <w:r w:rsidR="00377A98" w:rsidRPr="00C6761E">
        <w:t>8</w:t>
      </w:r>
      <w:r w:rsidRPr="00C6761E">
        <w:tab/>
        <w:t>ProSe identifiers</w:t>
      </w:r>
      <w:bookmarkEnd w:id="2550"/>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551" w:name="_CR10_3_1_9"/>
      <w:bookmarkStart w:id="2552" w:name="_Toc172040068"/>
      <w:bookmarkEnd w:id="2551"/>
      <w:r w:rsidRPr="00C6761E">
        <w:t>10.3.1.</w:t>
      </w:r>
      <w:r w:rsidR="00E443DE" w:rsidRPr="00C6761E">
        <w:t>9</w:t>
      </w:r>
      <w:r w:rsidRPr="00C6761E">
        <w:tab/>
        <w:t>UE identity</w:t>
      </w:r>
      <w:bookmarkEnd w:id="2552"/>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553" w:name="_CR10_3_1_10"/>
      <w:bookmarkStart w:id="2554" w:name="_Toc68196348"/>
      <w:bookmarkStart w:id="2555" w:name="_Toc59209019"/>
      <w:bookmarkStart w:id="2556" w:name="_Toc51951247"/>
      <w:bookmarkStart w:id="2557" w:name="_Toc45882697"/>
      <w:bookmarkStart w:id="2558" w:name="_Toc45282311"/>
      <w:bookmarkStart w:id="2559" w:name="_Toc172040069"/>
      <w:bookmarkEnd w:id="2553"/>
      <w:r w:rsidRPr="00C6761E">
        <w:t>10.3.1.10</w:t>
      </w:r>
      <w:r w:rsidRPr="00C6761E">
        <w:tab/>
        <w:t>User security key ID</w:t>
      </w:r>
      <w:bookmarkEnd w:id="2559"/>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lastRenderedPageBreak/>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560" w:name="_CR10_3_1_11"/>
      <w:bookmarkStart w:id="2561" w:name="_Toc172040070"/>
      <w:bookmarkEnd w:id="2560"/>
      <w:r w:rsidRPr="00C6761E">
        <w:t>10.3.1.11</w:t>
      </w:r>
      <w:r w:rsidRPr="00C6761E">
        <w:tab/>
        <w:t>HPLMN ID</w:t>
      </w:r>
      <w:bookmarkEnd w:id="2561"/>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562" w:name="_CR10_3_1_12"/>
      <w:bookmarkStart w:id="2563" w:name="_Toc172040071"/>
      <w:bookmarkEnd w:id="2562"/>
      <w:r w:rsidRPr="00C6761E">
        <w:t>10.3.1.12</w:t>
      </w:r>
      <w:r w:rsidRPr="00C6761E">
        <w:tab/>
        <w:t>UTC-based counter LSB</w:t>
      </w:r>
      <w:bookmarkEnd w:id="2563"/>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564" w:name="_CR10_3_1_13"/>
      <w:bookmarkStart w:id="2565" w:name="_Toc172040072"/>
      <w:bookmarkEnd w:id="2564"/>
      <w:r w:rsidRPr="00C6761E">
        <w:t>10.3.1.13</w:t>
      </w:r>
      <w:r w:rsidRPr="00C6761E">
        <w:tab/>
        <w:t>MIC</w:t>
      </w:r>
      <w:bookmarkEnd w:id="2565"/>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566" w:name="_CR10_3_1_14"/>
      <w:bookmarkStart w:id="2567" w:name="_Toc172040073"/>
      <w:bookmarkEnd w:id="2566"/>
      <w:r w:rsidRPr="00C6761E">
        <w:t>10.3.1.14</w:t>
      </w:r>
      <w:r w:rsidRPr="00C6761E">
        <w:tab/>
        <w:t>UE-to-UE relay UE user info</w:t>
      </w:r>
      <w:bookmarkEnd w:id="2567"/>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568" w:name="_CR10_3_1_15"/>
      <w:bookmarkStart w:id="2569" w:name="_Toc172040074"/>
      <w:bookmarkEnd w:id="2568"/>
      <w:r w:rsidRPr="00C6761E">
        <w:t>10.3.1.15</w:t>
      </w:r>
      <w:r w:rsidRPr="00C6761E">
        <w:tab/>
        <w:t>Target end UE layer-2 ID</w:t>
      </w:r>
      <w:bookmarkEnd w:id="2569"/>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570" w:name="_Toc172040075"/>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570"/>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2571" w:name="_Toc172040076"/>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571"/>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2572" w:name="_Toc155372252"/>
      <w:bookmarkStart w:id="2573" w:name="_Toc172040077"/>
      <w:r w:rsidRPr="00C6761E">
        <w:t>10.3.1.</w:t>
      </w:r>
      <w:r>
        <w:t>18</w:t>
      </w:r>
      <w:r w:rsidRPr="00C6761E">
        <w:tab/>
      </w:r>
      <w:bookmarkEnd w:id="2572"/>
      <w:r>
        <w:t>Relay indication</w:t>
      </w:r>
      <w:bookmarkEnd w:id="2573"/>
    </w:p>
    <w:p w14:paraId="08580770" w14:textId="08D798B8" w:rsidR="00F04988" w:rsidRPr="00C6761E"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6D2B111F" w14:textId="03116074" w:rsidR="0036233B" w:rsidRPr="00C6761E" w:rsidRDefault="00AF026B" w:rsidP="004C079D">
      <w:pPr>
        <w:pStyle w:val="Heading3"/>
      </w:pPr>
      <w:bookmarkStart w:id="2574" w:name="_CR10_3_2"/>
      <w:bookmarkStart w:id="2575" w:name="_Toc172040078"/>
      <w:bookmarkEnd w:id="2574"/>
      <w:r w:rsidRPr="00C6761E">
        <w:lastRenderedPageBreak/>
        <w:t>10.</w:t>
      </w:r>
      <w:r w:rsidR="0036233B" w:rsidRPr="00C6761E">
        <w:t>3.2</w:t>
      </w:r>
      <w:r w:rsidR="0036233B" w:rsidRPr="00C6761E">
        <w:tab/>
        <w:t>ProSe direct link establishment accept</w:t>
      </w:r>
      <w:bookmarkEnd w:id="2515"/>
      <w:bookmarkEnd w:id="2523"/>
      <w:bookmarkEnd w:id="2524"/>
      <w:bookmarkEnd w:id="2554"/>
      <w:bookmarkEnd w:id="2555"/>
      <w:bookmarkEnd w:id="2556"/>
      <w:bookmarkEnd w:id="2557"/>
      <w:bookmarkEnd w:id="2558"/>
      <w:bookmarkEnd w:id="2575"/>
    </w:p>
    <w:p w14:paraId="283CC055" w14:textId="77777777" w:rsidR="0036233B" w:rsidRPr="00C6761E" w:rsidRDefault="00AF026B" w:rsidP="0037175B">
      <w:pPr>
        <w:pStyle w:val="Heading4"/>
      </w:pPr>
      <w:bookmarkStart w:id="2576" w:name="_CR10_3_2_1"/>
      <w:bookmarkStart w:id="2577" w:name="_Toc68196349"/>
      <w:bookmarkStart w:id="2578" w:name="_Toc59209020"/>
      <w:bookmarkStart w:id="2579" w:name="_Toc51951248"/>
      <w:bookmarkStart w:id="2580" w:name="_Toc45882698"/>
      <w:bookmarkStart w:id="2581" w:name="_Toc45282312"/>
      <w:bookmarkStart w:id="2582" w:name="_Toc34404463"/>
      <w:bookmarkStart w:id="2583" w:name="_Toc34388692"/>
      <w:bookmarkStart w:id="2584" w:name="_Toc25070714"/>
      <w:bookmarkStart w:id="2585" w:name="_Toc172040079"/>
      <w:bookmarkEnd w:id="2576"/>
      <w:r w:rsidRPr="00C6761E">
        <w:t>10.</w:t>
      </w:r>
      <w:r w:rsidR="0036233B" w:rsidRPr="00C6761E">
        <w:t>3.2.1</w:t>
      </w:r>
      <w:r w:rsidR="0036233B" w:rsidRPr="00C6761E">
        <w:tab/>
        <w:t>Message definition</w:t>
      </w:r>
      <w:bookmarkEnd w:id="2577"/>
      <w:bookmarkEnd w:id="2578"/>
      <w:bookmarkEnd w:id="2579"/>
      <w:bookmarkEnd w:id="2580"/>
      <w:bookmarkEnd w:id="2581"/>
      <w:bookmarkEnd w:id="2582"/>
      <w:bookmarkEnd w:id="2583"/>
      <w:bookmarkEnd w:id="2584"/>
      <w:bookmarkEnd w:id="2585"/>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586" w:name="_CRTable10_3_2_1_1"/>
      <w:r w:rsidRPr="00C6761E">
        <w:t>Table </w:t>
      </w:r>
      <w:bookmarkEnd w:id="2586"/>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77777777" w:rsidR="00260579" w:rsidRPr="00C6761E" w:rsidRDefault="00260579" w:rsidP="00260579">
            <w:pPr>
              <w:pStyle w:val="TAL"/>
            </w:pPr>
            <w:r w:rsidRPr="00C6761E">
              <w:t>User info ID</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BC4E665" w:rsidR="00260579" w:rsidRPr="00C6761E" w:rsidRDefault="00260579" w:rsidP="00260579">
            <w:pPr>
              <w:pStyle w:val="TAC"/>
              <w:rPr>
                <w:lang w:eastAsia="ja-JP"/>
              </w:rPr>
            </w:pPr>
            <w:r w:rsidRPr="00C6761E">
              <w:rPr>
                <w:rFonts w:hint="eastAsia"/>
                <w:lang w:eastAsia="zh-CN"/>
              </w:rPr>
              <w:t>3</w:t>
            </w:r>
            <w:r w:rsidRPr="00C6761E">
              <w:rPr>
                <w:lang w:eastAsia="zh-CN"/>
              </w:rPr>
              <w:t>-257</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8055DC">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8055DC">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587" w:name="_CR10_3_2_2"/>
      <w:bookmarkStart w:id="2588" w:name="_Toc68196350"/>
      <w:bookmarkStart w:id="2589" w:name="_Toc59209021"/>
      <w:bookmarkStart w:id="2590" w:name="_Toc172040080"/>
      <w:bookmarkEnd w:id="2587"/>
      <w:r w:rsidRPr="00C6761E">
        <w:t>10.</w:t>
      </w:r>
      <w:r w:rsidR="0036233B" w:rsidRPr="00C6761E">
        <w:t>3.2.2</w:t>
      </w:r>
      <w:r w:rsidR="0036233B" w:rsidRPr="00C6761E">
        <w:tab/>
        <w:t>IP address configuration</w:t>
      </w:r>
      <w:bookmarkEnd w:id="2588"/>
      <w:bookmarkEnd w:id="2589"/>
      <w:bookmarkEnd w:id="2590"/>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591" w:name="_CR10_3_2_3"/>
      <w:bookmarkStart w:id="2592" w:name="_Toc68196351"/>
      <w:bookmarkStart w:id="2593" w:name="_Toc59209022"/>
      <w:bookmarkStart w:id="2594" w:name="_Toc172040081"/>
      <w:bookmarkEnd w:id="2591"/>
      <w:r w:rsidRPr="00C6761E">
        <w:t>10.</w:t>
      </w:r>
      <w:r w:rsidR="0036233B" w:rsidRPr="00C6761E">
        <w:t>3.2.3</w:t>
      </w:r>
      <w:r w:rsidR="0036233B" w:rsidRPr="00C6761E">
        <w:tab/>
      </w:r>
      <w:r w:rsidR="00A07B13" w:rsidRPr="00C6761E">
        <w:t>Target l</w:t>
      </w:r>
      <w:r w:rsidR="0036233B" w:rsidRPr="00C6761E">
        <w:t>ink local IPv6 address</w:t>
      </w:r>
      <w:bookmarkEnd w:id="2592"/>
      <w:bookmarkEnd w:id="2593"/>
      <w:bookmarkEnd w:id="2594"/>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595" w:name="_CR10_3_2_4"/>
      <w:bookmarkStart w:id="2596" w:name="_Toc172040082"/>
      <w:bookmarkEnd w:id="2595"/>
      <w:r w:rsidRPr="00C6761E">
        <w:t>10.3.2.</w:t>
      </w:r>
      <w:r w:rsidR="00A80C87" w:rsidRPr="00C6761E">
        <w:t>4</w:t>
      </w:r>
      <w:r w:rsidRPr="00C6761E">
        <w:tab/>
        <w:t>QoS flow descriptions</w:t>
      </w:r>
      <w:bookmarkEnd w:id="2596"/>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597" w:name="_CR10_3_2_5"/>
      <w:bookmarkStart w:id="2598" w:name="_Toc172040083"/>
      <w:bookmarkEnd w:id="2597"/>
      <w:r w:rsidRPr="00C6761E">
        <w:lastRenderedPageBreak/>
        <w:t>10.3.2.</w:t>
      </w:r>
      <w:r w:rsidR="00301FA9" w:rsidRPr="00C6761E">
        <w:t>5</w:t>
      </w:r>
      <w:r w:rsidRPr="00C6761E">
        <w:tab/>
        <w:t>QoS rules</w:t>
      </w:r>
      <w:bookmarkEnd w:id="2598"/>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599" w:name="_CR10_3_2_6"/>
      <w:bookmarkStart w:id="2600" w:name="_Toc172040084"/>
      <w:bookmarkEnd w:id="2599"/>
      <w:r w:rsidRPr="00C6761E">
        <w:t>10.3.2.6</w:t>
      </w:r>
      <w:r w:rsidRPr="00C6761E">
        <w:tab/>
        <w:t>UE-to-UE relay UE user info</w:t>
      </w:r>
      <w:bookmarkEnd w:id="2600"/>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601" w:name="_CR10_3_2_7"/>
      <w:bookmarkStart w:id="2602" w:name="_Toc172040085"/>
      <w:bookmarkEnd w:id="2601"/>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602"/>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603" w:name="_CR10_3_2_8"/>
      <w:bookmarkStart w:id="2604" w:name="_Toc172040086"/>
      <w:bookmarkEnd w:id="2603"/>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604"/>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605" w:name="_CR10_3_3"/>
      <w:bookmarkStart w:id="2606" w:name="_Toc68196413"/>
      <w:bookmarkStart w:id="2607" w:name="_Toc59209084"/>
      <w:bookmarkStart w:id="2608" w:name="_Toc51951307"/>
      <w:bookmarkStart w:id="2609" w:name="_Toc172040087"/>
      <w:bookmarkEnd w:id="2605"/>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606"/>
      <w:bookmarkEnd w:id="2607"/>
      <w:bookmarkEnd w:id="2608"/>
      <w:bookmarkEnd w:id="2609"/>
    </w:p>
    <w:p w14:paraId="410F08A4" w14:textId="77777777" w:rsidR="0036233B" w:rsidRPr="00C6761E" w:rsidRDefault="00AF026B" w:rsidP="0037175B">
      <w:pPr>
        <w:pStyle w:val="Heading4"/>
      </w:pPr>
      <w:bookmarkStart w:id="2610" w:name="_CR10_3_3_1"/>
      <w:bookmarkStart w:id="2611" w:name="_Toc68196414"/>
      <w:bookmarkStart w:id="2612" w:name="_Toc59209085"/>
      <w:bookmarkStart w:id="2613" w:name="_Toc51951308"/>
      <w:bookmarkStart w:id="2614" w:name="_Toc172040088"/>
      <w:bookmarkEnd w:id="2610"/>
      <w:r w:rsidRPr="00C6761E">
        <w:t>10.</w:t>
      </w:r>
      <w:r w:rsidR="0036233B" w:rsidRPr="00C6761E">
        <w:t>3.3.1</w:t>
      </w:r>
      <w:r w:rsidR="0036233B" w:rsidRPr="00C6761E">
        <w:tab/>
        <w:t>Message definition</w:t>
      </w:r>
      <w:bookmarkEnd w:id="2611"/>
      <w:bookmarkEnd w:id="2612"/>
      <w:bookmarkEnd w:id="2613"/>
      <w:bookmarkEnd w:id="2614"/>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615" w:name="_CRTable10_3_3_1_1"/>
      <w:r w:rsidRPr="00C6761E">
        <w:t>Table </w:t>
      </w:r>
      <w:bookmarkEnd w:id="2615"/>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77777777" w:rsidR="00EF4CCC" w:rsidRPr="00C6761E" w:rsidRDefault="00EF4CCC" w:rsidP="00EF4CCC">
            <w:pPr>
              <w:pStyle w:val="TAL"/>
              <w:rPr>
                <w:lang w:eastAsia="zh-CN"/>
              </w:rPr>
            </w:pPr>
            <w:r w:rsidRPr="00C6761E">
              <w:rPr>
                <w:lang w:eastAsia="zh-CN"/>
              </w:rPr>
              <w:t>User info ID</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D6C1C57" w:rsidR="00EF4CCC" w:rsidRPr="00C6761E" w:rsidRDefault="00EF4CCC" w:rsidP="00EF4CCC">
            <w:pPr>
              <w:pStyle w:val="TAC"/>
            </w:pPr>
            <w:r w:rsidRPr="00C6761E">
              <w:t>3-257</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616" w:name="_CR10_3_3_2"/>
      <w:bookmarkStart w:id="2617" w:name="_Toc68203205"/>
      <w:bookmarkStart w:id="2618" w:name="_Toc51949470"/>
      <w:bookmarkStart w:id="2619" w:name="_Toc51948378"/>
      <w:bookmarkStart w:id="2620" w:name="_Toc45287108"/>
      <w:bookmarkStart w:id="2621" w:name="_Toc36657440"/>
      <w:bookmarkStart w:id="2622" w:name="_Toc36213263"/>
      <w:bookmarkStart w:id="2623" w:name="_Toc27747074"/>
      <w:bookmarkStart w:id="2624" w:name="_Toc20232966"/>
      <w:bookmarkStart w:id="2625" w:name="_Toc172040089"/>
      <w:bookmarkEnd w:id="2616"/>
      <w:r w:rsidRPr="00C6761E">
        <w:lastRenderedPageBreak/>
        <w:t>10.3.3.2</w:t>
      </w:r>
      <w:r w:rsidRPr="00C6761E">
        <w:rPr>
          <w:lang w:eastAsia="ko-KR"/>
        </w:rPr>
        <w:tab/>
      </w:r>
      <w:bookmarkEnd w:id="2617"/>
      <w:bookmarkEnd w:id="2618"/>
      <w:bookmarkEnd w:id="2619"/>
      <w:bookmarkEnd w:id="2620"/>
      <w:bookmarkEnd w:id="2621"/>
      <w:bookmarkEnd w:id="2622"/>
      <w:bookmarkEnd w:id="2623"/>
      <w:bookmarkEnd w:id="2624"/>
      <w:r w:rsidRPr="00C6761E">
        <w:t>Back-off value</w:t>
      </w:r>
      <w:bookmarkEnd w:id="2625"/>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626" w:name="_CR10_3_3_3"/>
      <w:bookmarkStart w:id="2627" w:name="_Toc172040090"/>
      <w:bookmarkEnd w:id="2626"/>
      <w:r w:rsidRPr="00C6761E">
        <w:rPr>
          <w:lang w:eastAsia="zh-CN"/>
        </w:rPr>
        <w:t>10.3.3.3</w:t>
      </w:r>
      <w:r w:rsidRPr="00C6761E">
        <w:rPr>
          <w:lang w:eastAsia="zh-CN"/>
        </w:rPr>
        <w:tab/>
        <w:t>EAP message</w:t>
      </w:r>
      <w:bookmarkEnd w:id="2627"/>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628" w:name="_CR10_3_3_4"/>
      <w:bookmarkStart w:id="2629" w:name="_Toc172040091"/>
      <w:bookmarkEnd w:id="2628"/>
      <w:r w:rsidRPr="00C6761E">
        <w:t>10.3.3.4</w:t>
      </w:r>
      <w:r w:rsidRPr="00C6761E">
        <w:tab/>
        <w:t>PC5 end UE failure cause</w:t>
      </w:r>
      <w:bookmarkEnd w:id="2629"/>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630" w:name="_CR10_3_3_5"/>
      <w:bookmarkStart w:id="2631" w:name="_Toc172040092"/>
      <w:bookmarkEnd w:id="2630"/>
      <w:r w:rsidRPr="00C6761E">
        <w:t>10.3.3.5</w:t>
      </w:r>
      <w:r w:rsidRPr="00C6761E">
        <w:tab/>
        <w:t>Source end UE info</w:t>
      </w:r>
      <w:bookmarkEnd w:id="2631"/>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632" w:name="_CR10_3_3_6"/>
      <w:bookmarkStart w:id="2633" w:name="_Toc172040093"/>
      <w:bookmarkEnd w:id="2632"/>
      <w:r w:rsidRPr="00C6761E">
        <w:t>10.3.3.6</w:t>
      </w:r>
      <w:r w:rsidRPr="00C6761E">
        <w:tab/>
        <w:t>Target end UE info</w:t>
      </w:r>
      <w:bookmarkEnd w:id="2633"/>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634" w:name="_CR10_3_3_7"/>
      <w:bookmarkStart w:id="2635" w:name="_Toc172040094"/>
      <w:bookmarkEnd w:id="2634"/>
      <w:r w:rsidRPr="00C6761E">
        <w:t>10.3.3.7</w:t>
      </w:r>
      <w:r w:rsidRPr="00C6761E">
        <w:tab/>
        <w:t>UE-to-UE relay UE</w:t>
      </w:r>
      <w:r w:rsidR="007E3963" w:rsidRPr="00C6761E">
        <w:t xml:space="preserve"> user</w:t>
      </w:r>
      <w:r w:rsidRPr="00C6761E">
        <w:t xml:space="preserve"> info</w:t>
      </w:r>
      <w:bookmarkEnd w:id="2635"/>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C29D95A" w:rsidR="00F41F22" w:rsidRPr="00C6761E" w:rsidRDefault="00F41F22" w:rsidP="0037175B">
      <w:r w:rsidRPr="00C6761E">
        <w:t>to indicate the user info ID of the 5G ProSe UE-to-UE relay UE.</w:t>
      </w:r>
    </w:p>
    <w:p w14:paraId="723ECD23" w14:textId="77777777" w:rsidR="00CE7C6B" w:rsidRPr="00C6761E" w:rsidRDefault="00AF026B" w:rsidP="0037175B">
      <w:pPr>
        <w:pStyle w:val="Heading3"/>
      </w:pPr>
      <w:bookmarkStart w:id="2636" w:name="_CR10_3_4"/>
      <w:bookmarkStart w:id="2637" w:name="_Toc68196358"/>
      <w:bookmarkStart w:id="2638" w:name="_Toc59209029"/>
      <w:bookmarkStart w:id="2639" w:name="_Toc172040095"/>
      <w:bookmarkEnd w:id="2636"/>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637"/>
      <w:bookmarkEnd w:id="2638"/>
      <w:bookmarkEnd w:id="2639"/>
    </w:p>
    <w:p w14:paraId="6E50A179" w14:textId="77777777" w:rsidR="00CE7C6B" w:rsidRPr="00C6761E" w:rsidRDefault="00AF026B" w:rsidP="0037175B">
      <w:pPr>
        <w:pStyle w:val="Heading4"/>
      </w:pPr>
      <w:bookmarkStart w:id="2640" w:name="_CR10_3_4_1"/>
      <w:bookmarkStart w:id="2641" w:name="_Toc68196359"/>
      <w:bookmarkStart w:id="2642" w:name="_Toc59209030"/>
      <w:bookmarkStart w:id="2643" w:name="_Toc51951254"/>
      <w:bookmarkStart w:id="2644" w:name="_Toc45882704"/>
      <w:bookmarkStart w:id="2645" w:name="_Toc45282318"/>
      <w:bookmarkStart w:id="2646" w:name="_Toc34404469"/>
      <w:bookmarkStart w:id="2647" w:name="_Toc34388698"/>
      <w:bookmarkStart w:id="2648" w:name="_Toc525231360"/>
      <w:bookmarkStart w:id="2649" w:name="_Toc172040096"/>
      <w:bookmarkEnd w:id="2640"/>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641"/>
      <w:bookmarkEnd w:id="2642"/>
      <w:bookmarkEnd w:id="2643"/>
      <w:bookmarkEnd w:id="2644"/>
      <w:bookmarkEnd w:id="2645"/>
      <w:bookmarkEnd w:id="2646"/>
      <w:bookmarkEnd w:id="2647"/>
      <w:bookmarkEnd w:id="2648"/>
      <w:bookmarkEnd w:id="2649"/>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lastRenderedPageBreak/>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650" w:name="_CRTable10_3_4_1_1"/>
      <w:r w:rsidRPr="00C6761E">
        <w:t>Table</w:t>
      </w:r>
      <w:r w:rsidRPr="00C6761E">
        <w:rPr>
          <w:noProof/>
        </w:rPr>
        <w:t> </w:t>
      </w:r>
      <w:bookmarkEnd w:id="2650"/>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FC4533">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651" w:name="_CR10_3_4_2"/>
      <w:bookmarkStart w:id="2652" w:name="_Toc172040097"/>
      <w:bookmarkEnd w:id="2651"/>
      <w:r w:rsidRPr="00C6761E">
        <w:t>10.3.4.2</w:t>
      </w:r>
      <w:r w:rsidRPr="00C6761E">
        <w:rPr>
          <w:lang w:eastAsia="ko-KR"/>
        </w:rPr>
        <w:tab/>
      </w:r>
      <w:r w:rsidRPr="00C6761E">
        <w:t>Back-off value</w:t>
      </w:r>
      <w:bookmarkEnd w:id="2652"/>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653" w:name="_CR10_3_4_3"/>
      <w:bookmarkStart w:id="2654" w:name="_Toc172040098"/>
      <w:bookmarkEnd w:id="2653"/>
      <w:r w:rsidRPr="00C6761E">
        <w:t>10.3.4.3</w:t>
      </w:r>
      <w:r w:rsidRPr="00C6761E">
        <w:tab/>
        <w:t>PC5 end UE release cause</w:t>
      </w:r>
      <w:bookmarkEnd w:id="2654"/>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655" w:name="_CR10_3_5"/>
      <w:bookmarkStart w:id="2656" w:name="_Toc525231361"/>
      <w:bookmarkStart w:id="2657" w:name="_Toc68196360"/>
      <w:bookmarkStart w:id="2658" w:name="_Toc59209031"/>
      <w:bookmarkStart w:id="2659" w:name="_Toc51951255"/>
      <w:bookmarkStart w:id="2660" w:name="_Toc45882705"/>
      <w:bookmarkStart w:id="2661" w:name="_Toc45282319"/>
      <w:bookmarkStart w:id="2662" w:name="_Toc34404470"/>
      <w:bookmarkStart w:id="2663" w:name="_Toc34388699"/>
      <w:bookmarkStart w:id="2664" w:name="_Toc172040099"/>
      <w:bookmarkEnd w:id="2655"/>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656"/>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657"/>
      <w:bookmarkEnd w:id="2658"/>
      <w:bookmarkEnd w:id="2659"/>
      <w:bookmarkEnd w:id="2660"/>
      <w:bookmarkEnd w:id="2661"/>
      <w:bookmarkEnd w:id="2662"/>
      <w:bookmarkEnd w:id="2663"/>
      <w:bookmarkEnd w:id="2664"/>
    </w:p>
    <w:p w14:paraId="36512287" w14:textId="77777777" w:rsidR="00CE7C6B" w:rsidRPr="00C6761E" w:rsidRDefault="00AF026B" w:rsidP="0037175B">
      <w:pPr>
        <w:pStyle w:val="Heading4"/>
      </w:pPr>
      <w:bookmarkStart w:id="2665" w:name="_CR10_3_5_1"/>
      <w:bookmarkStart w:id="2666" w:name="_Toc68196361"/>
      <w:bookmarkStart w:id="2667" w:name="_Toc59209032"/>
      <w:bookmarkStart w:id="2668" w:name="_Toc51951256"/>
      <w:bookmarkStart w:id="2669" w:name="_Toc45882706"/>
      <w:bookmarkStart w:id="2670" w:name="_Toc45282320"/>
      <w:bookmarkStart w:id="2671" w:name="_Toc34404471"/>
      <w:bookmarkStart w:id="2672" w:name="_Toc34388700"/>
      <w:bookmarkStart w:id="2673" w:name="_Toc525231362"/>
      <w:bookmarkStart w:id="2674" w:name="_Toc172040100"/>
      <w:bookmarkEnd w:id="2665"/>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666"/>
      <w:bookmarkEnd w:id="2667"/>
      <w:bookmarkEnd w:id="2668"/>
      <w:bookmarkEnd w:id="2669"/>
      <w:bookmarkEnd w:id="2670"/>
      <w:bookmarkEnd w:id="2671"/>
      <w:bookmarkEnd w:id="2672"/>
      <w:bookmarkEnd w:id="2673"/>
      <w:bookmarkEnd w:id="2674"/>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675" w:name="_CRTable10_3_5_1_1"/>
      <w:r w:rsidRPr="00C6761E">
        <w:t>Table</w:t>
      </w:r>
      <w:r w:rsidRPr="00C6761E">
        <w:rPr>
          <w:noProof/>
        </w:rPr>
        <w:t> </w:t>
      </w:r>
      <w:bookmarkEnd w:id="2675"/>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2676" w:name="_Toc68196353"/>
      <w:bookmarkStart w:id="2677" w:name="_Toc59209024"/>
    </w:p>
    <w:p w14:paraId="1C3E037A" w14:textId="099CE129" w:rsidR="007E60DF" w:rsidRPr="00C6761E" w:rsidRDefault="007E60DF" w:rsidP="007E60DF">
      <w:pPr>
        <w:pStyle w:val="Heading3"/>
      </w:pPr>
      <w:bookmarkStart w:id="2678" w:name="_CR10_3_6"/>
      <w:bookmarkStart w:id="2679" w:name="_Toc172040101"/>
      <w:bookmarkEnd w:id="2678"/>
      <w:r w:rsidRPr="00C6761E">
        <w:lastRenderedPageBreak/>
        <w:t>10.3.6</w:t>
      </w:r>
      <w:r w:rsidRPr="00C6761E">
        <w:tab/>
        <w:t>ProSe direct link modification request</w:t>
      </w:r>
      <w:bookmarkEnd w:id="2676"/>
      <w:bookmarkEnd w:id="2677"/>
      <w:bookmarkEnd w:id="2679"/>
    </w:p>
    <w:p w14:paraId="12182262" w14:textId="77777777" w:rsidR="007E60DF" w:rsidRPr="00C6761E" w:rsidRDefault="007E60DF" w:rsidP="007E60DF">
      <w:pPr>
        <w:pStyle w:val="Heading4"/>
      </w:pPr>
      <w:bookmarkStart w:id="2680" w:name="_CR10_3_6_1"/>
      <w:bookmarkStart w:id="2681" w:name="_Toc68196354"/>
      <w:bookmarkStart w:id="2682" w:name="_Toc59209025"/>
      <w:bookmarkStart w:id="2683" w:name="_Toc51951250"/>
      <w:bookmarkStart w:id="2684" w:name="_Toc45882700"/>
      <w:bookmarkStart w:id="2685" w:name="_Toc45282314"/>
      <w:bookmarkStart w:id="2686" w:name="_Toc34404465"/>
      <w:bookmarkStart w:id="2687" w:name="_Toc34388694"/>
      <w:bookmarkStart w:id="2688" w:name="_Toc172040102"/>
      <w:bookmarkEnd w:id="2680"/>
      <w:r w:rsidRPr="00C6761E">
        <w:t>10.3.6.1</w:t>
      </w:r>
      <w:r w:rsidRPr="00C6761E">
        <w:tab/>
        <w:t>Message definition</w:t>
      </w:r>
      <w:bookmarkEnd w:id="2681"/>
      <w:bookmarkEnd w:id="2682"/>
      <w:bookmarkEnd w:id="2683"/>
      <w:bookmarkEnd w:id="2684"/>
      <w:bookmarkEnd w:id="2685"/>
      <w:bookmarkEnd w:id="2686"/>
      <w:bookmarkEnd w:id="2687"/>
      <w:bookmarkEnd w:id="2688"/>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689" w:name="_CRTable10_3_6_1_1"/>
      <w:r w:rsidRPr="00C6761E">
        <w:t>Table </w:t>
      </w:r>
      <w:bookmarkEnd w:id="2689"/>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0C7B36E3" w:rsidR="00A31F77" w:rsidRPr="00C6761E" w:rsidRDefault="00DF4855" w:rsidP="00A31F77">
            <w:pPr>
              <w:pStyle w:val="TAC"/>
              <w:rPr>
                <w:lang w:eastAsia="ja-JP"/>
              </w:rPr>
            </w:pPr>
            <w:r w:rsidRPr="00C6761E">
              <w:t>7</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2690"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2690"/>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7B04E8D" w:rsidR="00A31F77" w:rsidRPr="00C6761E" w:rsidRDefault="00774BC5" w:rsidP="00A31F77">
            <w:pPr>
              <w:pStyle w:val="TAL"/>
              <w:rPr>
                <w:lang w:eastAsia="ja-JP"/>
              </w:rPr>
            </w:pPr>
            <w:r w:rsidRPr="00C6761E">
              <w:t>11.3.</w:t>
            </w:r>
            <w:r w:rsidRPr="00C6761E">
              <w:rPr>
                <w:rFonts w:hint="eastAsia"/>
                <w:lang w:eastAsia="zh-CN"/>
              </w:rPr>
              <w:t>n</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5F9C95D4" w:rsidR="00A31F77" w:rsidRPr="00C6761E" w:rsidRDefault="00774BC5" w:rsidP="00A31F77">
            <w:pPr>
              <w:pStyle w:val="TAC"/>
              <w:rPr>
                <w:lang w:eastAsia="ja-JP"/>
              </w:rPr>
            </w:pPr>
            <w:r w:rsidRPr="00C6761E">
              <w:rPr>
                <w:rFonts w:cs="Arial" w:hint="eastAsia"/>
                <w:szCs w:val="18"/>
                <w:lang w:eastAsia="zh-CN"/>
              </w:rPr>
              <w:t>9</w:t>
            </w:r>
            <w:r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1814EE">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1814EE">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2691" w:name="_CR10_3_6_2"/>
      <w:bookmarkStart w:id="2692" w:name="_Toc172040103"/>
      <w:bookmarkEnd w:id="2691"/>
      <w:r w:rsidRPr="00C6761E">
        <w:t>10.3.6.</w:t>
      </w:r>
      <w:r w:rsidR="001D78D0" w:rsidRPr="00C6761E">
        <w:t>2</w:t>
      </w:r>
      <w:r w:rsidRPr="00C6761E">
        <w:tab/>
        <w:t>QoS rules</w:t>
      </w:r>
      <w:bookmarkEnd w:id="2692"/>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693" w:name="_CR10_3_6_3"/>
      <w:bookmarkStart w:id="2694" w:name="_Toc172040104"/>
      <w:bookmarkEnd w:id="2693"/>
      <w:r w:rsidRPr="00C6761E">
        <w:t>10.3.6.3</w:t>
      </w:r>
      <w:r w:rsidRPr="00C6761E">
        <w:tab/>
        <w:t>Source end UE info</w:t>
      </w:r>
      <w:bookmarkEnd w:id="2694"/>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lastRenderedPageBreak/>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2695" w:name="_CR10_3_6_4"/>
      <w:bookmarkStart w:id="2696" w:name="_Toc172040105"/>
      <w:bookmarkEnd w:id="2695"/>
      <w:r w:rsidRPr="00C6761E">
        <w:t>10.3.6.4</w:t>
      </w:r>
      <w:r w:rsidRPr="00C6761E">
        <w:tab/>
        <w:t>Target end UE info</w:t>
      </w:r>
      <w:bookmarkEnd w:id="2696"/>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697" w:name="_CR10_3_6_5"/>
      <w:bookmarkStart w:id="2698" w:name="_Toc172040106"/>
      <w:bookmarkEnd w:id="2697"/>
      <w:r w:rsidRPr="00C6761E">
        <w:t>10.3.6.5</w:t>
      </w:r>
      <w:r w:rsidRPr="00C6761E">
        <w:tab/>
        <w:t>Target end UE layer-2 ID</w:t>
      </w:r>
      <w:bookmarkEnd w:id="2698"/>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699" w:name="_CR10_3_6_6"/>
      <w:bookmarkStart w:id="2700" w:name="_Toc172040107"/>
      <w:bookmarkEnd w:id="2699"/>
      <w:r w:rsidRPr="00C6761E">
        <w:lastRenderedPageBreak/>
        <w:t>10.3.</w:t>
      </w:r>
      <w:r w:rsidRPr="00C6761E">
        <w:rPr>
          <w:rFonts w:hint="eastAsia"/>
          <w:lang w:eastAsia="zh-CN"/>
        </w:rPr>
        <w:t>6</w:t>
      </w:r>
      <w:r w:rsidRPr="00C6761E">
        <w:t>.</w:t>
      </w:r>
      <w:r w:rsidRPr="00C6761E">
        <w:rPr>
          <w:lang w:eastAsia="zh-CN"/>
        </w:rPr>
        <w:t>6</w:t>
      </w:r>
      <w:r w:rsidRPr="00C6761E">
        <w:tab/>
      </w:r>
      <w:r w:rsidR="00D818F6" w:rsidRPr="00C6761E">
        <w:t>Void</w:t>
      </w:r>
      <w:bookmarkEnd w:id="2700"/>
    </w:p>
    <w:p w14:paraId="70F82159" w14:textId="4289AB55" w:rsidR="0000139E" w:rsidRPr="00C6761E" w:rsidRDefault="0000139E" w:rsidP="0000139E">
      <w:pPr>
        <w:pStyle w:val="Heading4"/>
      </w:pPr>
      <w:bookmarkStart w:id="2701" w:name="_CR10_3_6_7"/>
      <w:bookmarkStart w:id="2702" w:name="_Toc172040108"/>
      <w:bookmarkEnd w:id="2701"/>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702"/>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Pr="00C6761E">
        <w:t>needs to be indicated.</w:t>
      </w:r>
    </w:p>
    <w:p w14:paraId="438622D9" w14:textId="5E9D40EC" w:rsidR="00A31F77" w:rsidRPr="00C6761E" w:rsidRDefault="00A31F77" w:rsidP="00A31F77">
      <w:pPr>
        <w:pStyle w:val="Heading4"/>
      </w:pPr>
      <w:bookmarkStart w:id="2703" w:name="_CR10_3_6_a"/>
      <w:bookmarkStart w:id="2704" w:name="_Toc172040109"/>
      <w:bookmarkEnd w:id="2703"/>
      <w:r w:rsidRPr="00C6761E">
        <w:t>10.3.6.</w:t>
      </w:r>
      <w:r w:rsidR="00975617">
        <w:t>8</w:t>
      </w:r>
      <w:r w:rsidRPr="00C6761E">
        <w:tab/>
      </w:r>
      <w:r w:rsidRPr="00C6761E">
        <w:rPr>
          <w:lang w:eastAsia="zh-CN"/>
        </w:rPr>
        <w:t>Relay reselection indication</w:t>
      </w:r>
      <w:bookmarkEnd w:id="2704"/>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2418412A" w:rsidR="00A31F77" w:rsidRPr="00C6761E" w:rsidRDefault="00A31F77" w:rsidP="00A31F77">
      <w:pPr>
        <w:pStyle w:val="Heading4"/>
      </w:pPr>
      <w:bookmarkStart w:id="2705" w:name="_CR10_3_6_b"/>
      <w:bookmarkStart w:id="2706" w:name="_Toc172040110"/>
      <w:bookmarkEnd w:id="2705"/>
      <w:r w:rsidRPr="00C6761E">
        <w:t>10.3.6.</w:t>
      </w:r>
      <w:r w:rsidR="00975617">
        <w:t>9</w:t>
      </w:r>
      <w:r w:rsidRPr="00C6761E">
        <w:tab/>
        <w:t>List of candidates U2U relay UE user info</w:t>
      </w:r>
      <w:bookmarkEnd w:id="2706"/>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2707" w:name="_CR10_3_6_c"/>
      <w:bookmarkStart w:id="2708" w:name="_Toc172040111"/>
      <w:bookmarkEnd w:id="2707"/>
      <w:r w:rsidRPr="00C6761E">
        <w:t>10.3.6.</w:t>
      </w:r>
      <w:r w:rsidR="00975617">
        <w:t>10</w:t>
      </w:r>
      <w:r w:rsidRPr="00C6761E">
        <w:tab/>
      </w:r>
      <w:r w:rsidRPr="00C6761E">
        <w:rPr>
          <w:lang w:eastAsia="zh-CN"/>
        </w:rPr>
        <w:t>List of target UE IP address</w:t>
      </w:r>
      <w:r w:rsidRPr="00C6761E">
        <w:rPr>
          <w:rFonts w:hint="eastAsia"/>
          <w:lang w:eastAsia="zh-CN"/>
        </w:rPr>
        <w:t>es</w:t>
      </w:r>
      <w:bookmarkEnd w:id="2708"/>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2709" w:name="_CR10_3_6_d"/>
      <w:bookmarkStart w:id="2710" w:name="_Toc172040112"/>
      <w:bookmarkEnd w:id="2709"/>
      <w:r w:rsidRPr="00C6761E">
        <w:t>10.3.6.</w:t>
      </w:r>
      <w:r w:rsidR="00975617">
        <w:t>11</w:t>
      </w:r>
      <w:r w:rsidRPr="00C6761E">
        <w:tab/>
      </w:r>
      <w:r w:rsidRPr="00C6761E">
        <w:rPr>
          <w:lang w:eastAsia="zh-CN"/>
        </w:rPr>
        <w:t>List of candidates U2U relay UE layer-2 ID</w:t>
      </w:r>
      <w:r w:rsidR="00DF4855" w:rsidRPr="00C6761E">
        <w:rPr>
          <w:lang w:eastAsia="zh-CN"/>
        </w:rPr>
        <w:t>s</w:t>
      </w:r>
      <w:bookmarkEnd w:id="2710"/>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2711" w:name="_CR10_3_6_e"/>
      <w:bookmarkStart w:id="2712" w:name="_Toc172040113"/>
      <w:bookmarkEnd w:id="2711"/>
      <w:r w:rsidRPr="00C6761E">
        <w:t>10.3.6.</w:t>
      </w:r>
      <w:r w:rsidR="00975617">
        <w:t>12</w:t>
      </w:r>
      <w:r w:rsidRPr="00C6761E">
        <w:tab/>
      </w:r>
      <w:r w:rsidRPr="00C6761E">
        <w:rPr>
          <w:rFonts w:hint="eastAsia"/>
          <w:lang w:eastAsia="zh-CN"/>
        </w:rPr>
        <w:t>Source</w:t>
      </w:r>
      <w:r w:rsidRPr="00C6761E">
        <w:t xml:space="preserve"> end UE IP address</w:t>
      </w:r>
      <w:bookmarkEnd w:id="2712"/>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47211AF3" w:rsidR="00F675DE" w:rsidRPr="00C6761E" w:rsidRDefault="00F675DE" w:rsidP="00F675DE">
      <w:pPr>
        <w:pStyle w:val="Heading4"/>
      </w:pPr>
      <w:bookmarkStart w:id="2713" w:name="_Toc172040114"/>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2713"/>
    </w:p>
    <w:p w14:paraId="540CB004" w14:textId="305F0165" w:rsidR="00A31F77" w:rsidRPr="00C6761E" w:rsidRDefault="00F675DE" w:rsidP="0000139E">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42C6D38" w14:textId="77777777" w:rsidR="007E60DF" w:rsidRPr="00C6761E" w:rsidRDefault="007E60DF" w:rsidP="007E60DF">
      <w:pPr>
        <w:pStyle w:val="Heading3"/>
      </w:pPr>
      <w:bookmarkStart w:id="2714" w:name="_CR10_3_7"/>
      <w:bookmarkStart w:id="2715" w:name="_Toc68196355"/>
      <w:bookmarkStart w:id="2716" w:name="_Toc59209026"/>
      <w:bookmarkStart w:id="2717" w:name="_Toc51951251"/>
      <w:bookmarkStart w:id="2718" w:name="_Toc45882701"/>
      <w:bookmarkStart w:id="2719" w:name="_Toc45282315"/>
      <w:bookmarkStart w:id="2720" w:name="_Toc34404466"/>
      <w:bookmarkStart w:id="2721" w:name="_Toc34388695"/>
      <w:bookmarkStart w:id="2722" w:name="_Toc172040115"/>
      <w:bookmarkEnd w:id="2714"/>
      <w:r w:rsidRPr="00C6761E">
        <w:t>10.3.7</w:t>
      </w:r>
      <w:r w:rsidRPr="00C6761E">
        <w:tab/>
        <w:t>ProSe direct link modification accept</w:t>
      </w:r>
      <w:bookmarkEnd w:id="2715"/>
      <w:bookmarkEnd w:id="2716"/>
      <w:bookmarkEnd w:id="2717"/>
      <w:bookmarkEnd w:id="2718"/>
      <w:bookmarkEnd w:id="2719"/>
      <w:bookmarkEnd w:id="2720"/>
      <w:bookmarkEnd w:id="2721"/>
      <w:bookmarkEnd w:id="2722"/>
    </w:p>
    <w:p w14:paraId="5766B1DE" w14:textId="77777777" w:rsidR="007E60DF" w:rsidRPr="00C6761E" w:rsidRDefault="007E60DF" w:rsidP="007E60DF">
      <w:pPr>
        <w:pStyle w:val="Heading4"/>
      </w:pPr>
      <w:bookmarkStart w:id="2723" w:name="_CR10_3_7_1"/>
      <w:bookmarkStart w:id="2724" w:name="_Toc68196356"/>
      <w:bookmarkStart w:id="2725" w:name="_Toc59209027"/>
      <w:bookmarkStart w:id="2726" w:name="_Toc51951252"/>
      <w:bookmarkStart w:id="2727" w:name="_Toc45882702"/>
      <w:bookmarkStart w:id="2728" w:name="_Toc45282316"/>
      <w:bookmarkStart w:id="2729" w:name="_Toc34404467"/>
      <w:bookmarkStart w:id="2730" w:name="_Toc34388696"/>
      <w:bookmarkStart w:id="2731" w:name="_Toc172040116"/>
      <w:bookmarkEnd w:id="2723"/>
      <w:r w:rsidRPr="00C6761E">
        <w:t>10.3.7.1</w:t>
      </w:r>
      <w:r w:rsidRPr="00C6761E">
        <w:tab/>
        <w:t>Message definition</w:t>
      </w:r>
      <w:bookmarkEnd w:id="2724"/>
      <w:bookmarkEnd w:id="2725"/>
      <w:bookmarkEnd w:id="2726"/>
      <w:bookmarkEnd w:id="2727"/>
      <w:bookmarkEnd w:id="2728"/>
      <w:bookmarkEnd w:id="2729"/>
      <w:bookmarkEnd w:id="2730"/>
      <w:bookmarkEnd w:id="2731"/>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2732" w:name="_CRTable10_3_7_1_1"/>
      <w:r w:rsidRPr="00C6761E">
        <w:lastRenderedPageBreak/>
        <w:t>Table </w:t>
      </w:r>
      <w:bookmarkEnd w:id="2732"/>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r w:rsidRPr="00C6761E">
              <w:t>ProSe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B65823">
            <w:pPr>
              <w:pStyle w:val="TAL"/>
            </w:pPr>
            <w:r>
              <w:t>Application layer ID</w:t>
            </w:r>
          </w:p>
          <w:p w14:paraId="7DC45F6D" w14:textId="28C0EA4E" w:rsidR="00EA1DB8" w:rsidRPr="00C6761E" w:rsidRDefault="00B65823" w:rsidP="00EA1DB8">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B65823">
            <w:pPr>
              <w:pStyle w:val="TAL"/>
            </w:pPr>
            <w:r>
              <w:t>Application layer ID</w:t>
            </w:r>
          </w:p>
          <w:p w14:paraId="27B7AF96" w14:textId="174FDA18" w:rsidR="00EA1DB8" w:rsidRPr="00C6761E" w:rsidRDefault="00B65823" w:rsidP="00B65823">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77777777" w:rsidR="00A31F77" w:rsidRPr="00C6761E" w:rsidRDefault="00A31F77" w:rsidP="00A31F77">
            <w:pPr>
              <w:pStyle w:val="TAL"/>
              <w:rPr>
                <w:lang w:eastAsia="zh-CN"/>
              </w:rPr>
            </w:pPr>
            <w:r w:rsidRPr="00C6761E">
              <w:rPr>
                <w:lang w:eastAsia="zh-CN"/>
              </w:rPr>
              <w:t>User info ID</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2D65849C" w:rsidR="00A31F77" w:rsidRPr="00C6761E" w:rsidRDefault="00A31F77" w:rsidP="00A31F77">
            <w:pPr>
              <w:pStyle w:val="TAC"/>
              <w:rPr>
                <w:lang w:eastAsia="ja-JP"/>
              </w:rPr>
            </w:pPr>
            <w:r w:rsidRPr="00C6761E">
              <w:t>3-257</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7E8B321C" w:rsidR="00A31F77" w:rsidRPr="00C6761E" w:rsidRDefault="00D17F1B" w:rsidP="00D17F1B">
            <w:pPr>
              <w:pStyle w:val="TAL"/>
              <w:rPr>
                <w:lang w:eastAsia="ja-JP"/>
              </w:rPr>
            </w:pPr>
            <w:r w:rsidRPr="00C6761E">
              <w:t>11.3.</w:t>
            </w:r>
            <w:r w:rsidR="008654F3">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3D0E5C00" w:rsidR="00A31F77" w:rsidRPr="00C6761E" w:rsidRDefault="00D17F1B" w:rsidP="00A31F77">
            <w:pPr>
              <w:pStyle w:val="TAL"/>
              <w:rPr>
                <w:lang w:eastAsia="ja-JP"/>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6D6E792C" w:rsidR="00D17F1B" w:rsidRPr="00C6761E" w:rsidRDefault="007F628D" w:rsidP="008055DC">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6AEC4157" w:rsidR="00D17F1B" w:rsidRPr="00C6761E" w:rsidRDefault="00D17F1B" w:rsidP="008055D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1B5A11B8" w:rsidR="00B90697" w:rsidRPr="00C6761E" w:rsidRDefault="007F628D" w:rsidP="001814EE">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2733" w:name="_CR10_3_7_2"/>
      <w:bookmarkStart w:id="2734" w:name="_Toc68196357"/>
      <w:bookmarkStart w:id="2735" w:name="_Toc59209028"/>
      <w:bookmarkStart w:id="2736" w:name="_Toc51951253"/>
      <w:bookmarkStart w:id="2737" w:name="_Toc45882703"/>
      <w:bookmarkStart w:id="2738" w:name="_Toc45282317"/>
      <w:bookmarkStart w:id="2739" w:name="_Toc34404468"/>
      <w:bookmarkStart w:id="2740" w:name="_Toc34388697"/>
      <w:bookmarkStart w:id="2741" w:name="_Toc172040117"/>
      <w:bookmarkEnd w:id="2733"/>
      <w:r w:rsidRPr="00C6761E">
        <w:t>10.3.7.2</w:t>
      </w:r>
      <w:r w:rsidRPr="00C6761E">
        <w:tab/>
        <w:t>QoS flow descriptions</w:t>
      </w:r>
      <w:bookmarkEnd w:id="2734"/>
      <w:bookmarkEnd w:id="2735"/>
      <w:bookmarkEnd w:id="2741"/>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2742" w:name="_CR10_3_7_3"/>
      <w:bookmarkStart w:id="2743" w:name="_Toc172040118"/>
      <w:bookmarkEnd w:id="2742"/>
      <w:r w:rsidRPr="00C6761E">
        <w:t>10.3.7.</w:t>
      </w:r>
      <w:r w:rsidR="001D78D0" w:rsidRPr="00C6761E">
        <w:t>3</w:t>
      </w:r>
      <w:r w:rsidRPr="00C6761E">
        <w:tab/>
        <w:t>QoS rules</w:t>
      </w:r>
      <w:bookmarkEnd w:id="2743"/>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2744" w:name="_CR10_3_7_4"/>
      <w:bookmarkStart w:id="2745" w:name="_Toc172040119"/>
      <w:bookmarkEnd w:id="2744"/>
      <w:r w:rsidRPr="00C6761E">
        <w:t>10.3.7.4</w:t>
      </w:r>
      <w:r w:rsidRPr="00C6761E">
        <w:tab/>
        <w:t>Source end UE info</w:t>
      </w:r>
      <w:bookmarkEnd w:id="2745"/>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lastRenderedPageBreak/>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2746" w:name="_CR10_3_7_5"/>
      <w:bookmarkStart w:id="2747" w:name="_Toc172040120"/>
      <w:bookmarkEnd w:id="2746"/>
      <w:r w:rsidRPr="00C6761E">
        <w:t>10.3.7.5</w:t>
      </w:r>
      <w:r w:rsidRPr="00C6761E">
        <w:tab/>
        <w:t>Target end UE info</w:t>
      </w:r>
      <w:bookmarkEnd w:id="2747"/>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2748" w:name="_CR10_3_7_6"/>
      <w:bookmarkStart w:id="2749" w:name="_Toc172040121"/>
      <w:bookmarkEnd w:id="2748"/>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749"/>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2750" w:name="_CR10_3_7_7"/>
      <w:bookmarkStart w:id="2751" w:name="_Toc172040122"/>
      <w:bookmarkEnd w:id="2750"/>
      <w:r w:rsidRPr="00C6761E">
        <w:t>10.3.7.</w:t>
      </w:r>
      <w:r w:rsidR="00677F22" w:rsidRPr="00C6761E">
        <w:t>7</w:t>
      </w:r>
      <w:r w:rsidRPr="00C6761E">
        <w:tab/>
      </w:r>
      <w:r w:rsidRPr="00C6761E">
        <w:rPr>
          <w:lang w:eastAsia="zh-CN"/>
        </w:rPr>
        <w:t>Relay reselection indication</w:t>
      </w:r>
      <w:bookmarkEnd w:id="2751"/>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2752" w:name="_CR10_3_7_8"/>
      <w:bookmarkStart w:id="2753" w:name="_Toc172040123"/>
      <w:bookmarkEnd w:id="2752"/>
      <w:r w:rsidRPr="00C6761E">
        <w:t>10.3.7.</w:t>
      </w:r>
      <w:r w:rsidR="00677F22" w:rsidRPr="00C6761E">
        <w:t>8</w:t>
      </w:r>
      <w:r w:rsidRPr="00C6761E">
        <w:tab/>
        <w:t>New 5G ProSe UE-to-UE relay UE info</w:t>
      </w:r>
      <w:bookmarkEnd w:id="2753"/>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2754" w:name="_CR10_3_7_9"/>
      <w:bookmarkStart w:id="2755" w:name="_Toc172040124"/>
      <w:bookmarkEnd w:id="2754"/>
      <w:r w:rsidRPr="00C6761E">
        <w:lastRenderedPageBreak/>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2755"/>
    </w:p>
    <w:p w14:paraId="624EDA8D" w14:textId="77777777" w:rsidR="00096E5B" w:rsidRPr="00C6761E" w:rsidRDefault="00096E5B" w:rsidP="00096E5B">
      <w:bookmarkStart w:id="2756"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2756"/>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2757" w:name="_CR10_3_7_10"/>
      <w:bookmarkStart w:id="2758" w:name="_Toc172040125"/>
      <w:bookmarkEnd w:id="2757"/>
      <w:r w:rsidRPr="00C6761E">
        <w:t>10.3.7.</w:t>
      </w:r>
      <w:r w:rsidR="00677F22" w:rsidRPr="00C6761E">
        <w:t>10</w:t>
      </w:r>
      <w:r w:rsidRPr="00C6761E">
        <w:tab/>
      </w:r>
      <w:r w:rsidR="00096E5B" w:rsidRPr="00C6761E">
        <w:t>Target end UE IP address</w:t>
      </w:r>
      <w:bookmarkEnd w:id="2758"/>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2759" w:name="_CR10_3_7_11"/>
      <w:bookmarkStart w:id="2760" w:name="_Toc172040126"/>
      <w:bookmarkEnd w:id="2759"/>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2760"/>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2761" w:name="_Toc172040127"/>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61"/>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2762" w:name="_CR10_3_7a"/>
      <w:bookmarkStart w:id="2763" w:name="_Toc172040128"/>
      <w:bookmarkEnd w:id="2762"/>
      <w:r w:rsidRPr="00C6761E">
        <w:t>10.3.7a</w:t>
      </w:r>
      <w:r w:rsidRPr="00C6761E">
        <w:tab/>
        <w:t>ProSe direct link modification ack</w:t>
      </w:r>
      <w:bookmarkEnd w:id="2763"/>
    </w:p>
    <w:p w14:paraId="1EE72DCE" w14:textId="6D56AD10" w:rsidR="005A5D2B" w:rsidRPr="00C6761E" w:rsidRDefault="005A5D2B" w:rsidP="005A5D2B">
      <w:pPr>
        <w:pStyle w:val="Heading4"/>
      </w:pPr>
      <w:bookmarkStart w:id="2764" w:name="_CR10_3_7a_1"/>
      <w:bookmarkStart w:id="2765" w:name="_Toc172040129"/>
      <w:bookmarkEnd w:id="2764"/>
      <w:r w:rsidRPr="00C6761E">
        <w:t>10.3.</w:t>
      </w:r>
      <w:r w:rsidR="00F94112" w:rsidRPr="00C6761E">
        <w:t>7a</w:t>
      </w:r>
      <w:r w:rsidRPr="00C6761E">
        <w:t>.1</w:t>
      </w:r>
      <w:r w:rsidRPr="00C6761E">
        <w:tab/>
        <w:t>Message definition</w:t>
      </w:r>
      <w:bookmarkEnd w:id="2765"/>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lastRenderedPageBreak/>
        <w:tab/>
        <w:t>UE to peer UE</w:t>
      </w:r>
    </w:p>
    <w:p w14:paraId="04BA3961" w14:textId="77777777" w:rsidR="00F94112" w:rsidRPr="00C6761E" w:rsidRDefault="00F94112" w:rsidP="00F94112">
      <w:pPr>
        <w:pStyle w:val="TH"/>
      </w:pPr>
      <w:bookmarkStart w:id="2766" w:name="_CRTable10_3_7a_1_1"/>
      <w:r w:rsidRPr="00C6761E">
        <w:t>Table </w:t>
      </w:r>
      <w:bookmarkEnd w:id="2766"/>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0493A28A" w:rsidR="00F94112" w:rsidRPr="00C6761E" w:rsidRDefault="00F94112" w:rsidP="00701A3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2ECF4C65"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61B2845F"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2767" w:name="_CR10_3_7a_2"/>
      <w:bookmarkStart w:id="2768" w:name="_Toc172040130"/>
      <w:bookmarkEnd w:id="2767"/>
      <w:r w:rsidRPr="00C6761E">
        <w:t>10.3.7a.2</w:t>
      </w:r>
      <w:r w:rsidRPr="00C6761E">
        <w:tab/>
      </w:r>
      <w:r w:rsidRPr="00C6761E">
        <w:rPr>
          <w:rFonts w:hint="eastAsia"/>
          <w:lang w:eastAsia="zh-CN"/>
        </w:rPr>
        <w:t xml:space="preserve">Source </w:t>
      </w:r>
      <w:r w:rsidRPr="00C6761E">
        <w:t>end UE IP address</w:t>
      </w:r>
      <w:bookmarkEnd w:id="2768"/>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2769" w:name="_CR10_3_7a_3"/>
      <w:bookmarkStart w:id="2770" w:name="_Toc172040131"/>
      <w:bookmarkEnd w:id="2769"/>
      <w:r w:rsidRPr="00C6761E">
        <w:t>10.3.7a.3</w:t>
      </w:r>
      <w:r w:rsidRPr="00C6761E">
        <w:tab/>
        <w:t>Target end UE IP address</w:t>
      </w:r>
      <w:bookmarkEnd w:id="2770"/>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188D2DDF" w:rsidR="00301CB0" w:rsidRPr="00C6761E" w:rsidRDefault="00301CB0" w:rsidP="00301CB0">
      <w:pPr>
        <w:pStyle w:val="Heading4"/>
      </w:pPr>
      <w:bookmarkStart w:id="2771" w:name="_Toc172040132"/>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71"/>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2772" w:name="_CR10_3_8"/>
      <w:bookmarkStart w:id="2773" w:name="_Toc68196362"/>
      <w:bookmarkStart w:id="2774" w:name="_Toc59209033"/>
      <w:bookmarkStart w:id="2775" w:name="_Toc51951257"/>
      <w:bookmarkStart w:id="2776" w:name="_Toc45882707"/>
      <w:bookmarkStart w:id="2777" w:name="_Toc45282321"/>
      <w:bookmarkStart w:id="2778" w:name="_Toc34404472"/>
      <w:bookmarkStart w:id="2779" w:name="_Toc34388701"/>
      <w:bookmarkStart w:id="2780" w:name="_Toc172040133"/>
      <w:bookmarkEnd w:id="2736"/>
      <w:bookmarkEnd w:id="2737"/>
      <w:bookmarkEnd w:id="2738"/>
      <w:bookmarkEnd w:id="2739"/>
      <w:bookmarkEnd w:id="2740"/>
      <w:bookmarkEnd w:id="2772"/>
      <w:r w:rsidRPr="00C6761E">
        <w:t>10.3.8</w:t>
      </w:r>
      <w:r w:rsidRPr="00C6761E">
        <w:tab/>
        <w:t>ProSe direct link keepalive request</w:t>
      </w:r>
      <w:bookmarkEnd w:id="2773"/>
      <w:bookmarkEnd w:id="2774"/>
      <w:bookmarkEnd w:id="2775"/>
      <w:bookmarkEnd w:id="2776"/>
      <w:bookmarkEnd w:id="2777"/>
      <w:bookmarkEnd w:id="2778"/>
      <w:bookmarkEnd w:id="2779"/>
      <w:bookmarkEnd w:id="2780"/>
    </w:p>
    <w:p w14:paraId="0EE39E8A" w14:textId="77777777" w:rsidR="007E60DF" w:rsidRPr="00C6761E" w:rsidRDefault="007E60DF" w:rsidP="007E60DF">
      <w:pPr>
        <w:pStyle w:val="Heading4"/>
      </w:pPr>
      <w:bookmarkStart w:id="2781" w:name="_CR10_3_8_1"/>
      <w:bookmarkStart w:id="2782" w:name="_Toc68196363"/>
      <w:bookmarkStart w:id="2783" w:name="_Toc59209034"/>
      <w:bookmarkStart w:id="2784" w:name="_Toc51951258"/>
      <w:bookmarkStart w:id="2785" w:name="_Toc45882708"/>
      <w:bookmarkStart w:id="2786" w:name="_Toc45282322"/>
      <w:bookmarkStart w:id="2787" w:name="_Toc34404473"/>
      <w:bookmarkStart w:id="2788" w:name="_Toc34388702"/>
      <w:bookmarkStart w:id="2789" w:name="_Toc172040134"/>
      <w:bookmarkEnd w:id="2781"/>
      <w:r w:rsidRPr="00C6761E">
        <w:t>10.3.8.1</w:t>
      </w:r>
      <w:r w:rsidRPr="00C6761E">
        <w:tab/>
        <w:t>Message definition</w:t>
      </w:r>
      <w:bookmarkEnd w:id="2782"/>
      <w:bookmarkEnd w:id="2783"/>
      <w:bookmarkEnd w:id="2784"/>
      <w:bookmarkEnd w:id="2785"/>
      <w:bookmarkEnd w:id="2786"/>
      <w:bookmarkEnd w:id="2787"/>
      <w:bookmarkEnd w:id="2788"/>
      <w:bookmarkEnd w:id="2789"/>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2790" w:name="_CRTable10_3_8_1_1"/>
      <w:r w:rsidRPr="00C6761E">
        <w:lastRenderedPageBreak/>
        <w:t>Table </w:t>
      </w:r>
      <w:bookmarkEnd w:id="2790"/>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2791" w:name="_CR10_3_8_2"/>
      <w:bookmarkStart w:id="2792" w:name="_Toc68196364"/>
      <w:bookmarkStart w:id="2793" w:name="_Toc59209035"/>
      <w:bookmarkStart w:id="2794" w:name="_Toc51951259"/>
      <w:bookmarkStart w:id="2795" w:name="_Toc45882709"/>
      <w:bookmarkStart w:id="2796" w:name="_Toc45282323"/>
      <w:bookmarkStart w:id="2797" w:name="_Toc34404474"/>
      <w:bookmarkStart w:id="2798" w:name="_Toc34388703"/>
      <w:bookmarkStart w:id="2799" w:name="_Toc172040135"/>
      <w:bookmarkEnd w:id="2791"/>
      <w:r w:rsidRPr="00C6761E">
        <w:t>10.3.8.2</w:t>
      </w:r>
      <w:r w:rsidRPr="00C6761E">
        <w:tab/>
        <w:t>Maximum inactivity period</w:t>
      </w:r>
      <w:bookmarkEnd w:id="2792"/>
      <w:bookmarkEnd w:id="2793"/>
      <w:bookmarkEnd w:id="2794"/>
      <w:bookmarkEnd w:id="2795"/>
      <w:bookmarkEnd w:id="2796"/>
      <w:bookmarkEnd w:id="2797"/>
      <w:bookmarkEnd w:id="2798"/>
      <w:bookmarkEnd w:id="2799"/>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2800" w:name="_CR10_3_9"/>
      <w:bookmarkStart w:id="2801" w:name="_Toc68196365"/>
      <w:bookmarkStart w:id="2802" w:name="_Toc59209036"/>
      <w:bookmarkStart w:id="2803" w:name="_Toc51951260"/>
      <w:bookmarkStart w:id="2804" w:name="_Toc45882710"/>
      <w:bookmarkStart w:id="2805" w:name="_Toc45282324"/>
      <w:bookmarkStart w:id="2806" w:name="_Toc34404475"/>
      <w:bookmarkStart w:id="2807" w:name="_Toc34388704"/>
      <w:bookmarkStart w:id="2808" w:name="_Toc172040136"/>
      <w:bookmarkEnd w:id="2800"/>
      <w:r w:rsidRPr="00C6761E">
        <w:t>10.3.9</w:t>
      </w:r>
      <w:r w:rsidRPr="00C6761E">
        <w:tab/>
        <w:t>ProSe direct link keepalive response</w:t>
      </w:r>
      <w:bookmarkEnd w:id="2801"/>
      <w:bookmarkEnd w:id="2802"/>
      <w:bookmarkEnd w:id="2803"/>
      <w:bookmarkEnd w:id="2804"/>
      <w:bookmarkEnd w:id="2805"/>
      <w:bookmarkEnd w:id="2806"/>
      <w:bookmarkEnd w:id="2807"/>
      <w:bookmarkEnd w:id="2808"/>
    </w:p>
    <w:p w14:paraId="6ED0987E" w14:textId="77777777" w:rsidR="007E60DF" w:rsidRPr="00C6761E" w:rsidRDefault="007E60DF" w:rsidP="007E60DF">
      <w:pPr>
        <w:pStyle w:val="Heading4"/>
      </w:pPr>
      <w:bookmarkStart w:id="2809" w:name="_CR10_3_9_1"/>
      <w:bookmarkStart w:id="2810" w:name="_Toc68196366"/>
      <w:bookmarkStart w:id="2811" w:name="_Toc59209037"/>
      <w:bookmarkStart w:id="2812" w:name="_Toc51951261"/>
      <w:bookmarkStart w:id="2813" w:name="_Toc45882711"/>
      <w:bookmarkStart w:id="2814" w:name="_Toc45282325"/>
      <w:bookmarkStart w:id="2815" w:name="_Toc34404476"/>
      <w:bookmarkStart w:id="2816" w:name="_Toc34388705"/>
      <w:bookmarkStart w:id="2817" w:name="_Toc172040137"/>
      <w:bookmarkEnd w:id="2809"/>
      <w:r w:rsidRPr="00C6761E">
        <w:t>10.3.9.1</w:t>
      </w:r>
      <w:r w:rsidRPr="00C6761E">
        <w:tab/>
        <w:t>Message definition</w:t>
      </w:r>
      <w:bookmarkEnd w:id="2810"/>
      <w:bookmarkEnd w:id="2811"/>
      <w:bookmarkEnd w:id="2812"/>
      <w:bookmarkEnd w:id="2813"/>
      <w:bookmarkEnd w:id="2814"/>
      <w:bookmarkEnd w:id="2815"/>
      <w:bookmarkEnd w:id="2816"/>
      <w:bookmarkEnd w:id="2817"/>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2818" w:name="_CRTable10_3_9_1_1"/>
      <w:r w:rsidRPr="00C6761E">
        <w:t>Table </w:t>
      </w:r>
      <w:bookmarkEnd w:id="2818"/>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2819" w:name="_CR10_3_10"/>
      <w:bookmarkStart w:id="2820" w:name="_Toc68196367"/>
      <w:bookmarkStart w:id="2821" w:name="_Toc59209038"/>
      <w:bookmarkStart w:id="2822" w:name="_Toc51951262"/>
      <w:bookmarkStart w:id="2823" w:name="_Toc45882712"/>
      <w:bookmarkStart w:id="2824" w:name="_Toc45282326"/>
      <w:bookmarkStart w:id="2825" w:name="_Toc172040138"/>
      <w:bookmarkEnd w:id="2819"/>
      <w:r w:rsidRPr="00C6761E">
        <w:t>10.3.10</w:t>
      </w:r>
      <w:r w:rsidRPr="00C6761E">
        <w:tab/>
        <w:t>ProSe direct link authentication request</w:t>
      </w:r>
      <w:bookmarkEnd w:id="2820"/>
      <w:bookmarkEnd w:id="2821"/>
      <w:bookmarkEnd w:id="2822"/>
      <w:bookmarkEnd w:id="2823"/>
      <w:bookmarkEnd w:id="2824"/>
      <w:bookmarkEnd w:id="2825"/>
    </w:p>
    <w:p w14:paraId="04166AA6" w14:textId="77777777" w:rsidR="007E60DF" w:rsidRPr="00C6761E" w:rsidRDefault="007E60DF" w:rsidP="007E60DF">
      <w:pPr>
        <w:pStyle w:val="Heading4"/>
      </w:pPr>
      <w:bookmarkStart w:id="2826" w:name="_CR10_3_10_1"/>
      <w:bookmarkStart w:id="2827" w:name="_Toc68196368"/>
      <w:bookmarkStart w:id="2828" w:name="_Toc59209039"/>
      <w:bookmarkStart w:id="2829" w:name="_Toc51951263"/>
      <w:bookmarkStart w:id="2830" w:name="_Toc45882713"/>
      <w:bookmarkStart w:id="2831" w:name="_Toc45282327"/>
      <w:bookmarkStart w:id="2832" w:name="_Toc172040139"/>
      <w:bookmarkEnd w:id="2826"/>
      <w:r w:rsidRPr="00C6761E">
        <w:t>10.3.10.1</w:t>
      </w:r>
      <w:r w:rsidRPr="00C6761E">
        <w:tab/>
        <w:t>Message definition</w:t>
      </w:r>
      <w:bookmarkEnd w:id="2827"/>
      <w:bookmarkEnd w:id="2828"/>
      <w:bookmarkEnd w:id="2829"/>
      <w:bookmarkEnd w:id="2830"/>
      <w:bookmarkEnd w:id="2831"/>
      <w:bookmarkEnd w:id="2832"/>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2833" w:name="_CRTable10_3_10_1_1"/>
      <w:r w:rsidRPr="00C6761E">
        <w:lastRenderedPageBreak/>
        <w:t>Table </w:t>
      </w:r>
      <w:bookmarkEnd w:id="2833"/>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2834" w:name="_CR10_3_11"/>
      <w:bookmarkStart w:id="2835" w:name="_Toc68196369"/>
      <w:bookmarkStart w:id="2836" w:name="_Toc59209040"/>
      <w:bookmarkStart w:id="2837" w:name="_Toc51951264"/>
      <w:bookmarkStart w:id="2838" w:name="_Toc45882714"/>
      <w:bookmarkStart w:id="2839" w:name="_Toc45282328"/>
      <w:bookmarkStart w:id="2840" w:name="_Toc172040140"/>
      <w:bookmarkEnd w:id="2834"/>
      <w:r w:rsidRPr="00C6761E">
        <w:t>10.3.11</w:t>
      </w:r>
      <w:r w:rsidRPr="00C6761E">
        <w:tab/>
        <w:t>ProSe direct link authentication response</w:t>
      </w:r>
      <w:bookmarkEnd w:id="2835"/>
      <w:bookmarkEnd w:id="2836"/>
      <w:bookmarkEnd w:id="2837"/>
      <w:bookmarkEnd w:id="2838"/>
      <w:bookmarkEnd w:id="2839"/>
      <w:bookmarkEnd w:id="2840"/>
    </w:p>
    <w:p w14:paraId="54769B84" w14:textId="77777777" w:rsidR="007E60DF" w:rsidRPr="00C6761E" w:rsidRDefault="007E60DF" w:rsidP="007E60DF">
      <w:pPr>
        <w:pStyle w:val="Heading4"/>
      </w:pPr>
      <w:bookmarkStart w:id="2841" w:name="_CR10_3_11_1"/>
      <w:bookmarkStart w:id="2842" w:name="_Toc68196370"/>
      <w:bookmarkStart w:id="2843" w:name="_Toc59209041"/>
      <w:bookmarkStart w:id="2844" w:name="_Toc51951265"/>
      <w:bookmarkStart w:id="2845" w:name="_Toc45882715"/>
      <w:bookmarkStart w:id="2846" w:name="_Toc45282329"/>
      <w:bookmarkStart w:id="2847" w:name="_Toc172040141"/>
      <w:bookmarkEnd w:id="2841"/>
      <w:r w:rsidRPr="00C6761E">
        <w:t>10.3.11.1</w:t>
      </w:r>
      <w:r w:rsidRPr="00C6761E">
        <w:tab/>
        <w:t>Message definition</w:t>
      </w:r>
      <w:bookmarkEnd w:id="2842"/>
      <w:bookmarkEnd w:id="2843"/>
      <w:bookmarkEnd w:id="2844"/>
      <w:bookmarkEnd w:id="2845"/>
      <w:bookmarkEnd w:id="2846"/>
      <w:bookmarkEnd w:id="2847"/>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2848" w:name="_CRTable10_3_11_1_1"/>
      <w:r w:rsidRPr="00C6761E">
        <w:t>Table </w:t>
      </w:r>
      <w:bookmarkEnd w:id="2848"/>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2849" w:name="_CR10_3_12"/>
      <w:bookmarkStart w:id="2850" w:name="_Toc68196371"/>
      <w:bookmarkStart w:id="2851" w:name="_Toc59209042"/>
      <w:bookmarkStart w:id="2852" w:name="_Toc51951266"/>
      <w:bookmarkStart w:id="2853" w:name="_Toc45882716"/>
      <w:bookmarkStart w:id="2854" w:name="_Toc45282330"/>
      <w:bookmarkStart w:id="2855" w:name="_Toc172040142"/>
      <w:bookmarkEnd w:id="2849"/>
      <w:r w:rsidRPr="00C6761E">
        <w:t>10.3.12</w:t>
      </w:r>
      <w:r w:rsidRPr="00C6761E">
        <w:tab/>
        <w:t>ProSe direct link authentication reject</w:t>
      </w:r>
      <w:bookmarkEnd w:id="2850"/>
      <w:bookmarkEnd w:id="2851"/>
      <w:bookmarkEnd w:id="2852"/>
      <w:bookmarkEnd w:id="2853"/>
      <w:bookmarkEnd w:id="2854"/>
      <w:bookmarkEnd w:id="2855"/>
    </w:p>
    <w:p w14:paraId="67D48772" w14:textId="77777777" w:rsidR="007E60DF" w:rsidRPr="00C6761E" w:rsidRDefault="007E60DF" w:rsidP="007E60DF">
      <w:pPr>
        <w:pStyle w:val="Heading4"/>
      </w:pPr>
      <w:bookmarkStart w:id="2856" w:name="_CR10_3_12_1"/>
      <w:bookmarkStart w:id="2857" w:name="_Toc68196372"/>
      <w:bookmarkStart w:id="2858" w:name="_Toc59209043"/>
      <w:bookmarkStart w:id="2859" w:name="_Toc51951267"/>
      <w:bookmarkStart w:id="2860" w:name="_Toc45882717"/>
      <w:bookmarkStart w:id="2861" w:name="_Toc45282331"/>
      <w:bookmarkStart w:id="2862" w:name="_Toc172040143"/>
      <w:bookmarkEnd w:id="2856"/>
      <w:r w:rsidRPr="00C6761E">
        <w:t>10.3.12.1</w:t>
      </w:r>
      <w:r w:rsidRPr="00C6761E">
        <w:tab/>
        <w:t>Message definition</w:t>
      </w:r>
      <w:bookmarkEnd w:id="2857"/>
      <w:bookmarkEnd w:id="2858"/>
      <w:bookmarkEnd w:id="2859"/>
      <w:bookmarkEnd w:id="2860"/>
      <w:bookmarkEnd w:id="2861"/>
      <w:bookmarkEnd w:id="2862"/>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2863" w:name="_CRTable10_3_12_1_1"/>
      <w:r w:rsidRPr="00C6761E">
        <w:t>Table </w:t>
      </w:r>
      <w:bookmarkEnd w:id="2863"/>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2864" w:name="_CR10_3_13"/>
      <w:bookmarkStart w:id="2865" w:name="_Toc68196373"/>
      <w:bookmarkStart w:id="2866" w:name="_Toc59209044"/>
      <w:bookmarkStart w:id="2867" w:name="_Toc51951268"/>
      <w:bookmarkStart w:id="2868" w:name="_Toc45882718"/>
      <w:bookmarkStart w:id="2869" w:name="_Toc45282332"/>
      <w:bookmarkStart w:id="2870" w:name="_Toc172040144"/>
      <w:bookmarkEnd w:id="2864"/>
      <w:r w:rsidRPr="00C6761E">
        <w:lastRenderedPageBreak/>
        <w:t>10.3.13</w:t>
      </w:r>
      <w:r w:rsidRPr="00C6761E">
        <w:tab/>
        <w:t>ProSe direct link security mode command</w:t>
      </w:r>
      <w:bookmarkEnd w:id="2865"/>
      <w:bookmarkEnd w:id="2866"/>
      <w:bookmarkEnd w:id="2867"/>
      <w:bookmarkEnd w:id="2868"/>
      <w:bookmarkEnd w:id="2869"/>
      <w:bookmarkEnd w:id="2870"/>
    </w:p>
    <w:p w14:paraId="20BB6249" w14:textId="77777777" w:rsidR="007E60DF" w:rsidRPr="00C6761E" w:rsidRDefault="007E60DF" w:rsidP="007E60DF">
      <w:pPr>
        <w:pStyle w:val="Heading4"/>
      </w:pPr>
      <w:bookmarkStart w:id="2871" w:name="_CR10_3_13_1"/>
      <w:bookmarkStart w:id="2872" w:name="_Toc68196374"/>
      <w:bookmarkStart w:id="2873" w:name="_Toc59209045"/>
      <w:bookmarkStart w:id="2874" w:name="_Toc51951269"/>
      <w:bookmarkStart w:id="2875" w:name="_Toc45882719"/>
      <w:bookmarkStart w:id="2876" w:name="_Toc45282333"/>
      <w:bookmarkStart w:id="2877" w:name="_Toc26193713"/>
      <w:bookmarkStart w:id="2878" w:name="_Toc172040145"/>
      <w:bookmarkEnd w:id="2871"/>
      <w:r w:rsidRPr="00C6761E">
        <w:t>10.3.13.1</w:t>
      </w:r>
      <w:r w:rsidRPr="00C6761E">
        <w:tab/>
        <w:t>Message definition</w:t>
      </w:r>
      <w:bookmarkEnd w:id="2872"/>
      <w:bookmarkEnd w:id="2873"/>
      <w:bookmarkEnd w:id="2874"/>
      <w:bookmarkEnd w:id="2875"/>
      <w:bookmarkEnd w:id="2876"/>
      <w:bookmarkEnd w:id="2877"/>
      <w:bookmarkEnd w:id="2878"/>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2879" w:name="_CRTable10_3_13_1_1"/>
      <w:r w:rsidRPr="00C6761E">
        <w:t>Table </w:t>
      </w:r>
      <w:bookmarkEnd w:id="2879"/>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2880" w:name="_CR10_3_13_2"/>
      <w:bookmarkStart w:id="2881" w:name="_Toc68196375"/>
      <w:bookmarkStart w:id="2882" w:name="_Toc59209046"/>
      <w:bookmarkStart w:id="2883" w:name="_Toc51951270"/>
      <w:bookmarkStart w:id="2884" w:name="_Toc45882720"/>
      <w:bookmarkStart w:id="2885" w:name="_Toc45282334"/>
      <w:bookmarkStart w:id="2886" w:name="_Toc172040146"/>
      <w:bookmarkEnd w:id="2880"/>
      <w:r w:rsidRPr="00C6761E">
        <w:t>10.3.13.2</w:t>
      </w:r>
      <w:r w:rsidRPr="00C6761E">
        <w:tab/>
        <w:t>Nonce_2</w:t>
      </w:r>
      <w:bookmarkEnd w:id="2881"/>
      <w:bookmarkEnd w:id="2882"/>
      <w:bookmarkEnd w:id="2883"/>
      <w:bookmarkEnd w:id="2884"/>
      <w:bookmarkEnd w:id="2885"/>
      <w:bookmarkEnd w:id="2886"/>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2887" w:name="_Toc68196376"/>
      <w:bookmarkStart w:id="2888" w:name="_Toc59209047"/>
      <w:bookmarkStart w:id="2889" w:name="_Toc51951271"/>
      <w:bookmarkStart w:id="2890" w:name="_Toc45882721"/>
      <w:bookmarkStart w:id="2891"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2892" w:name="_CR10_3_13_3"/>
      <w:bookmarkStart w:id="2893" w:name="_Toc172040147"/>
      <w:bookmarkEnd w:id="2892"/>
      <w:r w:rsidRPr="00C6761E">
        <w:t>10.3.13.3</w:t>
      </w:r>
      <w:r w:rsidRPr="00C6761E">
        <w:tab/>
        <w:t>LSB of KNRP-sess ID</w:t>
      </w:r>
      <w:bookmarkEnd w:id="2887"/>
      <w:bookmarkEnd w:id="2888"/>
      <w:bookmarkEnd w:id="2889"/>
      <w:bookmarkEnd w:id="2890"/>
      <w:bookmarkEnd w:id="2891"/>
      <w:bookmarkEnd w:id="2893"/>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2894" w:name="_CR10_3_13_4"/>
      <w:bookmarkStart w:id="2895" w:name="_Toc68196377"/>
      <w:bookmarkStart w:id="2896" w:name="_Toc59209048"/>
      <w:bookmarkStart w:id="2897" w:name="_Toc51951272"/>
      <w:bookmarkStart w:id="2898" w:name="_Toc45882722"/>
      <w:bookmarkStart w:id="2899" w:name="_Toc45282336"/>
      <w:bookmarkStart w:id="2900" w:name="_Toc172040148"/>
      <w:bookmarkEnd w:id="2894"/>
      <w:r w:rsidRPr="00C6761E">
        <w:t>10.3.13.4</w:t>
      </w:r>
      <w:r w:rsidRPr="00C6761E">
        <w:tab/>
        <w:t>Key establishment information container</w:t>
      </w:r>
      <w:bookmarkEnd w:id="2895"/>
      <w:bookmarkEnd w:id="2896"/>
      <w:bookmarkEnd w:id="2897"/>
      <w:bookmarkEnd w:id="2898"/>
      <w:bookmarkEnd w:id="2899"/>
      <w:bookmarkEnd w:id="2900"/>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2901" w:name="_CR10_3_13_5"/>
      <w:bookmarkStart w:id="2902" w:name="_Toc68196378"/>
      <w:bookmarkStart w:id="2903" w:name="_Toc59209049"/>
      <w:bookmarkStart w:id="2904" w:name="_Toc51951273"/>
      <w:bookmarkStart w:id="2905" w:name="_Toc45882723"/>
      <w:bookmarkStart w:id="2906" w:name="_Toc45282337"/>
      <w:bookmarkStart w:id="2907" w:name="_Toc172040149"/>
      <w:bookmarkEnd w:id="2901"/>
      <w:r w:rsidRPr="00C6761E">
        <w:lastRenderedPageBreak/>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2902"/>
      <w:bookmarkEnd w:id="2903"/>
      <w:bookmarkEnd w:id="2904"/>
      <w:bookmarkEnd w:id="2905"/>
      <w:bookmarkEnd w:id="2906"/>
      <w:bookmarkEnd w:id="2907"/>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2908" w:name="_CR10_3_13_6"/>
      <w:bookmarkStart w:id="2909" w:name="_Toc68196379"/>
      <w:bookmarkStart w:id="2910" w:name="_Toc59209050"/>
      <w:bookmarkStart w:id="2911" w:name="_Toc51951274"/>
      <w:bookmarkStart w:id="2912" w:name="_Toc45882724"/>
      <w:bookmarkStart w:id="2913" w:name="_Toc45282338"/>
      <w:bookmarkStart w:id="2914" w:name="_Toc172040150"/>
      <w:bookmarkEnd w:id="2908"/>
      <w:r w:rsidRPr="00C6761E">
        <w:t>10.3.13.</w:t>
      </w:r>
      <w:r w:rsidRPr="00C6761E">
        <w:rPr>
          <w:lang w:eastAsia="zh-CN"/>
        </w:rPr>
        <w:t>6</w:t>
      </w:r>
      <w:r w:rsidRPr="00C6761E">
        <w:tab/>
      </w:r>
      <w:r w:rsidRPr="00C6761E">
        <w:rPr>
          <w:lang w:eastAsia="ja-JP"/>
        </w:rPr>
        <w:t>UE PC5 unicast signalling security policy</w:t>
      </w:r>
      <w:bookmarkEnd w:id="2909"/>
      <w:bookmarkEnd w:id="2910"/>
      <w:bookmarkEnd w:id="2914"/>
    </w:p>
    <w:p w14:paraId="1FC793DE" w14:textId="77777777" w:rsidR="007E60DF" w:rsidRPr="00C6761E" w:rsidRDefault="007E60DF" w:rsidP="007E60DF">
      <w:pPr>
        <w:rPr>
          <w:lang w:eastAsia="zh-CN"/>
        </w:rPr>
      </w:pPr>
      <w:bookmarkStart w:id="2915"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2916" w:name="_CR10_3_13_7"/>
      <w:bookmarkStart w:id="2917" w:name="_Toc68196380"/>
      <w:bookmarkStart w:id="2918" w:name="_Toc172040151"/>
      <w:bookmarkEnd w:id="2916"/>
      <w:r w:rsidRPr="00C6761E">
        <w:t>10.3.13.7</w:t>
      </w:r>
      <w:r w:rsidRPr="00C6761E">
        <w:tab/>
        <w:t>GPI</w:t>
      </w:r>
      <w:bookmarkEnd w:id="2918"/>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2919" w:name="_CR10_3_13_8"/>
      <w:bookmarkStart w:id="2920" w:name="_Toc172040152"/>
      <w:bookmarkEnd w:id="2919"/>
      <w:r w:rsidRPr="00C6761E">
        <w:rPr>
          <w:lang w:eastAsia="zh-CN"/>
        </w:rPr>
        <w:t>10.3.13.8</w:t>
      </w:r>
      <w:r w:rsidRPr="00C6761E">
        <w:rPr>
          <w:lang w:eastAsia="zh-CN"/>
        </w:rPr>
        <w:tab/>
        <w:t>EAP message</w:t>
      </w:r>
      <w:bookmarkEnd w:id="2920"/>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2921" w:name="_CR10_3_14"/>
      <w:bookmarkStart w:id="2922" w:name="_Toc172040153"/>
      <w:bookmarkEnd w:id="2921"/>
      <w:r w:rsidRPr="00C6761E">
        <w:t>10.3.14</w:t>
      </w:r>
      <w:r w:rsidRPr="00C6761E">
        <w:tab/>
        <w:t>ProSe direct link security mode complete</w:t>
      </w:r>
      <w:bookmarkEnd w:id="2911"/>
      <w:bookmarkEnd w:id="2912"/>
      <w:bookmarkEnd w:id="2913"/>
      <w:bookmarkEnd w:id="2915"/>
      <w:bookmarkEnd w:id="2917"/>
      <w:bookmarkEnd w:id="2922"/>
    </w:p>
    <w:p w14:paraId="0CF92D31" w14:textId="77777777" w:rsidR="007E60DF" w:rsidRPr="00C6761E" w:rsidRDefault="007E60DF" w:rsidP="007E60DF">
      <w:pPr>
        <w:pStyle w:val="Heading4"/>
      </w:pPr>
      <w:bookmarkStart w:id="2923" w:name="_CR10_3_14_1"/>
      <w:bookmarkStart w:id="2924" w:name="_Toc68196381"/>
      <w:bookmarkStart w:id="2925" w:name="_Toc59209052"/>
      <w:bookmarkStart w:id="2926" w:name="_Toc51951275"/>
      <w:bookmarkStart w:id="2927" w:name="_Toc45882725"/>
      <w:bookmarkStart w:id="2928" w:name="_Toc45282339"/>
      <w:bookmarkStart w:id="2929" w:name="_Toc172040154"/>
      <w:bookmarkEnd w:id="2923"/>
      <w:r w:rsidRPr="00C6761E">
        <w:t>10.3.14.1</w:t>
      </w:r>
      <w:r w:rsidRPr="00C6761E">
        <w:tab/>
        <w:t>Message definition</w:t>
      </w:r>
      <w:bookmarkEnd w:id="2924"/>
      <w:bookmarkEnd w:id="2925"/>
      <w:bookmarkEnd w:id="2926"/>
      <w:bookmarkEnd w:id="2927"/>
      <w:bookmarkEnd w:id="2928"/>
      <w:bookmarkEnd w:id="2929"/>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2930" w:name="_CRTable10_3_14_1_1"/>
      <w:r w:rsidRPr="00C6761E">
        <w:t>Table </w:t>
      </w:r>
      <w:bookmarkEnd w:id="2930"/>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lang w:eastAsia="ja-JP"/>
              </w:rPr>
            </w:pPr>
            <w:r>
              <w:rPr>
                <w:lang w:eastAsia="ja-JP"/>
              </w:rPr>
              <w:t>MAC address</w:t>
            </w:r>
          </w:p>
          <w:p w14:paraId="716A0250" w14:textId="77777777" w:rsidR="008B458B" w:rsidRPr="00C6761E" w:rsidRDefault="008B458B" w:rsidP="007B2DE9">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2931" w:name="_CR10_3_14_2"/>
      <w:bookmarkStart w:id="2932" w:name="_Toc68196382"/>
      <w:bookmarkStart w:id="2933" w:name="_Toc59209053"/>
      <w:bookmarkStart w:id="2934" w:name="_Toc51951276"/>
      <w:bookmarkStart w:id="2935" w:name="_Toc45882726"/>
      <w:bookmarkStart w:id="2936" w:name="_Toc45282340"/>
      <w:bookmarkStart w:id="2937" w:name="_Toc172040155"/>
      <w:bookmarkEnd w:id="2931"/>
      <w:r w:rsidRPr="00C6761E">
        <w:lastRenderedPageBreak/>
        <w:t>10.3.14.2</w:t>
      </w:r>
      <w:r w:rsidRPr="00C6761E">
        <w:tab/>
        <w:t>IP address configuration</w:t>
      </w:r>
      <w:bookmarkEnd w:id="2932"/>
      <w:bookmarkEnd w:id="2933"/>
      <w:bookmarkEnd w:id="2934"/>
      <w:bookmarkEnd w:id="2935"/>
      <w:bookmarkEnd w:id="2936"/>
      <w:bookmarkEnd w:id="2937"/>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2938" w:name="_CR10_3_14_3"/>
      <w:bookmarkStart w:id="2939" w:name="_Toc68196383"/>
      <w:bookmarkStart w:id="2940" w:name="_Toc59209054"/>
      <w:bookmarkStart w:id="2941" w:name="_Toc51951277"/>
      <w:bookmarkStart w:id="2942" w:name="_Toc45882727"/>
      <w:bookmarkStart w:id="2943" w:name="_Toc45282341"/>
      <w:bookmarkStart w:id="2944" w:name="_Toc172040156"/>
      <w:bookmarkEnd w:id="2938"/>
      <w:r w:rsidRPr="00C6761E">
        <w:t>10.3.14.3</w:t>
      </w:r>
      <w:r w:rsidRPr="00C6761E">
        <w:tab/>
      </w:r>
      <w:r w:rsidR="00D171CB" w:rsidRPr="00C6761E">
        <w:t>Target l</w:t>
      </w:r>
      <w:r w:rsidRPr="00C6761E">
        <w:t>ink local IPv6 address</w:t>
      </w:r>
      <w:bookmarkEnd w:id="2939"/>
      <w:bookmarkEnd w:id="2940"/>
      <w:bookmarkEnd w:id="2941"/>
      <w:bookmarkEnd w:id="2942"/>
      <w:bookmarkEnd w:id="2943"/>
      <w:bookmarkEnd w:id="2944"/>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2945" w:name="_CR10_3_14_4"/>
      <w:bookmarkStart w:id="2946" w:name="_Toc68196384"/>
      <w:bookmarkStart w:id="2947" w:name="_Toc59209055"/>
      <w:bookmarkStart w:id="2948" w:name="_Toc51951278"/>
      <w:bookmarkStart w:id="2949" w:name="_Toc45882728"/>
      <w:bookmarkStart w:id="2950" w:name="_Toc45282342"/>
      <w:bookmarkStart w:id="2951" w:name="_Toc172040157"/>
      <w:bookmarkEnd w:id="2945"/>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2946"/>
      <w:bookmarkEnd w:id="2947"/>
      <w:bookmarkEnd w:id="2948"/>
      <w:bookmarkEnd w:id="2949"/>
      <w:bookmarkEnd w:id="2950"/>
      <w:bookmarkEnd w:id="2951"/>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2952" w:name="_CR10_3_14_5"/>
      <w:bookmarkStart w:id="2953" w:name="_Toc172040158"/>
      <w:bookmarkEnd w:id="2952"/>
      <w:r w:rsidRPr="00C6761E">
        <w:t>10.3.14.</w:t>
      </w:r>
      <w:r w:rsidR="00D31878" w:rsidRPr="00C6761E">
        <w:t>5</w:t>
      </w:r>
      <w:r w:rsidRPr="00C6761E">
        <w:tab/>
        <w:t>QoS rules</w:t>
      </w:r>
      <w:bookmarkEnd w:id="2953"/>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2954" w:name="_CR10_3_14_6"/>
      <w:bookmarkStart w:id="2955" w:name="_Toc85471313"/>
      <w:bookmarkStart w:id="2956" w:name="_Toc172040159"/>
      <w:bookmarkEnd w:id="2954"/>
      <w:r w:rsidRPr="00C6761E">
        <w:t>10.3.14.</w:t>
      </w:r>
      <w:r w:rsidR="00D31878" w:rsidRPr="00C6761E">
        <w:t>6</w:t>
      </w:r>
      <w:r w:rsidRPr="00C6761E">
        <w:tab/>
      </w:r>
      <w:bookmarkEnd w:id="2955"/>
      <w:r w:rsidRPr="00C6761E">
        <w:t>QoS flow descriptions</w:t>
      </w:r>
      <w:bookmarkEnd w:id="2956"/>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2957" w:name="_Toc172040160"/>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2957"/>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2958" w:name="_CR10_3_15"/>
      <w:bookmarkStart w:id="2959" w:name="_Toc68196385"/>
      <w:bookmarkStart w:id="2960" w:name="_Toc59209056"/>
      <w:bookmarkStart w:id="2961" w:name="_Toc51951279"/>
      <w:bookmarkStart w:id="2962" w:name="_Toc45882729"/>
      <w:bookmarkStart w:id="2963" w:name="_Toc45282343"/>
      <w:bookmarkStart w:id="2964" w:name="_Toc172040161"/>
      <w:bookmarkEnd w:id="2958"/>
      <w:r w:rsidRPr="00C6761E">
        <w:t>10.3.15</w:t>
      </w:r>
      <w:r w:rsidRPr="00C6761E">
        <w:tab/>
        <w:t>ProSe direct link security mode reject</w:t>
      </w:r>
      <w:bookmarkEnd w:id="2959"/>
      <w:bookmarkEnd w:id="2960"/>
      <w:bookmarkEnd w:id="2961"/>
      <w:bookmarkEnd w:id="2962"/>
      <w:bookmarkEnd w:id="2963"/>
      <w:bookmarkEnd w:id="2964"/>
    </w:p>
    <w:p w14:paraId="106AF7BF" w14:textId="77777777" w:rsidR="007E60DF" w:rsidRPr="00C6761E" w:rsidRDefault="007E60DF" w:rsidP="007E60DF">
      <w:pPr>
        <w:pStyle w:val="Heading4"/>
      </w:pPr>
      <w:bookmarkStart w:id="2965" w:name="_CR10_3_15_1"/>
      <w:bookmarkStart w:id="2966" w:name="_Toc68196386"/>
      <w:bookmarkStart w:id="2967" w:name="_Toc59209057"/>
      <w:bookmarkStart w:id="2968" w:name="_Toc51951280"/>
      <w:bookmarkStart w:id="2969" w:name="_Toc45882730"/>
      <w:bookmarkStart w:id="2970" w:name="_Toc45282344"/>
      <w:bookmarkStart w:id="2971" w:name="_Toc172040162"/>
      <w:bookmarkEnd w:id="2965"/>
      <w:r w:rsidRPr="00C6761E">
        <w:t>10.3.15.1</w:t>
      </w:r>
      <w:r w:rsidRPr="00C6761E">
        <w:tab/>
        <w:t>Message definition</w:t>
      </w:r>
      <w:bookmarkEnd w:id="2966"/>
      <w:bookmarkEnd w:id="2967"/>
      <w:bookmarkEnd w:id="2968"/>
      <w:bookmarkEnd w:id="2969"/>
      <w:bookmarkEnd w:id="2970"/>
      <w:bookmarkEnd w:id="2971"/>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2972" w:name="_CRTable10_3_15_1_1"/>
      <w:r w:rsidRPr="00C6761E">
        <w:lastRenderedPageBreak/>
        <w:t>Table </w:t>
      </w:r>
      <w:bookmarkEnd w:id="2972"/>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2973" w:name="_CR10_3_15_2"/>
      <w:bookmarkStart w:id="2974" w:name="_Toc68196387"/>
      <w:bookmarkStart w:id="2975" w:name="_Toc59209058"/>
      <w:bookmarkStart w:id="2976" w:name="_Toc51951281"/>
      <w:bookmarkStart w:id="2977" w:name="_Toc45882731"/>
      <w:bookmarkStart w:id="2978" w:name="_Toc45282345"/>
      <w:bookmarkStart w:id="2979" w:name="_Toc172040163"/>
      <w:bookmarkEnd w:id="2973"/>
      <w:r w:rsidRPr="00C6761E">
        <w:t>10.3.15.2</w:t>
      </w:r>
      <w:r w:rsidRPr="00C6761E">
        <w:tab/>
        <w:t>RAND</w:t>
      </w:r>
      <w:bookmarkEnd w:id="2979"/>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2980" w:name="_CR10_3_15_3"/>
      <w:bookmarkStart w:id="2981" w:name="_Toc172040164"/>
      <w:bookmarkEnd w:id="2980"/>
      <w:r w:rsidRPr="00C6761E">
        <w:t>10.3.15.3</w:t>
      </w:r>
      <w:r w:rsidRPr="00C6761E">
        <w:tab/>
        <w:t>AUTS</w:t>
      </w:r>
      <w:bookmarkEnd w:id="2981"/>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2982" w:name="_CR10_3_16"/>
      <w:bookmarkStart w:id="2983" w:name="_Toc172040165"/>
      <w:bookmarkEnd w:id="2982"/>
      <w:r w:rsidRPr="00C6761E">
        <w:t>10.3.16</w:t>
      </w:r>
      <w:r w:rsidRPr="00C6761E">
        <w:tab/>
        <w:t>ProSe direct link rekeying request</w:t>
      </w:r>
      <w:bookmarkEnd w:id="2974"/>
      <w:bookmarkEnd w:id="2975"/>
      <w:bookmarkEnd w:id="2976"/>
      <w:bookmarkEnd w:id="2977"/>
      <w:bookmarkEnd w:id="2978"/>
      <w:bookmarkEnd w:id="2983"/>
    </w:p>
    <w:p w14:paraId="46C1F35C" w14:textId="77777777" w:rsidR="007E60DF" w:rsidRPr="00C6761E" w:rsidRDefault="007E60DF" w:rsidP="007E60DF">
      <w:pPr>
        <w:pStyle w:val="Heading4"/>
      </w:pPr>
      <w:bookmarkStart w:id="2984" w:name="_CR10_3_16_1"/>
      <w:bookmarkStart w:id="2985" w:name="_Toc68196388"/>
      <w:bookmarkStart w:id="2986" w:name="_Toc59209059"/>
      <w:bookmarkStart w:id="2987" w:name="_Toc51951282"/>
      <w:bookmarkStart w:id="2988" w:name="_Toc45882732"/>
      <w:bookmarkStart w:id="2989" w:name="_Toc45282346"/>
      <w:bookmarkStart w:id="2990" w:name="_Toc172040166"/>
      <w:bookmarkEnd w:id="2984"/>
      <w:r w:rsidRPr="00C6761E">
        <w:t>10.3.16.1</w:t>
      </w:r>
      <w:r w:rsidRPr="00C6761E">
        <w:tab/>
        <w:t>Message definition</w:t>
      </w:r>
      <w:bookmarkEnd w:id="2985"/>
      <w:bookmarkEnd w:id="2986"/>
      <w:bookmarkEnd w:id="2987"/>
      <w:bookmarkEnd w:id="2988"/>
      <w:bookmarkEnd w:id="2989"/>
      <w:bookmarkEnd w:id="2990"/>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2991" w:name="_CRTable10_3_16_1_1"/>
      <w:r w:rsidRPr="00C6761E">
        <w:lastRenderedPageBreak/>
        <w:t>Table </w:t>
      </w:r>
      <w:bookmarkEnd w:id="2991"/>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2992" w:name="_CR10_3_16_2"/>
      <w:bookmarkStart w:id="2993" w:name="_Toc68196389"/>
      <w:bookmarkStart w:id="2994" w:name="_Toc59209060"/>
      <w:bookmarkStart w:id="2995" w:name="_Toc51951283"/>
      <w:bookmarkStart w:id="2996" w:name="_Toc45882733"/>
      <w:bookmarkStart w:id="2997" w:name="_Toc45282347"/>
      <w:bookmarkStart w:id="2998" w:name="_Toc172040167"/>
      <w:bookmarkEnd w:id="2992"/>
      <w:r w:rsidRPr="00C6761E">
        <w:t>10.3.16.2</w:t>
      </w:r>
      <w:r w:rsidRPr="00C6761E">
        <w:tab/>
        <w:t>Key establishment information container</w:t>
      </w:r>
      <w:bookmarkEnd w:id="2993"/>
      <w:bookmarkEnd w:id="2994"/>
      <w:bookmarkEnd w:id="2995"/>
      <w:bookmarkEnd w:id="2996"/>
      <w:bookmarkEnd w:id="2997"/>
      <w:bookmarkEnd w:id="2998"/>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2999" w:name="_CR10_3_16_3"/>
      <w:bookmarkStart w:id="3000" w:name="_Toc68196390"/>
      <w:bookmarkStart w:id="3001" w:name="_Toc59209061"/>
      <w:bookmarkStart w:id="3002" w:name="_Toc51951284"/>
      <w:bookmarkStart w:id="3003" w:name="_Toc45882734"/>
      <w:bookmarkStart w:id="3004" w:name="_Toc45282348"/>
      <w:bookmarkStart w:id="3005" w:name="_Toc172040168"/>
      <w:bookmarkEnd w:id="2999"/>
      <w:r w:rsidRPr="00C6761E">
        <w:t>10.3.16.3</w:t>
      </w:r>
      <w:r w:rsidRPr="00C6761E">
        <w:tab/>
        <w:t>Nonce_1</w:t>
      </w:r>
      <w:bookmarkEnd w:id="3000"/>
      <w:bookmarkEnd w:id="3001"/>
      <w:bookmarkEnd w:id="3002"/>
      <w:bookmarkEnd w:id="3003"/>
      <w:bookmarkEnd w:id="3004"/>
      <w:bookmarkEnd w:id="3005"/>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006" w:name="_Toc68196391"/>
      <w:bookmarkStart w:id="3007" w:name="_Toc59209062"/>
      <w:bookmarkStart w:id="3008" w:name="_Toc51951285"/>
      <w:bookmarkStart w:id="3009" w:name="_Toc45882735"/>
      <w:bookmarkStart w:id="3010"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011" w:name="_CR10_3_16_4"/>
      <w:bookmarkStart w:id="3012" w:name="_Toc172040169"/>
      <w:bookmarkEnd w:id="3011"/>
      <w:r w:rsidRPr="00C6761E">
        <w:t>10.3.16.4</w:t>
      </w:r>
      <w:r w:rsidRPr="00C6761E">
        <w:tab/>
        <w:t>MSB of KNRP-sess ID</w:t>
      </w:r>
      <w:bookmarkEnd w:id="3006"/>
      <w:bookmarkEnd w:id="3007"/>
      <w:bookmarkEnd w:id="3008"/>
      <w:bookmarkEnd w:id="3009"/>
      <w:bookmarkEnd w:id="3010"/>
      <w:bookmarkEnd w:id="3012"/>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013" w:name="_CR10_3_16_5"/>
      <w:bookmarkStart w:id="3014" w:name="_Toc68196392"/>
      <w:bookmarkStart w:id="3015" w:name="_Toc59209063"/>
      <w:bookmarkStart w:id="3016" w:name="_Toc51951286"/>
      <w:bookmarkStart w:id="3017" w:name="_Toc45882736"/>
      <w:bookmarkStart w:id="3018" w:name="_Toc45282350"/>
      <w:bookmarkStart w:id="3019" w:name="_Toc172040170"/>
      <w:bookmarkEnd w:id="3013"/>
      <w:r w:rsidRPr="00C6761E">
        <w:t>10.3.16.5</w:t>
      </w:r>
      <w:r w:rsidRPr="00C6761E">
        <w:tab/>
        <w:t>Re-authentication indication</w:t>
      </w:r>
      <w:bookmarkEnd w:id="3014"/>
      <w:bookmarkEnd w:id="3015"/>
      <w:bookmarkEnd w:id="3016"/>
      <w:bookmarkEnd w:id="3017"/>
      <w:bookmarkEnd w:id="3018"/>
      <w:bookmarkEnd w:id="3019"/>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020" w:name="_CR10_3_16_6"/>
      <w:bookmarkStart w:id="3021" w:name="_Toc68196393"/>
      <w:bookmarkStart w:id="3022" w:name="_Toc59209064"/>
      <w:bookmarkStart w:id="3023" w:name="_Toc51951287"/>
      <w:bookmarkStart w:id="3024" w:name="_Toc45882737"/>
      <w:bookmarkStart w:id="3025" w:name="_Toc45282351"/>
      <w:bookmarkStart w:id="3026" w:name="_Toc172040171"/>
      <w:bookmarkEnd w:id="3020"/>
      <w:r w:rsidRPr="00C6761E">
        <w:t>10.3.16.6</w:t>
      </w:r>
      <w:r w:rsidRPr="00C6761E">
        <w:tab/>
        <w:t>User security key ID</w:t>
      </w:r>
      <w:bookmarkEnd w:id="3026"/>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027" w:name="_CR10_3_16_7"/>
      <w:bookmarkStart w:id="3028" w:name="_Toc172040172"/>
      <w:bookmarkEnd w:id="3027"/>
      <w:r w:rsidRPr="00C6761E">
        <w:t>10.3.16.7</w:t>
      </w:r>
      <w:r w:rsidRPr="00C6761E">
        <w:tab/>
        <w:t>HPLMN ID</w:t>
      </w:r>
      <w:bookmarkEnd w:id="3028"/>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029" w:name="_CR10_3_17"/>
      <w:bookmarkStart w:id="3030" w:name="_Toc172040173"/>
      <w:bookmarkEnd w:id="3029"/>
      <w:r w:rsidRPr="00C6761E">
        <w:lastRenderedPageBreak/>
        <w:t>10.3.17</w:t>
      </w:r>
      <w:r w:rsidRPr="00C6761E">
        <w:tab/>
        <w:t>ProSe direct link rekeying response</w:t>
      </w:r>
      <w:bookmarkEnd w:id="3021"/>
      <w:bookmarkEnd w:id="3022"/>
      <w:bookmarkEnd w:id="3023"/>
      <w:bookmarkEnd w:id="3024"/>
      <w:bookmarkEnd w:id="3025"/>
      <w:bookmarkEnd w:id="3030"/>
    </w:p>
    <w:p w14:paraId="06131AA8" w14:textId="77777777" w:rsidR="007E60DF" w:rsidRPr="00C6761E" w:rsidRDefault="007E60DF" w:rsidP="007E60DF">
      <w:pPr>
        <w:pStyle w:val="Heading4"/>
      </w:pPr>
      <w:bookmarkStart w:id="3031" w:name="_CR10_3_17_1"/>
      <w:bookmarkStart w:id="3032" w:name="_Toc68196394"/>
      <w:bookmarkStart w:id="3033" w:name="_Toc59209065"/>
      <w:bookmarkStart w:id="3034" w:name="_Toc51951288"/>
      <w:bookmarkStart w:id="3035" w:name="_Toc45882738"/>
      <w:bookmarkStart w:id="3036" w:name="_Toc45282352"/>
      <w:bookmarkStart w:id="3037" w:name="_Toc172040174"/>
      <w:bookmarkEnd w:id="3031"/>
      <w:r w:rsidRPr="00C6761E">
        <w:t>10.3.17.1</w:t>
      </w:r>
      <w:r w:rsidRPr="00C6761E">
        <w:tab/>
        <w:t>Message definition</w:t>
      </w:r>
      <w:bookmarkEnd w:id="3032"/>
      <w:bookmarkEnd w:id="3033"/>
      <w:bookmarkEnd w:id="3034"/>
      <w:bookmarkEnd w:id="3035"/>
      <w:bookmarkEnd w:id="3036"/>
      <w:bookmarkEnd w:id="3037"/>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038" w:name="_CRTable10_3_17_1_1"/>
      <w:r w:rsidRPr="00C6761E">
        <w:t>Table </w:t>
      </w:r>
      <w:bookmarkEnd w:id="3038"/>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039" w:name="_CR10_3_18"/>
      <w:bookmarkStart w:id="3040" w:name="_Toc68196395"/>
      <w:bookmarkStart w:id="3041" w:name="_Toc59209066"/>
      <w:bookmarkStart w:id="3042" w:name="_Toc51951289"/>
      <w:bookmarkStart w:id="3043" w:name="_Toc45882739"/>
      <w:bookmarkStart w:id="3044" w:name="_Toc45282353"/>
      <w:bookmarkStart w:id="3045" w:name="_Toc172040175"/>
      <w:bookmarkEnd w:id="3039"/>
      <w:r w:rsidRPr="00C6761E">
        <w:t>10.3.18</w:t>
      </w:r>
      <w:r w:rsidRPr="00C6761E">
        <w:tab/>
        <w:t>ProSe direct link identifier update request</w:t>
      </w:r>
      <w:bookmarkEnd w:id="3040"/>
      <w:bookmarkEnd w:id="3041"/>
      <w:bookmarkEnd w:id="3042"/>
      <w:bookmarkEnd w:id="3043"/>
      <w:bookmarkEnd w:id="3044"/>
      <w:bookmarkEnd w:id="3045"/>
    </w:p>
    <w:p w14:paraId="30749F6F" w14:textId="77777777" w:rsidR="007E60DF" w:rsidRPr="00C6761E" w:rsidRDefault="007E60DF" w:rsidP="007E60DF">
      <w:pPr>
        <w:pStyle w:val="Heading4"/>
      </w:pPr>
      <w:bookmarkStart w:id="3046" w:name="_CR10_3_18_1"/>
      <w:bookmarkStart w:id="3047" w:name="_Toc68196396"/>
      <w:bookmarkStart w:id="3048" w:name="_Toc59209067"/>
      <w:bookmarkStart w:id="3049" w:name="_Toc51951290"/>
      <w:bookmarkStart w:id="3050" w:name="_Toc45882740"/>
      <w:bookmarkStart w:id="3051" w:name="_Toc45282354"/>
      <w:bookmarkStart w:id="3052" w:name="_Toc172040176"/>
      <w:bookmarkEnd w:id="3046"/>
      <w:r w:rsidRPr="00C6761E">
        <w:t>10.3.18.1</w:t>
      </w:r>
      <w:r w:rsidRPr="00C6761E">
        <w:tab/>
        <w:t>Message definition</w:t>
      </w:r>
      <w:bookmarkEnd w:id="3047"/>
      <w:bookmarkEnd w:id="3048"/>
      <w:bookmarkEnd w:id="3049"/>
      <w:bookmarkEnd w:id="3050"/>
      <w:bookmarkEnd w:id="3051"/>
      <w:bookmarkEnd w:id="3052"/>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053" w:name="_CRTable10_3_18_1_1"/>
      <w:r w:rsidRPr="00C6761E">
        <w:t>Table </w:t>
      </w:r>
      <w:bookmarkEnd w:id="3053"/>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lang w:eastAsia="zh-CN"/>
              </w:rPr>
            </w:pPr>
            <w:r w:rsidRPr="00C6761E">
              <w:rPr>
                <w:rFonts w:hint="eastAsia"/>
                <w:lang w:eastAsia="zh-CN"/>
              </w:rPr>
              <w:t>UE IP address</w:t>
            </w:r>
          </w:p>
          <w:p w14:paraId="26BF26CD" w14:textId="77777777" w:rsidR="008B5AD9" w:rsidRPr="00C6761E" w:rsidRDefault="008B5AD9" w:rsidP="00CD7363">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lang w:eastAsia="zh-CN"/>
              </w:rPr>
            </w:pPr>
            <w:r w:rsidRPr="00C6761E">
              <w:rPr>
                <w:rFonts w:hint="eastAsia"/>
                <w:lang w:eastAsia="zh-CN"/>
              </w:rPr>
              <w:t>7-19</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7C5AD1B5"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56</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C3B9B9F" w:rsidR="0029089E" w:rsidRPr="00C6761E" w:rsidRDefault="0029089E" w:rsidP="0029089E">
            <w:pPr>
              <w:pStyle w:val="TAC"/>
              <w:rPr>
                <w:lang w:eastAsia="zh-CN"/>
              </w:rPr>
            </w:pPr>
            <w:r w:rsidRPr="00C6761E">
              <w:rPr>
                <w:rFonts w:eastAsia="Arial" w:cs="Arial"/>
                <w:szCs w:val="18"/>
              </w:rPr>
              <w:t>17-257</w:t>
            </w:r>
          </w:p>
        </w:tc>
      </w:tr>
    </w:tbl>
    <w:p w14:paraId="220B613F" w14:textId="77777777" w:rsidR="000D7A1B" w:rsidRPr="00C6761E" w:rsidRDefault="000D7A1B" w:rsidP="000D7A1B">
      <w:bookmarkStart w:id="3054" w:name="_Toc68196397"/>
      <w:bookmarkStart w:id="3055" w:name="_Toc59209068"/>
      <w:bookmarkStart w:id="3056" w:name="_Toc51951291"/>
      <w:bookmarkStart w:id="3057" w:name="_Toc45882741"/>
      <w:bookmarkStart w:id="3058" w:name="_Toc45282355"/>
    </w:p>
    <w:p w14:paraId="69A9AE53" w14:textId="08578EBB" w:rsidR="007E60DF" w:rsidRPr="00C6761E" w:rsidRDefault="007E60DF" w:rsidP="000D7A1B">
      <w:pPr>
        <w:pStyle w:val="Heading4"/>
      </w:pPr>
      <w:bookmarkStart w:id="3059" w:name="_CR10_3_18_2"/>
      <w:bookmarkStart w:id="3060" w:name="_Toc172040177"/>
      <w:bookmarkEnd w:id="3059"/>
      <w:r w:rsidRPr="00C6761E">
        <w:lastRenderedPageBreak/>
        <w:t>10.3.18.</w:t>
      </w:r>
      <w:r w:rsidRPr="00C6761E">
        <w:rPr>
          <w:lang w:eastAsia="zh-CN"/>
        </w:rPr>
        <w:t>2</w:t>
      </w:r>
      <w:r w:rsidRPr="00C6761E">
        <w:tab/>
      </w:r>
      <w:r w:rsidRPr="00C6761E">
        <w:rPr>
          <w:lang w:eastAsia="zh-CN"/>
        </w:rPr>
        <w:t>Source user info</w:t>
      </w:r>
      <w:bookmarkEnd w:id="3054"/>
      <w:bookmarkEnd w:id="3055"/>
      <w:bookmarkEnd w:id="3056"/>
      <w:bookmarkEnd w:id="3057"/>
      <w:bookmarkEnd w:id="3058"/>
      <w:bookmarkEnd w:id="3060"/>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061" w:name="_CR10_3_18_3"/>
      <w:bookmarkStart w:id="3062" w:name="_Toc68196398"/>
      <w:bookmarkStart w:id="3063" w:name="_Toc59209069"/>
      <w:bookmarkStart w:id="3064" w:name="_Toc51951292"/>
      <w:bookmarkStart w:id="3065" w:name="_Toc45882742"/>
      <w:bookmarkStart w:id="3066" w:name="_Toc45282356"/>
      <w:bookmarkStart w:id="3067" w:name="_Toc172040178"/>
      <w:bookmarkEnd w:id="3061"/>
      <w:r w:rsidRPr="00C6761E">
        <w:t>10.3.18.</w:t>
      </w:r>
      <w:r w:rsidRPr="00C6761E">
        <w:rPr>
          <w:lang w:eastAsia="zh-CN"/>
        </w:rPr>
        <w:t>3</w:t>
      </w:r>
      <w:r w:rsidRPr="00C6761E">
        <w:tab/>
        <w:t xml:space="preserve">Source </w:t>
      </w:r>
      <w:r w:rsidRPr="00C6761E">
        <w:rPr>
          <w:lang w:eastAsia="zh-CN"/>
        </w:rPr>
        <w:t>link local IPv6 address</w:t>
      </w:r>
      <w:bookmarkEnd w:id="3062"/>
      <w:bookmarkEnd w:id="3063"/>
      <w:bookmarkEnd w:id="3064"/>
      <w:bookmarkEnd w:id="3065"/>
      <w:bookmarkEnd w:id="3066"/>
      <w:bookmarkEnd w:id="3067"/>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068" w:name="_CR10_3_18_4"/>
      <w:bookmarkStart w:id="3069" w:name="_Toc172040179"/>
      <w:bookmarkEnd w:id="3068"/>
      <w:r w:rsidRPr="00C6761E">
        <w:t>10.3.18.4</w:t>
      </w:r>
      <w:r w:rsidRPr="00C6761E">
        <w:tab/>
        <w:t>IP address/prefix needed indication</w:t>
      </w:r>
      <w:bookmarkEnd w:id="3069"/>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070" w:name="_CR10_3_18_5"/>
      <w:bookmarkStart w:id="3071" w:name="_Toc172040180"/>
      <w:bookmarkEnd w:id="3070"/>
      <w:r w:rsidRPr="00C6761E">
        <w:t>10.3.18.5</w:t>
      </w:r>
      <w:r w:rsidRPr="00C6761E">
        <w:tab/>
      </w:r>
      <w:r w:rsidR="00000EFA" w:rsidRPr="00C6761E">
        <w:t>Void</w:t>
      </w:r>
      <w:bookmarkEnd w:id="3071"/>
    </w:p>
    <w:p w14:paraId="062350F7" w14:textId="77777777" w:rsidR="00C34AE4" w:rsidRPr="00C6761E" w:rsidRDefault="00C34AE4" w:rsidP="00C34AE4">
      <w:pPr>
        <w:pStyle w:val="Heading4"/>
      </w:pPr>
      <w:bookmarkStart w:id="3072" w:name="_CR10_3_18_6"/>
      <w:bookmarkStart w:id="3073" w:name="_Toc172040181"/>
      <w:bookmarkEnd w:id="3072"/>
      <w:r w:rsidRPr="00C6761E">
        <w:t>10.3.18.6</w:t>
      </w:r>
      <w:r w:rsidRPr="00C6761E">
        <w:tab/>
        <w:t>List of target End UE user info</w:t>
      </w:r>
      <w:bookmarkEnd w:id="3073"/>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71AAA754" w14:textId="3A7925F9" w:rsidR="00C34AE4" w:rsidRPr="00C6761E" w:rsidRDefault="00C34AE4" w:rsidP="00C34AE4">
      <w:pPr>
        <w:pStyle w:val="Heading4"/>
      </w:pPr>
      <w:bookmarkStart w:id="3074" w:name="_CR10_3_18_7"/>
      <w:bookmarkStart w:id="3075" w:name="_Toc172040182"/>
      <w:bookmarkEnd w:id="3074"/>
      <w:r w:rsidRPr="00C6761E">
        <w:t>10.3.18.7</w:t>
      </w:r>
      <w:r w:rsidRPr="00C6761E">
        <w:tab/>
        <w:t>List of target IP address</w:t>
      </w:r>
      <w:r w:rsidR="008B5AD9">
        <w:t>es</w:t>
      </w:r>
      <w:bookmarkEnd w:id="3075"/>
      <w:r w:rsidRPr="00C6761E">
        <w:t xml:space="preserve"> </w:t>
      </w:r>
    </w:p>
    <w:p w14:paraId="71B62E1E" w14:textId="56170882" w:rsidR="00C34AE4" w:rsidRDefault="00C34AE4" w:rsidP="007E60DF">
      <w:r w:rsidRPr="00C6761E">
        <w:t xml:space="preserve">This IE is included when the UE </w:t>
      </w:r>
      <w:r w:rsidR="00DA633F">
        <w:rPr>
          <w:rFonts w:hint="eastAsia"/>
          <w:lang w:eastAsia="zh-CN"/>
        </w:rPr>
        <w:t>acting as a 5G ProSe layer-3 end UE</w:t>
      </w:r>
      <w:r w:rsidR="00DA633F" w:rsidRPr="00C6761E">
        <w:t xml:space="preserve"> </w:t>
      </w:r>
      <w:r w:rsidRPr="00C6761E">
        <w:t>changes its IP address/prefix and its peer UE(s) (i.e. target</w:t>
      </w:r>
      <w:r w:rsidR="00DA633F">
        <w:t xml:space="preserve"> </w:t>
      </w:r>
      <w:r w:rsidR="00DA633F">
        <w:rPr>
          <w:rFonts w:hint="eastAsia"/>
          <w:lang w:eastAsia="zh-CN"/>
        </w:rPr>
        <w:t>5G ProSe</w:t>
      </w:r>
      <w:r w:rsidRPr="00C6761E">
        <w:t xml:space="preserve"> End UE</w:t>
      </w:r>
      <w:r w:rsidR="00DA633F">
        <w:t>(</w:t>
      </w:r>
      <w:r w:rsidRPr="00C6761E">
        <w:t>s</w:t>
      </w:r>
      <w:r w:rsidR="00DA633F">
        <w:t>)</w:t>
      </w:r>
      <w:r w:rsidRPr="00C6761E">
        <w:t>) need to be informed of this new IP address/prefix.</w:t>
      </w:r>
    </w:p>
    <w:p w14:paraId="72EAF81F" w14:textId="77777777" w:rsidR="00DA633F" w:rsidRPr="00C6761E" w:rsidRDefault="00DA633F" w:rsidP="00DA633F">
      <w:pPr>
        <w:pStyle w:val="Heading4"/>
      </w:pPr>
      <w:bookmarkStart w:id="3076" w:name="_Toc172040183"/>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076"/>
    </w:p>
    <w:p w14:paraId="7821634B" w14:textId="3B3DB55F" w:rsidR="00DA633F" w:rsidRPr="00C6761E"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EBB644C" w14:textId="77777777" w:rsidR="007E60DF" w:rsidRPr="00C6761E" w:rsidRDefault="007E60DF" w:rsidP="007E60DF">
      <w:pPr>
        <w:pStyle w:val="Heading3"/>
        <w:rPr>
          <w:lang w:eastAsia="zh-CN"/>
        </w:rPr>
      </w:pPr>
      <w:bookmarkStart w:id="3077" w:name="_CR10_3_19"/>
      <w:bookmarkStart w:id="3078" w:name="_Toc68196399"/>
      <w:bookmarkStart w:id="3079" w:name="_Toc59209070"/>
      <w:bookmarkStart w:id="3080" w:name="_Toc51951293"/>
      <w:bookmarkStart w:id="3081" w:name="_Toc45882743"/>
      <w:bookmarkStart w:id="3082" w:name="_Toc45282357"/>
      <w:bookmarkStart w:id="3083" w:name="_Toc172040184"/>
      <w:bookmarkEnd w:id="3077"/>
      <w:r w:rsidRPr="00C6761E">
        <w:rPr>
          <w:lang w:eastAsia="zh-CN"/>
        </w:rPr>
        <w:t>10.3.19</w:t>
      </w:r>
      <w:r w:rsidRPr="00C6761E">
        <w:tab/>
        <w:t xml:space="preserve">ProSe direct link </w:t>
      </w:r>
      <w:r w:rsidRPr="00C6761E">
        <w:rPr>
          <w:lang w:eastAsia="zh-CN"/>
        </w:rPr>
        <w:t>identifier update accept</w:t>
      </w:r>
      <w:bookmarkEnd w:id="3078"/>
      <w:bookmarkEnd w:id="3079"/>
      <w:bookmarkEnd w:id="3080"/>
      <w:bookmarkEnd w:id="3081"/>
      <w:bookmarkEnd w:id="3082"/>
      <w:bookmarkEnd w:id="3083"/>
    </w:p>
    <w:p w14:paraId="5603A215" w14:textId="77777777" w:rsidR="007E60DF" w:rsidRPr="00C6761E" w:rsidRDefault="007E60DF" w:rsidP="007E60DF">
      <w:pPr>
        <w:pStyle w:val="Heading4"/>
      </w:pPr>
      <w:bookmarkStart w:id="3084" w:name="_CR10_3_19_1"/>
      <w:bookmarkStart w:id="3085" w:name="_Toc68196400"/>
      <w:bookmarkStart w:id="3086" w:name="_Toc59209071"/>
      <w:bookmarkStart w:id="3087" w:name="_Toc51951294"/>
      <w:bookmarkStart w:id="3088" w:name="_Toc45882744"/>
      <w:bookmarkStart w:id="3089" w:name="_Toc45282358"/>
      <w:bookmarkStart w:id="3090" w:name="_Toc172040185"/>
      <w:bookmarkEnd w:id="3084"/>
      <w:r w:rsidRPr="00C6761E">
        <w:rPr>
          <w:lang w:eastAsia="zh-CN"/>
        </w:rPr>
        <w:t>10.3.19.1</w:t>
      </w:r>
      <w:r w:rsidRPr="00C6761E">
        <w:tab/>
        <w:t>Message definition</w:t>
      </w:r>
      <w:bookmarkEnd w:id="3085"/>
      <w:bookmarkEnd w:id="3086"/>
      <w:bookmarkEnd w:id="3087"/>
      <w:bookmarkEnd w:id="3088"/>
      <w:bookmarkEnd w:id="3089"/>
      <w:bookmarkEnd w:id="3090"/>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091" w:name="_CRTable10_3_19_1_1"/>
      <w:r w:rsidRPr="00C6761E">
        <w:lastRenderedPageBreak/>
        <w:t>Table </w:t>
      </w:r>
      <w:bookmarkEnd w:id="3091"/>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lang w:eastAsia="zh-CN"/>
              </w:rPr>
            </w:pPr>
            <w:r w:rsidRPr="00C6761E">
              <w:rPr>
                <w:lang w:eastAsia="zh-CN"/>
              </w:rPr>
              <w:t>30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lang w:eastAsia="zh-CN"/>
              </w:rPr>
            </w:pPr>
            <w:r w:rsidRPr="00C6761E">
              <w:rPr>
                <w:lang w:eastAsia="zh-CN"/>
              </w:rPr>
              <w:t>Source end UE IP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pPr>
            <w:r w:rsidRPr="00C6761E">
              <w:rPr>
                <w:rFonts w:hint="eastAsia"/>
              </w:rPr>
              <w:t>UE IP address</w:t>
            </w:r>
          </w:p>
          <w:p w14:paraId="0B6440B9" w14:textId="77777777" w:rsidR="00DA633F" w:rsidRPr="00C6761E" w:rsidRDefault="00DA633F" w:rsidP="00CD7363">
            <w:pPr>
              <w:pStyle w:val="TAL"/>
              <w:rPr>
                <w:lang w:eastAsia="zh-CN"/>
              </w:rPr>
            </w:pPr>
            <w:r w:rsidRPr="00C6761E">
              <w:t>11.3.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pPr>
            <w:r w:rsidRPr="00C6761E">
              <w:rPr>
                <w:rFonts w:hint="eastAsia"/>
              </w:rPr>
              <w:t>7-19</w:t>
            </w:r>
          </w:p>
        </w:tc>
      </w:tr>
    </w:tbl>
    <w:p w14:paraId="66007590" w14:textId="77777777" w:rsidR="007E60DF" w:rsidRPr="00C6761E" w:rsidRDefault="007E60DF" w:rsidP="00123C9D">
      <w:pPr>
        <w:rPr>
          <w:lang w:eastAsia="zh-CN"/>
        </w:rPr>
      </w:pPr>
      <w:bookmarkStart w:id="3092" w:name="_Toc45882745"/>
      <w:bookmarkStart w:id="3093" w:name="_Toc45282359"/>
    </w:p>
    <w:p w14:paraId="3AAB081A" w14:textId="77777777" w:rsidR="007E60DF" w:rsidRPr="00C6761E" w:rsidRDefault="007E60DF" w:rsidP="007E60DF">
      <w:pPr>
        <w:pStyle w:val="Heading4"/>
      </w:pPr>
      <w:bookmarkStart w:id="3094" w:name="_CR10_3_19_2"/>
      <w:bookmarkStart w:id="3095" w:name="_Toc68196401"/>
      <w:bookmarkStart w:id="3096" w:name="_Toc59209072"/>
      <w:bookmarkStart w:id="3097" w:name="_Toc51951295"/>
      <w:bookmarkStart w:id="3098" w:name="_Toc172040186"/>
      <w:bookmarkEnd w:id="3094"/>
      <w:r w:rsidRPr="00C6761E">
        <w:t>10.3.19.</w:t>
      </w:r>
      <w:r w:rsidRPr="00C6761E">
        <w:rPr>
          <w:lang w:eastAsia="zh-CN"/>
        </w:rPr>
        <w:t>2</w:t>
      </w:r>
      <w:r w:rsidRPr="00C6761E">
        <w:tab/>
      </w:r>
      <w:r w:rsidRPr="00C6761E">
        <w:rPr>
          <w:lang w:eastAsia="zh-CN"/>
        </w:rPr>
        <w:t>Target user info</w:t>
      </w:r>
      <w:bookmarkEnd w:id="3092"/>
      <w:bookmarkEnd w:id="3093"/>
      <w:bookmarkEnd w:id="3095"/>
      <w:bookmarkEnd w:id="3096"/>
      <w:bookmarkEnd w:id="3097"/>
      <w:bookmarkEnd w:id="3098"/>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099" w:name="_CR10_3_19_3"/>
      <w:bookmarkStart w:id="3100" w:name="_Toc68196402"/>
      <w:bookmarkStart w:id="3101" w:name="_Toc59209073"/>
      <w:bookmarkStart w:id="3102" w:name="_Toc51951296"/>
      <w:bookmarkStart w:id="3103" w:name="_Toc45882747"/>
      <w:bookmarkStart w:id="3104" w:name="_Toc45282361"/>
      <w:bookmarkStart w:id="3105" w:name="_Toc172040187"/>
      <w:bookmarkEnd w:id="3099"/>
      <w:r w:rsidRPr="00C6761E">
        <w:t>10.3.19.3</w:t>
      </w:r>
      <w:r w:rsidRPr="00C6761E">
        <w:tab/>
        <w:t xml:space="preserve">Target </w:t>
      </w:r>
      <w:r w:rsidRPr="00C6761E">
        <w:rPr>
          <w:lang w:eastAsia="zh-CN"/>
        </w:rPr>
        <w:t>link local IPv6 address</w:t>
      </w:r>
      <w:bookmarkEnd w:id="3100"/>
      <w:bookmarkEnd w:id="3101"/>
      <w:bookmarkEnd w:id="3102"/>
      <w:bookmarkEnd w:id="3103"/>
      <w:bookmarkEnd w:id="3104"/>
      <w:bookmarkEnd w:id="3105"/>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106" w:name="_CR10_3_19_4"/>
      <w:bookmarkStart w:id="3107" w:name="_Toc68196403"/>
      <w:bookmarkStart w:id="3108" w:name="_Toc59209074"/>
      <w:bookmarkStart w:id="3109" w:name="_Toc51951297"/>
      <w:bookmarkStart w:id="3110" w:name="_Toc45882748"/>
      <w:bookmarkStart w:id="3111" w:name="_Toc45282362"/>
      <w:bookmarkStart w:id="3112" w:name="_Toc172040188"/>
      <w:bookmarkEnd w:id="3106"/>
      <w:r w:rsidRPr="00C6761E">
        <w:t>10.3.19.4</w:t>
      </w:r>
      <w:r w:rsidRPr="00C6761E">
        <w:tab/>
        <w:t>Source user info</w:t>
      </w:r>
      <w:bookmarkEnd w:id="3107"/>
      <w:bookmarkEnd w:id="3108"/>
      <w:bookmarkEnd w:id="3109"/>
      <w:bookmarkEnd w:id="3110"/>
      <w:bookmarkEnd w:id="3111"/>
      <w:bookmarkEnd w:id="3112"/>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113" w:name="_CR10_3_19_5"/>
      <w:bookmarkStart w:id="3114" w:name="_Toc68196404"/>
      <w:bookmarkStart w:id="3115" w:name="_Toc59209075"/>
      <w:bookmarkStart w:id="3116" w:name="_Toc51951298"/>
      <w:bookmarkStart w:id="3117" w:name="_Toc45882749"/>
      <w:bookmarkStart w:id="3118" w:name="_Toc45282363"/>
      <w:bookmarkStart w:id="3119" w:name="_Toc172040189"/>
      <w:bookmarkEnd w:id="3113"/>
      <w:r w:rsidRPr="00C6761E">
        <w:t>10.3.19.5</w:t>
      </w:r>
      <w:r w:rsidRPr="00C6761E">
        <w:tab/>
        <w:t>Source link local IPv6 address</w:t>
      </w:r>
      <w:bookmarkEnd w:id="3114"/>
      <w:bookmarkEnd w:id="3115"/>
      <w:bookmarkEnd w:id="3116"/>
      <w:bookmarkEnd w:id="3117"/>
      <w:bookmarkEnd w:id="3118"/>
      <w:bookmarkEnd w:id="3119"/>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120" w:name="_CR10_3_20"/>
      <w:bookmarkStart w:id="3121" w:name="_Toc68196405"/>
      <w:bookmarkStart w:id="3122" w:name="_Toc59209076"/>
      <w:bookmarkStart w:id="3123" w:name="_Toc51951299"/>
      <w:bookmarkStart w:id="3124" w:name="_Toc45882750"/>
      <w:bookmarkStart w:id="3125" w:name="_Toc45282364"/>
      <w:bookmarkStart w:id="3126" w:name="_Toc172040190"/>
      <w:bookmarkEnd w:id="3120"/>
      <w:r w:rsidRPr="00C6761E">
        <w:rPr>
          <w:lang w:eastAsia="zh-CN"/>
        </w:rPr>
        <w:t>10.3.20</w:t>
      </w:r>
      <w:r w:rsidRPr="00C6761E">
        <w:tab/>
        <w:t xml:space="preserve">ProSe direct link </w:t>
      </w:r>
      <w:r w:rsidRPr="00C6761E">
        <w:rPr>
          <w:lang w:eastAsia="zh-CN"/>
        </w:rPr>
        <w:t>identifier update ack</w:t>
      </w:r>
      <w:bookmarkEnd w:id="3121"/>
      <w:bookmarkEnd w:id="3122"/>
      <w:bookmarkEnd w:id="3123"/>
      <w:bookmarkEnd w:id="3124"/>
      <w:bookmarkEnd w:id="3125"/>
      <w:bookmarkEnd w:id="3126"/>
    </w:p>
    <w:p w14:paraId="496A3D08" w14:textId="77777777" w:rsidR="007E60DF" w:rsidRPr="00C6761E" w:rsidRDefault="007E60DF" w:rsidP="007E60DF">
      <w:pPr>
        <w:pStyle w:val="Heading4"/>
      </w:pPr>
      <w:bookmarkStart w:id="3127" w:name="_CR10_3_20_1"/>
      <w:bookmarkStart w:id="3128" w:name="_Toc68196406"/>
      <w:bookmarkStart w:id="3129" w:name="_Toc59209077"/>
      <w:bookmarkStart w:id="3130" w:name="_Toc51951300"/>
      <w:bookmarkStart w:id="3131" w:name="_Toc45882751"/>
      <w:bookmarkStart w:id="3132" w:name="_Toc45282365"/>
      <w:bookmarkStart w:id="3133" w:name="_Toc172040191"/>
      <w:bookmarkEnd w:id="3127"/>
      <w:r w:rsidRPr="00C6761E">
        <w:rPr>
          <w:lang w:eastAsia="zh-CN"/>
        </w:rPr>
        <w:t>10.3.20.1</w:t>
      </w:r>
      <w:r w:rsidRPr="00C6761E">
        <w:tab/>
        <w:t>Message definition</w:t>
      </w:r>
      <w:bookmarkEnd w:id="3128"/>
      <w:bookmarkEnd w:id="3129"/>
      <w:bookmarkEnd w:id="3130"/>
      <w:bookmarkEnd w:id="3131"/>
      <w:bookmarkEnd w:id="3132"/>
      <w:bookmarkEnd w:id="3133"/>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lastRenderedPageBreak/>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134" w:name="_CRTable10_3_20_1_1"/>
      <w:r w:rsidRPr="00C6761E">
        <w:t>Table </w:t>
      </w:r>
      <w:bookmarkEnd w:id="3134"/>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135" w:name="_Toc45882752"/>
      <w:bookmarkStart w:id="3136" w:name="_Toc45282366"/>
    </w:p>
    <w:p w14:paraId="4A23EC41" w14:textId="77777777" w:rsidR="007E60DF" w:rsidRPr="00C6761E" w:rsidRDefault="007E60DF" w:rsidP="007E60DF">
      <w:pPr>
        <w:pStyle w:val="Heading4"/>
      </w:pPr>
      <w:bookmarkStart w:id="3137" w:name="_CR10_3_20_2"/>
      <w:bookmarkStart w:id="3138" w:name="_Toc68196407"/>
      <w:bookmarkStart w:id="3139" w:name="_Toc59209078"/>
      <w:bookmarkStart w:id="3140" w:name="_Toc51951301"/>
      <w:bookmarkStart w:id="3141" w:name="_Toc45882753"/>
      <w:bookmarkStart w:id="3142" w:name="_Toc45282367"/>
      <w:bookmarkStart w:id="3143" w:name="_Toc172040192"/>
      <w:bookmarkEnd w:id="3135"/>
      <w:bookmarkEnd w:id="3136"/>
      <w:bookmarkEnd w:id="3137"/>
      <w:r w:rsidRPr="00C6761E">
        <w:t>10.3.20.</w:t>
      </w:r>
      <w:r w:rsidRPr="00C6761E">
        <w:rPr>
          <w:lang w:eastAsia="zh-CN"/>
        </w:rPr>
        <w:t>2</w:t>
      </w:r>
      <w:r w:rsidRPr="00C6761E">
        <w:tab/>
      </w:r>
      <w:r w:rsidRPr="00C6761E">
        <w:rPr>
          <w:lang w:eastAsia="zh-CN"/>
        </w:rPr>
        <w:t>Target user info</w:t>
      </w:r>
      <w:bookmarkEnd w:id="3138"/>
      <w:bookmarkEnd w:id="3139"/>
      <w:bookmarkEnd w:id="3140"/>
      <w:bookmarkEnd w:id="3141"/>
      <w:bookmarkEnd w:id="3142"/>
      <w:bookmarkEnd w:id="3143"/>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144" w:name="_CR10_3_20_3"/>
      <w:bookmarkStart w:id="3145" w:name="_Toc68196408"/>
      <w:bookmarkStart w:id="3146" w:name="_Toc59209079"/>
      <w:bookmarkStart w:id="3147" w:name="_Toc51951302"/>
      <w:bookmarkStart w:id="3148" w:name="_Toc45882754"/>
      <w:bookmarkStart w:id="3149" w:name="_Toc45282368"/>
      <w:bookmarkStart w:id="3150" w:name="_Toc172040193"/>
      <w:bookmarkEnd w:id="3144"/>
      <w:r w:rsidRPr="00C6761E">
        <w:t>10.3.20.3</w:t>
      </w:r>
      <w:r w:rsidRPr="00C6761E">
        <w:tab/>
      </w:r>
      <w:r w:rsidRPr="00C6761E">
        <w:rPr>
          <w:lang w:eastAsia="zh-CN"/>
        </w:rPr>
        <w:t>Target link local IPv6 address</w:t>
      </w:r>
      <w:bookmarkEnd w:id="3145"/>
      <w:bookmarkEnd w:id="3146"/>
      <w:bookmarkEnd w:id="3147"/>
      <w:bookmarkEnd w:id="3148"/>
      <w:bookmarkEnd w:id="3149"/>
      <w:bookmarkEnd w:id="3150"/>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151" w:name="_CR10_3_20_4"/>
      <w:bookmarkStart w:id="3152" w:name="_Toc172040194"/>
      <w:bookmarkEnd w:id="3151"/>
      <w:r w:rsidRPr="00C6761E">
        <w:rPr>
          <w:rFonts w:eastAsia="Arial" w:cs="Arial"/>
          <w:szCs w:val="24"/>
        </w:rPr>
        <w:t>10.3.20.4</w:t>
      </w:r>
      <w:r w:rsidRPr="00C6761E">
        <w:tab/>
      </w:r>
      <w:r w:rsidR="00DA633F" w:rsidRPr="00C6761E">
        <w:rPr>
          <w:lang w:eastAsia="zh-CN"/>
        </w:rPr>
        <w:t>Source end UE IP address</w:t>
      </w:r>
      <w:bookmarkEnd w:id="3152"/>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153" w:name="_CR10_3_21"/>
      <w:bookmarkStart w:id="3154" w:name="_Toc68196409"/>
      <w:bookmarkStart w:id="3155" w:name="_Toc59209080"/>
      <w:bookmarkStart w:id="3156" w:name="_Toc51951303"/>
      <w:bookmarkStart w:id="3157" w:name="_Toc45882755"/>
      <w:bookmarkStart w:id="3158" w:name="_Toc45282369"/>
      <w:bookmarkStart w:id="3159" w:name="_Toc172040195"/>
      <w:bookmarkEnd w:id="3153"/>
      <w:r w:rsidRPr="00C6761E">
        <w:rPr>
          <w:lang w:eastAsia="zh-CN"/>
        </w:rPr>
        <w:t>10.3.21</w:t>
      </w:r>
      <w:r w:rsidRPr="00C6761E">
        <w:tab/>
        <w:t xml:space="preserve">ProSe direct link </w:t>
      </w:r>
      <w:r w:rsidRPr="00C6761E">
        <w:rPr>
          <w:lang w:eastAsia="zh-CN"/>
        </w:rPr>
        <w:t>identifier update reject</w:t>
      </w:r>
      <w:bookmarkEnd w:id="3154"/>
      <w:bookmarkEnd w:id="3155"/>
      <w:bookmarkEnd w:id="3156"/>
      <w:bookmarkEnd w:id="3157"/>
      <w:bookmarkEnd w:id="3158"/>
      <w:bookmarkEnd w:id="3159"/>
    </w:p>
    <w:p w14:paraId="3C856DAA" w14:textId="77777777" w:rsidR="007E60DF" w:rsidRPr="00C6761E" w:rsidRDefault="007E60DF" w:rsidP="007E60DF">
      <w:pPr>
        <w:pStyle w:val="Heading4"/>
      </w:pPr>
      <w:bookmarkStart w:id="3160" w:name="_CR10_3_21_1"/>
      <w:bookmarkStart w:id="3161" w:name="_Toc68196410"/>
      <w:bookmarkStart w:id="3162" w:name="_Toc59209081"/>
      <w:bookmarkStart w:id="3163" w:name="_Toc51951304"/>
      <w:bookmarkStart w:id="3164" w:name="_Toc45882756"/>
      <w:bookmarkStart w:id="3165" w:name="_Toc45282370"/>
      <w:bookmarkStart w:id="3166" w:name="_Toc172040196"/>
      <w:bookmarkEnd w:id="3160"/>
      <w:r w:rsidRPr="00C6761E">
        <w:rPr>
          <w:lang w:eastAsia="zh-CN"/>
        </w:rPr>
        <w:t>10.3.21.1</w:t>
      </w:r>
      <w:r w:rsidRPr="00C6761E">
        <w:tab/>
        <w:t>Message definition</w:t>
      </w:r>
      <w:bookmarkEnd w:id="3161"/>
      <w:bookmarkEnd w:id="3162"/>
      <w:bookmarkEnd w:id="3163"/>
      <w:bookmarkEnd w:id="3164"/>
      <w:bookmarkEnd w:id="3165"/>
      <w:bookmarkEnd w:id="3166"/>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167" w:name="_CRTable10_3_21_1_1"/>
      <w:r w:rsidRPr="00C6761E">
        <w:lastRenderedPageBreak/>
        <w:t>Table </w:t>
      </w:r>
      <w:bookmarkEnd w:id="3167"/>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168" w:name="_CR10_3_22"/>
      <w:bookmarkStart w:id="3169" w:name="_Toc68196411"/>
      <w:bookmarkStart w:id="3170" w:name="_Toc59209082"/>
      <w:bookmarkStart w:id="3171" w:name="_Toc51951305"/>
      <w:bookmarkStart w:id="3172" w:name="_Toc45882757"/>
      <w:bookmarkStart w:id="3173" w:name="_Toc45282371"/>
      <w:bookmarkStart w:id="3174" w:name="_Toc172040197"/>
      <w:bookmarkEnd w:id="3168"/>
      <w:r w:rsidRPr="00C6761E">
        <w:t>10.3.22</w:t>
      </w:r>
      <w:r w:rsidRPr="00C6761E">
        <w:tab/>
        <w:t>ProSe direct link modification reject</w:t>
      </w:r>
      <w:bookmarkEnd w:id="3169"/>
      <w:bookmarkEnd w:id="3170"/>
      <w:bookmarkEnd w:id="3171"/>
      <w:bookmarkEnd w:id="3172"/>
      <w:bookmarkEnd w:id="3173"/>
      <w:bookmarkEnd w:id="3174"/>
    </w:p>
    <w:p w14:paraId="4459E6FF" w14:textId="77777777" w:rsidR="007E60DF" w:rsidRPr="00C6761E" w:rsidRDefault="007E60DF" w:rsidP="007E60DF">
      <w:pPr>
        <w:pStyle w:val="Heading4"/>
      </w:pPr>
      <w:bookmarkStart w:id="3175" w:name="_CR10_3_22_1"/>
      <w:bookmarkStart w:id="3176" w:name="_Toc68196412"/>
      <w:bookmarkStart w:id="3177" w:name="_Toc59209083"/>
      <w:bookmarkStart w:id="3178" w:name="_Toc51951306"/>
      <w:bookmarkStart w:id="3179" w:name="_Toc45882758"/>
      <w:bookmarkStart w:id="3180" w:name="_Toc45282372"/>
      <w:bookmarkStart w:id="3181" w:name="_Toc172040198"/>
      <w:bookmarkEnd w:id="3175"/>
      <w:r w:rsidRPr="00C6761E">
        <w:t>10.3.22.1</w:t>
      </w:r>
      <w:r w:rsidRPr="00C6761E">
        <w:tab/>
        <w:t>Message definition</w:t>
      </w:r>
      <w:bookmarkEnd w:id="3176"/>
      <w:bookmarkEnd w:id="3177"/>
      <w:bookmarkEnd w:id="3178"/>
      <w:bookmarkEnd w:id="3179"/>
      <w:bookmarkEnd w:id="3180"/>
      <w:bookmarkEnd w:id="3181"/>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182" w:name="_CRTable10_3_22_1_1"/>
      <w:r w:rsidRPr="00C6761E">
        <w:t>Table </w:t>
      </w:r>
      <w:bookmarkEnd w:id="3182"/>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183" w:name="_CR10_3_22_2"/>
      <w:bookmarkStart w:id="3184" w:name="_Toc172040199"/>
      <w:bookmarkEnd w:id="3183"/>
      <w:r w:rsidRPr="00C6761E">
        <w:t>10.3.22.2</w:t>
      </w:r>
      <w:r w:rsidRPr="00C6761E">
        <w:tab/>
        <w:t>PC5 end UE failure cause</w:t>
      </w:r>
      <w:bookmarkEnd w:id="3184"/>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185" w:name="_CR10_3_22_3"/>
      <w:bookmarkStart w:id="3186" w:name="_Toc172040200"/>
      <w:bookmarkEnd w:id="3185"/>
      <w:r w:rsidRPr="00C6761E">
        <w:t>10.3.22.3</w:t>
      </w:r>
      <w:r w:rsidRPr="00C6761E">
        <w:tab/>
        <w:t>Source end UE info</w:t>
      </w:r>
      <w:bookmarkEnd w:id="3186"/>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187" w:name="_CR10_3_22_4"/>
      <w:bookmarkStart w:id="3188" w:name="_Toc172040201"/>
      <w:bookmarkEnd w:id="3187"/>
      <w:r w:rsidRPr="00C6761E">
        <w:t>10.3.22.4</w:t>
      </w:r>
      <w:r w:rsidRPr="00C6761E">
        <w:tab/>
        <w:t>Target end UE info</w:t>
      </w:r>
      <w:bookmarkEnd w:id="3188"/>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lastRenderedPageBreak/>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189" w:name="_CR10_3_23"/>
      <w:bookmarkStart w:id="3190" w:name="_Toc68196415"/>
      <w:bookmarkStart w:id="3191" w:name="_Toc172040202"/>
      <w:bookmarkEnd w:id="3189"/>
      <w:r w:rsidRPr="00C6761E">
        <w:t>10.3.23</w:t>
      </w:r>
      <w:r w:rsidRPr="00C6761E">
        <w:tab/>
        <w:t>ProSe direct link authentication failure</w:t>
      </w:r>
      <w:bookmarkEnd w:id="3190"/>
      <w:bookmarkEnd w:id="3191"/>
    </w:p>
    <w:p w14:paraId="4A95CD9B" w14:textId="77777777" w:rsidR="007E60DF" w:rsidRPr="00C6761E" w:rsidRDefault="007E60DF" w:rsidP="00DF0AEF">
      <w:pPr>
        <w:pStyle w:val="Heading4"/>
      </w:pPr>
      <w:bookmarkStart w:id="3192" w:name="_CR10_3_23_1"/>
      <w:bookmarkStart w:id="3193" w:name="_Toc68196416"/>
      <w:bookmarkStart w:id="3194" w:name="_Toc172040203"/>
      <w:bookmarkEnd w:id="3192"/>
      <w:r w:rsidRPr="00C6761E">
        <w:t>10.3.23.1</w:t>
      </w:r>
      <w:r w:rsidRPr="00C6761E">
        <w:tab/>
        <w:t>Message definition</w:t>
      </w:r>
      <w:bookmarkEnd w:id="3193"/>
      <w:bookmarkEnd w:id="3194"/>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195" w:name="_CRTable10_3_23_1_1"/>
      <w:r w:rsidRPr="00C6761E">
        <w:t>Table </w:t>
      </w:r>
      <w:bookmarkEnd w:id="3195"/>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196" w:name="_CR10_3_23_2"/>
      <w:bookmarkStart w:id="3197" w:name="_Toc59208725"/>
      <w:bookmarkStart w:id="3198" w:name="_Toc68196417"/>
      <w:bookmarkStart w:id="3199" w:name="_Toc172040204"/>
      <w:bookmarkEnd w:id="3196"/>
      <w:r w:rsidRPr="00C6761E">
        <w:t>10.3.23.2</w:t>
      </w:r>
      <w:r w:rsidRPr="00C6761E">
        <w:tab/>
      </w:r>
      <w:bookmarkEnd w:id="3197"/>
      <w:r w:rsidRPr="00C6761E">
        <w:t>Key establishment information container</w:t>
      </w:r>
      <w:bookmarkEnd w:id="3198"/>
      <w:bookmarkEnd w:id="3199"/>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200" w:name="_CR10_3_24"/>
      <w:bookmarkStart w:id="3201" w:name="_Toc75283125"/>
      <w:bookmarkStart w:id="3202" w:name="_Toc59198767"/>
      <w:bookmarkStart w:id="3203" w:name="_Toc525231367"/>
      <w:bookmarkStart w:id="3204" w:name="_Toc172040205"/>
      <w:bookmarkEnd w:id="3200"/>
      <w:r w:rsidRPr="00C6761E">
        <w:t>10.3.24</w:t>
      </w:r>
      <w:r w:rsidR="005202BF" w:rsidRPr="00C6761E">
        <w:tab/>
      </w:r>
      <w:bookmarkEnd w:id="3201"/>
      <w:bookmarkEnd w:id="3202"/>
      <w:bookmarkEnd w:id="3203"/>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204"/>
    </w:p>
    <w:p w14:paraId="2AF01311" w14:textId="6101D836" w:rsidR="005202BF" w:rsidRPr="00C6761E" w:rsidRDefault="00AD1200" w:rsidP="005202BF">
      <w:pPr>
        <w:pStyle w:val="Heading4"/>
        <w:rPr>
          <w:lang w:eastAsia="zh-CN"/>
        </w:rPr>
      </w:pPr>
      <w:bookmarkStart w:id="3205" w:name="_CR10_3_24_1"/>
      <w:bookmarkStart w:id="3206" w:name="_Toc75283126"/>
      <w:bookmarkStart w:id="3207" w:name="_Toc59198768"/>
      <w:bookmarkStart w:id="3208" w:name="_Toc525231368"/>
      <w:bookmarkStart w:id="3209" w:name="_Toc172040206"/>
      <w:bookmarkEnd w:id="3205"/>
      <w:r w:rsidRPr="00C6761E">
        <w:t>10.3.24</w:t>
      </w:r>
      <w:r w:rsidR="005202BF" w:rsidRPr="00C6761E">
        <w:t>.1</w:t>
      </w:r>
      <w:r w:rsidR="005202BF" w:rsidRPr="00C6761E">
        <w:tab/>
        <w:t>Message definition</w:t>
      </w:r>
      <w:bookmarkEnd w:id="3206"/>
      <w:bookmarkEnd w:id="3207"/>
      <w:bookmarkEnd w:id="3208"/>
      <w:bookmarkEnd w:id="3209"/>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210" w:name="_CRTable10_3_24_1_1"/>
      <w:r w:rsidRPr="00C6761E">
        <w:t>Table </w:t>
      </w:r>
      <w:bookmarkEnd w:id="3210"/>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211" w:name="_CR10_3_25"/>
      <w:bookmarkStart w:id="3212" w:name="_Toc75283127"/>
      <w:bookmarkStart w:id="3213" w:name="_Toc59198769"/>
      <w:bookmarkStart w:id="3214" w:name="_Toc525231369"/>
      <w:bookmarkStart w:id="3215" w:name="_Toc172040207"/>
      <w:bookmarkEnd w:id="3211"/>
      <w:r w:rsidRPr="00C6761E">
        <w:lastRenderedPageBreak/>
        <w:t>10.3.25</w:t>
      </w:r>
      <w:r w:rsidR="005202BF" w:rsidRPr="00C6761E">
        <w:tab/>
      </w:r>
      <w:bookmarkEnd w:id="3212"/>
      <w:bookmarkEnd w:id="3213"/>
      <w:bookmarkEnd w:id="3214"/>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215"/>
    </w:p>
    <w:p w14:paraId="597E0AD6" w14:textId="3364E8BA" w:rsidR="005202BF" w:rsidRPr="00C6761E" w:rsidRDefault="00AD1200" w:rsidP="005202BF">
      <w:pPr>
        <w:pStyle w:val="Heading4"/>
        <w:rPr>
          <w:lang w:eastAsia="zh-CN"/>
        </w:rPr>
      </w:pPr>
      <w:bookmarkStart w:id="3216" w:name="_CR10_3_25_1"/>
      <w:bookmarkStart w:id="3217" w:name="_Toc75283128"/>
      <w:bookmarkStart w:id="3218" w:name="_Toc59198770"/>
      <w:bookmarkStart w:id="3219" w:name="_Toc525231370"/>
      <w:bookmarkStart w:id="3220" w:name="_Toc172040208"/>
      <w:bookmarkEnd w:id="3216"/>
      <w:r w:rsidRPr="00C6761E">
        <w:t>10.3.25</w:t>
      </w:r>
      <w:r w:rsidR="005202BF" w:rsidRPr="00C6761E">
        <w:t>.1</w:t>
      </w:r>
      <w:r w:rsidR="005202BF" w:rsidRPr="00C6761E">
        <w:tab/>
        <w:t>Message definition</w:t>
      </w:r>
      <w:bookmarkEnd w:id="3217"/>
      <w:bookmarkEnd w:id="3218"/>
      <w:bookmarkEnd w:id="3219"/>
      <w:bookmarkEnd w:id="3220"/>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221" w:name="_CRTable10_3_25_1_1"/>
      <w:r w:rsidRPr="00C6761E">
        <w:t>Table </w:t>
      </w:r>
      <w:bookmarkEnd w:id="3221"/>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222" w:name="_CR10_3_26"/>
      <w:bookmarkStart w:id="3223" w:name="_Toc172040209"/>
      <w:bookmarkEnd w:id="3222"/>
      <w:r w:rsidRPr="00C6761E">
        <w:t>10.3.26</w:t>
      </w:r>
      <w:r w:rsidRPr="00C6761E">
        <w:tab/>
        <w:t>ProSe AA message transport request</w:t>
      </w:r>
      <w:bookmarkEnd w:id="3223"/>
    </w:p>
    <w:p w14:paraId="52B8FE40" w14:textId="6124769D" w:rsidR="00CE7C6B" w:rsidRPr="00C6761E" w:rsidRDefault="009F73A6" w:rsidP="00D61366">
      <w:pPr>
        <w:pStyle w:val="Heading4"/>
      </w:pPr>
      <w:bookmarkStart w:id="3224" w:name="_CR10_3_26_1"/>
      <w:bookmarkStart w:id="3225" w:name="_Toc172040210"/>
      <w:bookmarkEnd w:id="3224"/>
      <w:r w:rsidRPr="00C6761E">
        <w:t>10.3.26.1</w:t>
      </w:r>
      <w:r w:rsidRPr="00C6761E">
        <w:tab/>
        <w:t>Message definition</w:t>
      </w:r>
      <w:bookmarkEnd w:id="3225"/>
    </w:p>
    <w:p w14:paraId="426C58A0" w14:textId="77777777" w:rsidR="00D471F5" w:rsidRPr="00C6761E" w:rsidRDefault="009F73A6" w:rsidP="009F73A6">
      <w:pPr>
        <w:rPr>
          <w:lang w:eastAsia="zh-CN"/>
        </w:rPr>
      </w:pPr>
      <w:bookmarkStart w:id="3226" w:name="_Toc68196060"/>
      <w:bookmarkStart w:id="3227" w:name="_Toc51951234"/>
      <w:bookmarkStart w:id="3228" w:name="_Toc45882684"/>
      <w:bookmarkStart w:id="3229" w:name="_Toc45282298"/>
      <w:bookmarkStart w:id="3230" w:name="_Toc34404453"/>
      <w:bookmarkStart w:id="3231" w:name="_Toc34388682"/>
      <w:bookmarkStart w:id="3232"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233" w:name="_CRTable10_3_26_1_1"/>
      <w:r w:rsidRPr="00C6761E">
        <w:rPr>
          <w:lang w:eastAsia="zh-CN"/>
        </w:rPr>
        <w:t xml:space="preserve">Table </w:t>
      </w:r>
      <w:bookmarkEnd w:id="3233"/>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234" w:name="_CR10_3_26_2"/>
      <w:bookmarkStart w:id="3235" w:name="_Toc172040211"/>
      <w:bookmarkEnd w:id="3234"/>
      <w:r w:rsidRPr="00C6761E">
        <w:rPr>
          <w:lang w:eastAsia="zh-CN"/>
        </w:rPr>
        <w:t>10.3.26.2</w:t>
      </w:r>
      <w:r w:rsidRPr="00C6761E">
        <w:rPr>
          <w:lang w:eastAsia="zh-CN"/>
        </w:rPr>
        <w:tab/>
        <w:t>EAP message</w:t>
      </w:r>
      <w:bookmarkEnd w:id="3235"/>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236" w:name="_CR10_3_27"/>
      <w:bookmarkStart w:id="3237" w:name="_Toc172040212"/>
      <w:bookmarkEnd w:id="3236"/>
      <w:r w:rsidRPr="00B1280E">
        <w:rPr>
          <w:lang w:eastAsia="zh-CN"/>
        </w:rPr>
        <w:lastRenderedPageBreak/>
        <w:t>10.3.27</w:t>
      </w:r>
      <w:r w:rsidRPr="00B1280E">
        <w:rPr>
          <w:lang w:eastAsia="zh-CN"/>
        </w:rPr>
        <w:tab/>
        <w:t>ProSe AA message transport response</w:t>
      </w:r>
      <w:bookmarkEnd w:id="3237"/>
    </w:p>
    <w:p w14:paraId="4D5C8D9B" w14:textId="704D36D0" w:rsidR="00E3299F" w:rsidRPr="00B1280E" w:rsidRDefault="00E3299F" w:rsidP="00E3299F">
      <w:pPr>
        <w:pStyle w:val="Heading4"/>
        <w:rPr>
          <w:lang w:eastAsia="zh-CN"/>
        </w:rPr>
      </w:pPr>
      <w:bookmarkStart w:id="3238" w:name="_CR10_3_27_1"/>
      <w:bookmarkStart w:id="3239" w:name="_Toc172040213"/>
      <w:bookmarkEnd w:id="3238"/>
      <w:r w:rsidRPr="00B1280E">
        <w:rPr>
          <w:lang w:eastAsia="zh-CN"/>
        </w:rPr>
        <w:t>10.3.27.1</w:t>
      </w:r>
      <w:r w:rsidRPr="00B1280E">
        <w:rPr>
          <w:lang w:eastAsia="zh-CN"/>
        </w:rPr>
        <w:tab/>
        <w:t>Message definition</w:t>
      </w:r>
      <w:bookmarkEnd w:id="3239"/>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240" w:name="_CRTable10_3_27_1_1"/>
      <w:r w:rsidRPr="00C6761E">
        <w:rPr>
          <w:lang w:eastAsia="zh-CN"/>
        </w:rPr>
        <w:t xml:space="preserve">Table </w:t>
      </w:r>
      <w:bookmarkEnd w:id="3240"/>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241" w:name="_CR10_3_27_2"/>
      <w:bookmarkStart w:id="3242" w:name="_Toc172040214"/>
      <w:bookmarkEnd w:id="3241"/>
      <w:r w:rsidRPr="00C6761E">
        <w:rPr>
          <w:lang w:eastAsia="zh-CN"/>
        </w:rPr>
        <w:t>10.3.27.2</w:t>
      </w:r>
      <w:r w:rsidRPr="00C6761E">
        <w:rPr>
          <w:lang w:eastAsia="zh-CN"/>
        </w:rPr>
        <w:tab/>
        <w:t>EAP message</w:t>
      </w:r>
      <w:bookmarkEnd w:id="3242"/>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243" w:name="_CR10_3_28"/>
      <w:bookmarkStart w:id="3244" w:name="_Toc172040215"/>
      <w:bookmarkEnd w:id="3243"/>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244"/>
    </w:p>
    <w:p w14:paraId="1A5D2A9E" w14:textId="718A8EE6" w:rsidR="00CC72C6" w:rsidRPr="00C6761E" w:rsidRDefault="00CC72C6" w:rsidP="00CC72C6">
      <w:pPr>
        <w:pStyle w:val="Heading4"/>
      </w:pPr>
      <w:bookmarkStart w:id="3245" w:name="_CR10_3_28_1"/>
      <w:bookmarkStart w:id="3246" w:name="_Toc172040216"/>
      <w:bookmarkEnd w:id="3245"/>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246"/>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31"/>
        <w:gridCol w:w="537"/>
        <w:gridCol w:w="31"/>
        <w:gridCol w:w="2806"/>
        <w:gridCol w:w="31"/>
        <w:gridCol w:w="3089"/>
        <w:gridCol w:w="31"/>
        <w:gridCol w:w="1103"/>
        <w:gridCol w:w="31"/>
        <w:gridCol w:w="820"/>
        <w:gridCol w:w="31"/>
        <w:gridCol w:w="856"/>
      </w:tblGrid>
      <w:tr w:rsidR="00CC72C6" w:rsidRPr="00C6761E" w14:paraId="7FD2835C"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D422D1">
        <w:trPr>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50DADE2D" w14:textId="77777777" w:rsidR="00D422D1" w:rsidRPr="00C6761E" w:rsidRDefault="00D422D1" w:rsidP="00CD7363">
            <w:pPr>
              <w:pStyle w:val="TAL"/>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pPr>
            <w:r w:rsidRPr="00C6761E">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pPr>
            <w:r w:rsidRPr="00C6761E">
              <w:t>1</w:t>
            </w:r>
          </w:p>
        </w:tc>
      </w:tr>
      <w:tr w:rsidR="00D422D1" w:rsidRPr="00C6761E" w14:paraId="098E9B73" w14:textId="77777777" w:rsidTr="00D422D1">
        <w:trPr>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lang w:eastAsia="zh-CN"/>
              </w:rPr>
            </w:pPr>
            <w:r w:rsidRPr="00C6761E">
              <w:rPr>
                <w:lang w:eastAsia="zh-CN"/>
              </w:rPr>
              <w:t>Source layer-2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lang w:eastAsia="zh-CN"/>
              </w:rPr>
            </w:pPr>
            <w:r w:rsidRPr="00C6761E">
              <w:rPr>
                <w:lang w:eastAsia="zh-CN"/>
              </w:rPr>
              <w:t>Layer-2 ID</w:t>
            </w:r>
          </w:p>
          <w:p w14:paraId="16CEAD54" w14:textId="77777777" w:rsidR="00D422D1" w:rsidRPr="00C6761E" w:rsidRDefault="00D422D1" w:rsidP="00CD7363">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lang w:eastAsia="zh-CN"/>
              </w:rPr>
            </w:pPr>
            <w:r w:rsidRPr="00C6761E">
              <w:rPr>
                <w:lang w:eastAsia="zh-CN"/>
              </w:rPr>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lang w:eastAsia="zh-CN"/>
              </w:rPr>
            </w:pPr>
            <w:r w:rsidRPr="00C6761E">
              <w:rPr>
                <w:lang w:eastAsia="zh-CN"/>
              </w:rPr>
              <w:t>3</w:t>
            </w:r>
          </w:p>
        </w:tc>
      </w:tr>
      <w:tr w:rsidR="00CC72C6" w:rsidRPr="00C6761E" w14:paraId="027E9B3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DCD15FE" w14:textId="02BD112C" w:rsidR="00CC72C6" w:rsidRPr="00C6761E" w:rsidRDefault="00CC72C6" w:rsidP="000225E5">
            <w:pPr>
              <w:pStyle w:val="TAL"/>
            </w:pPr>
            <w:r w:rsidRPr="00C6761E">
              <w:t xml:space="preserve">Old </w:t>
            </w:r>
            <w:r w:rsidR="00C649A4" w:rsidRPr="00C6761E">
              <w:t>s</w:t>
            </w:r>
            <w:r w:rsidRPr="00C6761E">
              <w:t>ource end UE IP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323B8FC" w14:textId="2397D67B"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4C71F63C" w:rsidR="00CC72C6" w:rsidRPr="00C6761E" w:rsidRDefault="00D422D1" w:rsidP="000225E5">
            <w:pPr>
              <w:pStyle w:val="TAC"/>
            </w:pPr>
            <w:r>
              <w:rPr>
                <w:rFonts w:hint="eastAsia"/>
                <w:lang w:eastAsia="zh-CN"/>
              </w:rPr>
              <w:t>7-19</w:t>
            </w:r>
          </w:p>
        </w:tc>
      </w:tr>
      <w:tr w:rsidR="00CC72C6" w:rsidRPr="00C6761E" w14:paraId="0DA2811E"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E16212A" w14:textId="4B003ABB" w:rsidR="00EF4BF4" w:rsidRPr="00C6761E" w:rsidRDefault="007F628D" w:rsidP="000622A4">
            <w:pPr>
              <w:rPr>
                <w:lang w:eastAsia="zh-CN"/>
              </w:rPr>
            </w:pPr>
            <w:r w:rsidRPr="002463D6">
              <w:rPr>
                <w:rFonts w:ascii="Arial" w:hAnsi="Arial"/>
                <w:sz w:val="18"/>
              </w:rPr>
              <w:t>37</w:t>
            </w:r>
          </w:p>
        </w:tc>
        <w:tc>
          <w:tcPr>
            <w:tcW w:w="2837" w:type="dxa"/>
            <w:gridSpan w:val="2"/>
            <w:tcBorders>
              <w:top w:val="single" w:sz="6" w:space="0" w:color="000000"/>
              <w:left w:val="single" w:sz="6" w:space="0" w:color="000000"/>
              <w:bottom w:val="single" w:sz="6" w:space="0" w:color="000000"/>
              <w:right w:val="single" w:sz="6" w:space="0" w:color="000000"/>
            </w:tcBorders>
          </w:tcPr>
          <w:p w14:paraId="42033654" w14:textId="62D9F717" w:rsidR="00CC72C6" w:rsidRPr="00C6761E" w:rsidRDefault="00CC72C6" w:rsidP="000225E5">
            <w:pPr>
              <w:pStyle w:val="TAL"/>
            </w:pPr>
            <w:r w:rsidRPr="00C6761E">
              <w:t xml:space="preserve">New </w:t>
            </w:r>
            <w:r w:rsidR="00C649A4" w:rsidRPr="00C6761E">
              <w:t>s</w:t>
            </w:r>
            <w:r w:rsidRPr="00C6761E">
              <w:t>ource end UE IP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2690146" w14:textId="47356AB5" w:rsidR="00CC72C6" w:rsidRPr="00C6761E" w:rsidRDefault="00D422D1" w:rsidP="00D422D1">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536D0370" w:rsidR="00CC72C6" w:rsidRPr="00C6761E" w:rsidRDefault="00D422D1" w:rsidP="000225E5">
            <w:pPr>
              <w:pStyle w:val="TAC"/>
            </w:pPr>
            <w:r>
              <w:rPr>
                <w:rFonts w:hint="eastAsia"/>
                <w:lang w:eastAsia="zh-CN"/>
              </w:rPr>
              <w:t>7-19</w:t>
            </w:r>
          </w:p>
        </w:tc>
      </w:tr>
      <w:tr w:rsidR="00CC72C6" w:rsidRPr="00C6761E" w14:paraId="7862E2B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lastRenderedPageBreak/>
              <w:t>6C</w:t>
            </w:r>
          </w:p>
        </w:tc>
        <w:tc>
          <w:tcPr>
            <w:tcW w:w="2837"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7"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247" w:name="_Toc172040217"/>
      <w:r w:rsidRPr="00C6761E">
        <w:t xml:space="preserve">10.3.28.2 </w:t>
      </w:r>
      <w:r w:rsidRPr="00C6761E">
        <w:tab/>
        <w:t>Old source end UE IP address</w:t>
      </w:r>
      <w:bookmarkEnd w:id="3247"/>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248" w:name="_Toc172040218"/>
      <w:r w:rsidRPr="00C6761E">
        <w:t xml:space="preserve">10.3.28.3 </w:t>
      </w:r>
      <w:r w:rsidRPr="00C6761E">
        <w:tab/>
      </w:r>
      <w:r w:rsidRPr="00C6761E">
        <w:tab/>
        <w:t>New source end UE IP address</w:t>
      </w:r>
      <w:bookmarkEnd w:id="3248"/>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249" w:name="_CR10_3_28_4"/>
      <w:bookmarkStart w:id="3250" w:name="_Toc172040219"/>
      <w:bookmarkEnd w:id="3249"/>
      <w:r w:rsidRPr="00C6761E">
        <w:t>10.3.28.4</w:t>
      </w:r>
      <w:r w:rsidRPr="00C6761E">
        <w:tab/>
      </w:r>
      <w:r w:rsidRPr="00C6761E">
        <w:tab/>
        <w:t>Old source end UE user info</w:t>
      </w:r>
      <w:bookmarkEnd w:id="3250"/>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251" w:name="_CR10_3_28_5"/>
      <w:bookmarkStart w:id="3252" w:name="_Toc172040220"/>
      <w:bookmarkEnd w:id="3251"/>
      <w:r w:rsidRPr="00C6761E">
        <w:t>10.3.28.5</w:t>
      </w:r>
      <w:r w:rsidRPr="00C6761E">
        <w:tab/>
      </w:r>
      <w:r w:rsidRPr="00C6761E">
        <w:tab/>
        <w:t>New source end UE user info</w:t>
      </w:r>
      <w:bookmarkEnd w:id="3252"/>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253" w:name="_CR10_3_28_2"/>
      <w:bookmarkStart w:id="3254" w:name="_Toc172040221"/>
      <w:bookmarkEnd w:id="3253"/>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254"/>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255" w:name="_CR10_3_28_3"/>
      <w:bookmarkStart w:id="3256" w:name="_Toc172040222"/>
      <w:bookmarkEnd w:id="3255"/>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256"/>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257" w:name="_CR10_3_29"/>
      <w:bookmarkStart w:id="3258" w:name="_Toc172040223"/>
      <w:bookmarkEnd w:id="3257"/>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258"/>
    </w:p>
    <w:p w14:paraId="28029419" w14:textId="09146DDB" w:rsidR="00CC72C6" w:rsidRPr="00C6761E" w:rsidRDefault="00CC72C6" w:rsidP="00CC72C6">
      <w:pPr>
        <w:pStyle w:val="Heading4"/>
      </w:pPr>
      <w:bookmarkStart w:id="3259" w:name="_CR10_3_29_1"/>
      <w:bookmarkStart w:id="3260" w:name="_Toc172040224"/>
      <w:bookmarkEnd w:id="3259"/>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260"/>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lastRenderedPageBreak/>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pPr>
            <w:r w:rsidRPr="00C6761E">
              <w:t>LSB of K</w:t>
            </w:r>
            <w:r w:rsidRPr="00D422D1">
              <w:t>NRP-sess</w:t>
            </w:r>
            <w:r w:rsidRPr="00051B81">
              <w:t xml:space="preserve"> </w:t>
            </w:r>
            <w:r w:rsidRPr="00C6761E">
              <w:t>ID</w:t>
            </w:r>
          </w:p>
          <w:p w14:paraId="3125AD37" w14:textId="77777777" w:rsidR="00D422D1" w:rsidRPr="00C6761E" w:rsidRDefault="00D422D1" w:rsidP="00CD7363">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pPr>
            <w:r w:rsidRPr="00C6761E">
              <w:t>MSB of K</w:t>
            </w:r>
            <w:r w:rsidRPr="00D422D1">
              <w:t>NRP-sess</w:t>
            </w:r>
            <w:r w:rsidRPr="00051B81">
              <w:t xml:space="preserve"> </w:t>
            </w:r>
            <w:r w:rsidRPr="00C6761E">
              <w:t>ID</w:t>
            </w:r>
          </w:p>
          <w:p w14:paraId="511BDFB3" w14:textId="77777777" w:rsidR="00D422D1" w:rsidRPr="00C6761E" w:rsidRDefault="00D422D1" w:rsidP="00CD7363">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pPr>
            <w:r w:rsidRPr="00C6761E">
              <w:t>Layer-2 ID</w:t>
            </w:r>
          </w:p>
          <w:p w14:paraId="545E5877"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pPr>
            <w:r w:rsidRPr="00C6761E">
              <w:t>Layer-2 ID</w:t>
            </w:r>
          </w:p>
          <w:p w14:paraId="7DA65621"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pPr>
            <w:r w:rsidRPr="00C6761E">
              <w:t>3</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0225E5">
            <w:pPr>
              <w:pStyle w:val="TAL"/>
            </w:pPr>
            <w:r w:rsidRPr="00C6761E">
              <w:t xml:space="preserve">Old </w:t>
            </w:r>
            <w:r w:rsidR="002B047F" w:rsidRPr="00C6761E">
              <w:t>s</w:t>
            </w:r>
            <w:r w:rsidRPr="00C6761E">
              <w:t>ource end UE IP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225E5">
            <w:pPr>
              <w:pStyle w:val="TAC"/>
            </w:pPr>
            <w:r>
              <w:rPr>
                <w:rFonts w:hint="eastAsia"/>
                <w:lang w:eastAsia="zh-CN"/>
              </w:rPr>
              <w:t>7-19</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0225E5">
            <w:pPr>
              <w:pStyle w:val="TAL"/>
            </w:pPr>
            <w:r w:rsidRPr="00C6761E">
              <w:t xml:space="preserve">New </w:t>
            </w:r>
            <w:r w:rsidR="002B047F" w:rsidRPr="00C6761E">
              <w:t>s</w:t>
            </w:r>
            <w:r w:rsidRPr="00C6761E">
              <w:t>ource end UE IP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0225E5">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225E5">
            <w:pPr>
              <w:pStyle w:val="TAC"/>
            </w:pPr>
            <w:r>
              <w:rPr>
                <w:rFonts w:hint="eastAsia"/>
                <w:lang w:eastAsia="zh-CN"/>
              </w:rPr>
              <w:t>7-19</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4B890ACC" w:rsidR="00F015CB" w:rsidRPr="00C6761E" w:rsidRDefault="00F015CB" w:rsidP="00F015CB">
      <w:pPr>
        <w:pStyle w:val="Heading4"/>
        <w:rPr>
          <w:lang w:val="en-US"/>
        </w:rPr>
      </w:pPr>
      <w:bookmarkStart w:id="3261" w:name="_Toc172040225"/>
      <w:r w:rsidRPr="00C6761E">
        <w:t>10.3.29.2</w:t>
      </w:r>
      <w:r w:rsidRPr="00C6761E">
        <w:tab/>
        <w:t>Old source end UE IP address</w:t>
      </w:r>
      <w:bookmarkEnd w:id="3261"/>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262" w:name="_Toc172040226"/>
      <w:r w:rsidRPr="00C6761E">
        <w:t>10.3.29.3</w:t>
      </w:r>
      <w:r w:rsidRPr="00C6761E">
        <w:tab/>
      </w:r>
      <w:r w:rsidRPr="00C6761E">
        <w:tab/>
        <w:t>New source end UE IP address</w:t>
      </w:r>
      <w:bookmarkEnd w:id="3262"/>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263" w:name="_CR10_3_29_4"/>
      <w:bookmarkStart w:id="3264" w:name="_Toc172040227"/>
      <w:bookmarkEnd w:id="3263"/>
      <w:r w:rsidRPr="00C6761E">
        <w:t>10.3.29.4</w:t>
      </w:r>
      <w:r w:rsidRPr="00C6761E">
        <w:tab/>
      </w:r>
      <w:r w:rsidRPr="00C6761E">
        <w:tab/>
        <w:t>Old source end UE user info</w:t>
      </w:r>
      <w:bookmarkEnd w:id="3264"/>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265" w:name="_CR10_3_29_5"/>
      <w:bookmarkStart w:id="3266" w:name="_Toc172040228"/>
      <w:bookmarkEnd w:id="3265"/>
      <w:r w:rsidRPr="00C6761E">
        <w:t>10.3.29.5</w:t>
      </w:r>
      <w:r w:rsidRPr="00C6761E">
        <w:tab/>
      </w:r>
      <w:r w:rsidRPr="00C6761E">
        <w:tab/>
        <w:t>New source end UE user info</w:t>
      </w:r>
      <w:bookmarkEnd w:id="3266"/>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267" w:name="_CR10_3_29_2"/>
      <w:bookmarkStart w:id="3268" w:name="_Toc172040229"/>
      <w:bookmarkEnd w:id="3267"/>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268"/>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269" w:name="_CR10_3_29_3"/>
      <w:bookmarkStart w:id="3270" w:name="_Toc172040230"/>
      <w:bookmarkEnd w:id="3269"/>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270"/>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271" w:name="_CR10_3_30"/>
      <w:bookmarkStart w:id="3272" w:name="_Toc172040231"/>
      <w:bookmarkEnd w:id="3271"/>
      <w:r w:rsidRPr="00C6761E">
        <w:rPr>
          <w:lang w:eastAsia="zh-CN"/>
        </w:rPr>
        <w:t>10.3.30</w:t>
      </w:r>
      <w:r w:rsidRPr="00C6761E">
        <w:rPr>
          <w:lang w:eastAsia="zh-CN"/>
        </w:rPr>
        <w:tab/>
        <w:t>ProSe path switching request</w:t>
      </w:r>
      <w:bookmarkEnd w:id="3272"/>
    </w:p>
    <w:p w14:paraId="489D7061" w14:textId="529E8353" w:rsidR="00A459AF" w:rsidRPr="00C6761E" w:rsidRDefault="00A459AF" w:rsidP="00A459AF">
      <w:pPr>
        <w:pStyle w:val="Heading4"/>
        <w:rPr>
          <w:lang w:eastAsia="zh-CN"/>
        </w:rPr>
      </w:pPr>
      <w:bookmarkStart w:id="3273" w:name="_CR10_3_30_1"/>
      <w:bookmarkStart w:id="3274" w:name="_Toc172040232"/>
      <w:bookmarkEnd w:id="3273"/>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274"/>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lastRenderedPageBreak/>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275" w:name="_CRTable10_3_30_1_1"/>
      <w:r w:rsidRPr="00C6761E">
        <w:rPr>
          <w:lang w:eastAsia="zh-CN"/>
        </w:rPr>
        <w:t xml:space="preserve">Table </w:t>
      </w:r>
      <w:bookmarkEnd w:id="3275"/>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276" w:name="_CR10_3_30_2"/>
      <w:bookmarkStart w:id="3277" w:name="_Toc172040233"/>
      <w:bookmarkEnd w:id="3276"/>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277"/>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278" w:name="_CR10_3_31"/>
      <w:bookmarkStart w:id="3279" w:name="_Toc172040234"/>
      <w:bookmarkEnd w:id="3278"/>
      <w:r w:rsidRPr="00C6761E">
        <w:rPr>
          <w:lang w:eastAsia="zh-CN"/>
        </w:rPr>
        <w:t>10.3.</w:t>
      </w:r>
      <w:r w:rsidR="00570459" w:rsidRPr="00C6761E">
        <w:rPr>
          <w:lang w:eastAsia="zh-CN"/>
        </w:rPr>
        <w:t>31</w:t>
      </w:r>
      <w:r w:rsidRPr="00C6761E">
        <w:rPr>
          <w:lang w:eastAsia="zh-CN"/>
        </w:rPr>
        <w:tab/>
        <w:t>ProSe path switching accept</w:t>
      </w:r>
      <w:bookmarkEnd w:id="3279"/>
    </w:p>
    <w:p w14:paraId="243E048D" w14:textId="4ADE0395" w:rsidR="00A459AF" w:rsidRPr="00C6761E" w:rsidRDefault="00A459AF" w:rsidP="00A459AF">
      <w:pPr>
        <w:pStyle w:val="Heading4"/>
        <w:rPr>
          <w:lang w:eastAsia="zh-CN"/>
        </w:rPr>
      </w:pPr>
      <w:bookmarkStart w:id="3280" w:name="_CR10_3_31_1"/>
      <w:bookmarkStart w:id="3281" w:name="_Toc172040235"/>
      <w:bookmarkEnd w:id="3280"/>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281"/>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282" w:name="_CRTable10_3_31_1_1"/>
      <w:r w:rsidRPr="00C6761E">
        <w:rPr>
          <w:lang w:eastAsia="zh-CN"/>
        </w:rPr>
        <w:t xml:space="preserve">Table </w:t>
      </w:r>
      <w:bookmarkEnd w:id="3282"/>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283" w:name="_CR10_3_32"/>
      <w:bookmarkStart w:id="3284" w:name="_Toc172040236"/>
      <w:bookmarkEnd w:id="3283"/>
      <w:r w:rsidRPr="00C6761E">
        <w:rPr>
          <w:lang w:eastAsia="zh-CN"/>
        </w:rPr>
        <w:t>10.3.</w:t>
      </w:r>
      <w:r w:rsidR="00570459" w:rsidRPr="00C6761E">
        <w:rPr>
          <w:lang w:eastAsia="zh-CN"/>
        </w:rPr>
        <w:t>32</w:t>
      </w:r>
      <w:r w:rsidRPr="00C6761E">
        <w:rPr>
          <w:lang w:eastAsia="zh-CN"/>
        </w:rPr>
        <w:tab/>
        <w:t>ProSe path switching reject</w:t>
      </w:r>
      <w:bookmarkEnd w:id="3284"/>
    </w:p>
    <w:p w14:paraId="4A90035C" w14:textId="0925C92B" w:rsidR="00D23139" w:rsidRPr="00C6761E" w:rsidRDefault="00D23139" w:rsidP="00D23139">
      <w:pPr>
        <w:pStyle w:val="Heading4"/>
        <w:rPr>
          <w:lang w:eastAsia="zh-CN"/>
        </w:rPr>
      </w:pPr>
      <w:bookmarkStart w:id="3285" w:name="_CR10_3_32_1"/>
      <w:bookmarkStart w:id="3286" w:name="_Toc172040237"/>
      <w:bookmarkEnd w:id="3285"/>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286"/>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287" w:name="_CRTable10_3_32_1_1"/>
      <w:r w:rsidRPr="00C6761E">
        <w:rPr>
          <w:lang w:eastAsia="zh-CN"/>
        </w:rPr>
        <w:lastRenderedPageBreak/>
        <w:t xml:space="preserve">Table </w:t>
      </w:r>
      <w:bookmarkEnd w:id="3287"/>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288" w:name="_CR10_3_33"/>
      <w:bookmarkStart w:id="3289" w:name="_Toc172040238"/>
      <w:bookmarkEnd w:id="3288"/>
      <w:r w:rsidRPr="00C6761E">
        <w:rPr>
          <w:rFonts w:eastAsia="Arial" w:cs="Arial"/>
          <w:szCs w:val="28"/>
        </w:rPr>
        <w:t>10.3.33</w:t>
      </w:r>
      <w:r w:rsidRPr="00C6761E">
        <w:tab/>
      </w:r>
      <w:r w:rsidRPr="00C6761E">
        <w:rPr>
          <w:rFonts w:eastAsia="Arial" w:cs="Arial"/>
          <w:szCs w:val="28"/>
        </w:rPr>
        <w:t>ProSe UE to UE relay update reject</w:t>
      </w:r>
      <w:bookmarkEnd w:id="3289"/>
    </w:p>
    <w:p w14:paraId="64A3FD2F" w14:textId="5F9434E6" w:rsidR="00050F9A" w:rsidRPr="00C6761E" w:rsidRDefault="00050F9A" w:rsidP="00050F9A">
      <w:pPr>
        <w:pStyle w:val="Heading4"/>
      </w:pPr>
      <w:bookmarkStart w:id="3290" w:name="_CR10_3_33_1"/>
      <w:bookmarkStart w:id="3291" w:name="_Toc172040239"/>
      <w:bookmarkEnd w:id="3290"/>
      <w:r w:rsidRPr="00C6761E">
        <w:rPr>
          <w:rFonts w:eastAsia="Arial" w:cs="Arial"/>
          <w:szCs w:val="24"/>
        </w:rPr>
        <w:t>10.3.33.1</w:t>
      </w:r>
      <w:r w:rsidRPr="00C6761E">
        <w:tab/>
      </w:r>
      <w:r w:rsidRPr="00C6761E">
        <w:rPr>
          <w:rFonts w:eastAsia="Arial" w:cs="Arial"/>
          <w:szCs w:val="24"/>
        </w:rPr>
        <w:t>Message definition</w:t>
      </w:r>
      <w:bookmarkEnd w:id="3291"/>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292" w:name="_Toc172040240"/>
      <w:r w:rsidRPr="00C6761E">
        <w:t>10.3.34</w:t>
      </w:r>
      <w:r w:rsidRPr="00C6761E">
        <w:tab/>
        <w:t>ProSe direct link identity request</w:t>
      </w:r>
      <w:bookmarkEnd w:id="3292"/>
    </w:p>
    <w:p w14:paraId="6C5847F8" w14:textId="49A4560F" w:rsidR="001A3631" w:rsidRPr="00C6761E" w:rsidRDefault="001A3631" w:rsidP="001A3631">
      <w:pPr>
        <w:pStyle w:val="Heading4"/>
      </w:pPr>
      <w:bookmarkStart w:id="3293" w:name="_Toc172040241"/>
      <w:r w:rsidRPr="00C6761E">
        <w:t>10.3.34.1</w:t>
      </w:r>
      <w:r w:rsidRPr="00C6761E">
        <w:tab/>
        <w:t>Message definition</w:t>
      </w:r>
      <w:bookmarkEnd w:id="3293"/>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r w:rsidRPr="00C6761E">
        <w:t>Table 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088D2C46" w:rsidR="001A3631" w:rsidRPr="00C6761E" w:rsidRDefault="001A3631" w:rsidP="001814EE">
            <w:pPr>
              <w:pStyle w:val="TAL"/>
            </w:pPr>
            <w:r w:rsidRPr="00C6761E">
              <w:t>11.3.</w:t>
            </w:r>
            <w:r w:rsidR="006B017B">
              <w:t>50</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2AE83154" w:rsidR="001A3631" w:rsidRPr="00C6761E" w:rsidRDefault="001A3631" w:rsidP="001814EE">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294" w:name="_Toc172040242"/>
      <w:r w:rsidRPr="00C6761E">
        <w:lastRenderedPageBreak/>
        <w:t>10.3.35</w:t>
      </w:r>
      <w:r w:rsidRPr="00C6761E">
        <w:tab/>
        <w:t>ProSe direct link identity response</w:t>
      </w:r>
      <w:bookmarkEnd w:id="3294"/>
    </w:p>
    <w:p w14:paraId="04A7492A" w14:textId="261AC0C8" w:rsidR="001A3631" w:rsidRPr="00C6761E" w:rsidRDefault="001A3631" w:rsidP="001A3631">
      <w:pPr>
        <w:pStyle w:val="Heading4"/>
      </w:pPr>
      <w:bookmarkStart w:id="3295" w:name="_Toc172040243"/>
      <w:r w:rsidRPr="00C6761E">
        <w:t>10.3.35.1</w:t>
      </w:r>
      <w:r w:rsidRPr="00C6761E">
        <w:tab/>
        <w:t>Message definition</w:t>
      </w:r>
      <w:bookmarkEnd w:id="3295"/>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r w:rsidRPr="00C6761E">
        <w:t>Table 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296" w:name="_Hlk162783578"/>
      <w:bookmarkStart w:id="3297" w:name="_Toc172040244"/>
      <w:r w:rsidRPr="00C33F68">
        <w:t>10.3.</w:t>
      </w:r>
      <w:r>
        <w:t>36</w:t>
      </w:r>
      <w:r w:rsidRPr="00C33F68">
        <w:tab/>
      </w:r>
      <w:r>
        <w:t>P</w:t>
      </w:r>
      <w:r w:rsidRPr="00327361">
        <w:t>ro</w:t>
      </w:r>
      <w:r>
        <w:t>S</w:t>
      </w:r>
      <w:r w:rsidRPr="00327361">
        <w:t>e direct link security establishment accept</w:t>
      </w:r>
      <w:bookmarkEnd w:id="3297"/>
    </w:p>
    <w:p w14:paraId="3C9CF7CC" w14:textId="1B124056" w:rsidR="00863645" w:rsidRPr="00C33F68" w:rsidRDefault="00863645" w:rsidP="00863645">
      <w:pPr>
        <w:pStyle w:val="Heading4"/>
      </w:pPr>
      <w:bookmarkStart w:id="3298" w:name="_Toc172040245"/>
      <w:r w:rsidRPr="00C33F68">
        <w:t>10.3.</w:t>
      </w:r>
      <w:r>
        <w:t>36</w:t>
      </w:r>
      <w:r w:rsidRPr="00C33F68">
        <w:t>.1</w:t>
      </w:r>
      <w:r w:rsidRPr="00C33F68">
        <w:tab/>
        <w:t>Message definition</w:t>
      </w:r>
      <w:bookmarkEnd w:id="3298"/>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r w:rsidRPr="00C33F68">
        <w:t>Table 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pPr>
            <w:r w:rsidRPr="00C33F68">
              <w:t>Length</w:t>
            </w:r>
          </w:p>
        </w:tc>
      </w:tr>
      <w:tr w:rsidR="00863645" w:rsidRPr="00C33F68" w14:paraId="577AA88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pPr>
            <w:r w:rsidRPr="00C33F68">
              <w:t>ProSe PC5 signalling message type</w:t>
            </w:r>
          </w:p>
          <w:p w14:paraId="04022D56" w14:textId="77777777" w:rsidR="00863645" w:rsidRPr="00C33F68" w:rsidRDefault="00863645" w:rsidP="007B2DE9">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pPr>
            <w:r w:rsidRPr="00C33F68">
              <w:t>1</w:t>
            </w:r>
          </w:p>
        </w:tc>
      </w:tr>
      <w:tr w:rsidR="00863645" w:rsidRPr="00D61366" w14:paraId="41463DA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pPr>
            <w:r w:rsidRPr="00D61366">
              <w:t>Sequence number</w:t>
            </w:r>
          </w:p>
          <w:p w14:paraId="20B87E57" w14:textId="77777777" w:rsidR="00863645" w:rsidRPr="00D61366" w:rsidRDefault="00863645" w:rsidP="007B2DE9">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pPr>
            <w:r w:rsidRPr="00D61366">
              <w:t>1</w:t>
            </w:r>
          </w:p>
        </w:tc>
      </w:tr>
      <w:tr w:rsidR="00863645" w:rsidRPr="00D61366" w14:paraId="2213A114"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pPr>
            <w:r w:rsidRPr="00C6761E">
              <w:t>PC5 QoS flow descriptions</w:t>
            </w:r>
          </w:p>
          <w:p w14:paraId="089C59C2" w14:textId="77777777" w:rsidR="00863645" w:rsidRPr="00D61366" w:rsidRDefault="00863645" w:rsidP="007B2DE9">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pPr>
            <w:r w:rsidRPr="00C6761E">
              <w:t>6-65538</w:t>
            </w:r>
          </w:p>
        </w:tc>
      </w:tr>
      <w:tr w:rsidR="00863645" w:rsidRPr="00D61366" w14:paraId="449D817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pPr>
            <w:r w:rsidRPr="00C6761E">
              <w:t>PC5 QoS rules</w:t>
            </w:r>
          </w:p>
          <w:p w14:paraId="506AFB90" w14:textId="77777777" w:rsidR="00863645" w:rsidRPr="00D61366" w:rsidRDefault="00863645" w:rsidP="007B2DE9">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pPr>
            <w:r w:rsidRPr="00C6761E">
              <w:t>7-65538</w:t>
            </w:r>
          </w:p>
        </w:tc>
      </w:tr>
      <w:tr w:rsidR="00863645" w:rsidRPr="00D61366" w14:paraId="7478EAB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pPr>
            <w:r w:rsidRPr="00C6761E">
              <w:t>IP address configuration</w:t>
            </w:r>
          </w:p>
          <w:p w14:paraId="7111E336" w14:textId="77777777" w:rsidR="00863645" w:rsidRPr="00D61366" w:rsidRDefault="00863645" w:rsidP="007B2DE9">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pPr>
            <w:r w:rsidRPr="00C6761E">
              <w:t>2</w:t>
            </w:r>
          </w:p>
        </w:tc>
      </w:tr>
      <w:tr w:rsidR="00863645" w:rsidRPr="00D61366" w14:paraId="377EC1D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pPr>
            <w:r w:rsidRPr="00C6761E">
              <w:t>Target link local IPv6 address</w:t>
            </w:r>
          </w:p>
          <w:p w14:paraId="7D8E7790" w14:textId="77777777" w:rsidR="00863645" w:rsidRPr="00D61366" w:rsidRDefault="00863645" w:rsidP="007B2DE9">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pPr>
            <w:r w:rsidRPr="00C6761E">
              <w:t>Link local IPv6 address</w:t>
            </w:r>
          </w:p>
          <w:p w14:paraId="2641B6FA" w14:textId="77777777" w:rsidR="00863645" w:rsidRPr="00D61366" w:rsidRDefault="00863645" w:rsidP="007B2DE9">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7B2DE9">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7B2DE9">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7B2DE9">
            <w:pPr>
              <w:pStyle w:val="TAL"/>
              <w:rPr>
                <w:lang w:eastAsia="ja-JP"/>
              </w:rPr>
            </w:pPr>
            <w:r>
              <w:rPr>
                <w:lang w:eastAsia="ja-JP"/>
              </w:rPr>
              <w:t>MAC address</w:t>
            </w:r>
          </w:p>
          <w:p w14:paraId="25266E13" w14:textId="77777777" w:rsidR="00863645" w:rsidRPr="00D61366" w:rsidRDefault="00863645" w:rsidP="007B2DE9">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7B2DE9">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299" w:name="_Toc172040246"/>
      <w:r w:rsidRPr="00C6761E">
        <w:t>10.3.</w:t>
      </w:r>
      <w:r>
        <w:rPr>
          <w:rFonts w:eastAsiaTheme="minorEastAsia"/>
          <w:lang w:eastAsia="zh-CN"/>
        </w:rPr>
        <w:t>36</w:t>
      </w:r>
      <w:r w:rsidRPr="00C6761E">
        <w:t>.2</w:t>
      </w:r>
      <w:r w:rsidRPr="00C6761E">
        <w:tab/>
        <w:t>IP address configuration</w:t>
      </w:r>
      <w:bookmarkEnd w:id="3299"/>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300" w:name="_Toc172040247"/>
      <w:r w:rsidRPr="00C6761E">
        <w:lastRenderedPageBreak/>
        <w:t>10.3.</w:t>
      </w:r>
      <w:r>
        <w:rPr>
          <w:rFonts w:eastAsiaTheme="minorEastAsia"/>
          <w:lang w:eastAsia="zh-CN"/>
        </w:rPr>
        <w:t>36</w:t>
      </w:r>
      <w:r w:rsidRPr="00C6761E">
        <w:t>.3</w:t>
      </w:r>
      <w:r w:rsidRPr="00C6761E">
        <w:tab/>
        <w:t>Target link local IPv6 address</w:t>
      </w:r>
      <w:bookmarkEnd w:id="3300"/>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301" w:name="_Toc172040248"/>
      <w:r w:rsidRPr="00C6761E">
        <w:t>10.3.</w:t>
      </w:r>
      <w:r>
        <w:rPr>
          <w:rFonts w:eastAsiaTheme="minorEastAsia"/>
          <w:lang w:eastAsia="zh-CN"/>
        </w:rPr>
        <w:t>36</w:t>
      </w:r>
      <w:r w:rsidRPr="00C6761E">
        <w:t>.4</w:t>
      </w:r>
      <w:r w:rsidRPr="00C6761E">
        <w:tab/>
        <w:t>QoS flow descriptions</w:t>
      </w:r>
      <w:bookmarkEnd w:id="3301"/>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302" w:name="_Toc172040249"/>
      <w:r w:rsidRPr="00C6761E">
        <w:t>10.3.</w:t>
      </w:r>
      <w:r>
        <w:rPr>
          <w:rFonts w:eastAsiaTheme="minorEastAsia"/>
          <w:lang w:eastAsia="zh-CN"/>
        </w:rPr>
        <w:t>36</w:t>
      </w:r>
      <w:r w:rsidRPr="00C6761E">
        <w:t>.5</w:t>
      </w:r>
      <w:r w:rsidRPr="00C6761E">
        <w:tab/>
        <w:t>QoS rules</w:t>
      </w:r>
      <w:bookmarkEnd w:id="3302"/>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303" w:name="_Toc172040250"/>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303"/>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296"/>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304" w:name="_Toc172040251"/>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304"/>
    </w:p>
    <w:p w14:paraId="1D5D95D0" w14:textId="3721ECDB" w:rsidR="000A0672" w:rsidRPr="000A0672" w:rsidRDefault="000A0672" w:rsidP="006D2268">
      <w:pPr>
        <w:pStyle w:val="Heading4"/>
        <w:rPr>
          <w:rFonts w:eastAsia="SimSun"/>
          <w:lang w:eastAsia="en-US"/>
        </w:rPr>
      </w:pPr>
      <w:bookmarkStart w:id="3305" w:name="_Toc172040252"/>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305"/>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r w:rsidRPr="000A0672">
        <w:rPr>
          <w:rFonts w:eastAsia="SimSun"/>
          <w:lang w:eastAsia="en-US"/>
        </w:rPr>
        <w:t>Table 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306" w:name="_Toc172040253"/>
      <w:r w:rsidRPr="000A0672">
        <w:rPr>
          <w:rFonts w:eastAsia="SimSun"/>
          <w:lang w:eastAsia="en-US"/>
        </w:rPr>
        <w:lastRenderedPageBreak/>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306"/>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307" w:name="_Toc17204025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307"/>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308" w:name="_Toc172040255"/>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308"/>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309" w:name="_Toc172040256"/>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309"/>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310" w:name="_Toc172040257"/>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310"/>
    </w:p>
    <w:p w14:paraId="55C7255F" w14:textId="677D2624" w:rsidR="000A0672" w:rsidRDefault="000A0672" w:rsidP="00B1280E">
      <w:pPr>
        <w:overflowPunct/>
        <w:autoSpaceDE/>
        <w:autoSpaceDN/>
        <w:adjustRightInd/>
        <w:textAlignment w:val="auto"/>
      </w:pPr>
      <w:r w:rsidRPr="000A0672">
        <w:rPr>
          <w:rFonts w:eastAsia="SimSun"/>
          <w:lang w:eastAsia="en-US"/>
        </w:rPr>
        <w:t>The UE shall include this IE if the UE has the DUIK.</w:t>
      </w:r>
      <w:r w:rsidRPr="00B1280E">
        <w:rPr>
          <w:rFonts w:eastAsia="SimSun"/>
          <w:lang w:eastAsia="en-US"/>
        </w:rPr>
        <w:t>10.3.</w:t>
      </w:r>
      <w:r w:rsidR="00EF6AB4" w:rsidRPr="00B1280E">
        <w:rPr>
          <w:rFonts w:eastAsia="SimSun"/>
          <w:lang w:eastAsia="en-US"/>
        </w:rPr>
        <w:t>38</w:t>
      </w:r>
      <w:r w:rsidRPr="00B1280E">
        <w:rPr>
          <w:rFonts w:eastAsia="SimSun"/>
          <w:lang w:eastAsia="en-US"/>
        </w:rPr>
        <w:tab/>
        <w:t xml:space="preserve">ProSe direct link security establishment </w:t>
      </w:r>
      <w:r w:rsidRPr="00B1280E">
        <w:rPr>
          <w:rFonts w:eastAsia="SimSun" w:hint="eastAsia"/>
          <w:lang w:eastAsia="en-US"/>
        </w:rPr>
        <w:t>reject</w:t>
      </w:r>
    </w:p>
    <w:p w14:paraId="53F1A147" w14:textId="1E9698C0" w:rsidR="000A0672" w:rsidRDefault="000A0672" w:rsidP="000A0672">
      <w:pPr>
        <w:pStyle w:val="Heading4"/>
      </w:pPr>
      <w:bookmarkStart w:id="3311" w:name="_Toc172040258"/>
      <w:r>
        <w:t>10.3.38.1</w:t>
      </w:r>
      <w:r>
        <w:tab/>
        <w:t>Message definition</w:t>
      </w:r>
      <w:bookmarkEnd w:id="3311"/>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r>
        <w:t xml:space="preserve">Table 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pPr>
            <w:r>
              <w:t>Length</w:t>
            </w:r>
          </w:p>
        </w:tc>
      </w:tr>
      <w:tr w:rsidR="000A0672" w14:paraId="4140EEA8"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77777777" w:rsidR="000A0672" w:rsidRDefault="000A0672" w:rsidP="007B2DE9">
            <w:pPr>
              <w:pStyle w:val="TAL"/>
            </w:pPr>
            <w:r>
              <w:t xml:space="preserve">PROSE DIRECT LINK </w:t>
            </w:r>
            <w:r w:rsidRPr="00C6761E">
              <w:rPr>
                <w:lang w:val="en-US" w:eastAsia="zh-CN"/>
              </w:rPr>
              <w:t xml:space="preserve">SECURITY </w:t>
            </w:r>
            <w:r>
              <w:t xml:space="preserve">ESTABLISHMENT </w:t>
            </w:r>
            <w:r>
              <w:rPr>
                <w:rFonts w:hint="eastAsia"/>
                <w:lang w:val="en-US" w:eastAsia="zh-CN"/>
              </w:rPr>
              <w:t>ACCEPT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pPr>
            <w:r>
              <w:t>ProSe PC5 signalling message type</w:t>
            </w:r>
          </w:p>
          <w:p w14:paraId="4AEDC7E2" w14:textId="77777777" w:rsidR="000A0672" w:rsidRDefault="000A0672" w:rsidP="007B2DE9">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pPr>
            <w:r>
              <w:t>1</w:t>
            </w:r>
          </w:p>
        </w:tc>
      </w:tr>
      <w:tr w:rsidR="000A0672" w14:paraId="5643DB7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pPr>
            <w:r>
              <w:t>Sequence number</w:t>
            </w:r>
          </w:p>
          <w:p w14:paraId="3860A18F" w14:textId="77777777" w:rsidR="000A0672" w:rsidRDefault="000A0672" w:rsidP="007B2DE9">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pPr>
            <w:r>
              <w:t>1</w:t>
            </w:r>
          </w:p>
        </w:tc>
      </w:tr>
      <w:tr w:rsidR="000A0672" w14:paraId="5FAB07D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lang w:eastAsia="zh-CN"/>
              </w:rPr>
            </w:pPr>
            <w:r>
              <w:rPr>
                <w:lang w:eastAsia="zh-CN"/>
              </w:rPr>
              <w:t>PC5 signalling protocol cause</w:t>
            </w:r>
          </w:p>
          <w:p w14:paraId="75BE5CE6" w14:textId="77777777" w:rsidR="000A0672" w:rsidRDefault="000A0672" w:rsidP="007B2DE9">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312" w:name="_Toc172040259"/>
      <w:r w:rsidRPr="00C6761E">
        <w:t>10.3.</w:t>
      </w:r>
      <w:r>
        <w:t>39</w:t>
      </w:r>
      <w:r w:rsidRPr="00C6761E">
        <w:tab/>
        <w:t xml:space="preserve">ProSe direct </w:t>
      </w:r>
      <w:r>
        <w:t>discovery set transfer ind</w:t>
      </w:r>
      <w:bookmarkEnd w:id="3312"/>
    </w:p>
    <w:p w14:paraId="54EC8242" w14:textId="6138C578" w:rsidR="00957FC6" w:rsidRPr="00C6761E" w:rsidRDefault="00957FC6" w:rsidP="00957FC6">
      <w:pPr>
        <w:pStyle w:val="Heading4"/>
      </w:pPr>
      <w:bookmarkStart w:id="3313" w:name="_Toc155372320"/>
      <w:bookmarkStart w:id="3314" w:name="_Toc172040260"/>
      <w:r w:rsidRPr="00C6761E">
        <w:t>10.3.</w:t>
      </w:r>
      <w:r>
        <w:t>39</w:t>
      </w:r>
      <w:r w:rsidRPr="00C6761E">
        <w:t>.1</w:t>
      </w:r>
      <w:r w:rsidRPr="00C6761E">
        <w:tab/>
        <w:t>Message definition</w:t>
      </w:r>
      <w:bookmarkEnd w:id="3313"/>
      <w:bookmarkEnd w:id="3314"/>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lastRenderedPageBreak/>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r w:rsidRPr="00C6761E">
        <w:t>Table 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9B2188">
            <w:pPr>
              <w:pStyle w:val="TAH"/>
            </w:pPr>
            <w:r w:rsidRPr="00C6761E">
              <w:t>Length</w:t>
            </w:r>
          </w:p>
        </w:tc>
      </w:tr>
      <w:tr w:rsidR="00957FC6" w:rsidRPr="00C6761E" w14:paraId="4BA16E6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9B2188">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9B2188">
            <w:pPr>
              <w:pStyle w:val="TAL"/>
            </w:pPr>
            <w:r w:rsidRPr="00C6761E">
              <w:t>ProSe PC5 signalling message type</w:t>
            </w:r>
          </w:p>
          <w:p w14:paraId="7F38B6F2" w14:textId="77777777" w:rsidR="00957FC6" w:rsidRPr="00C6761E" w:rsidRDefault="00957FC6"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9B2188">
            <w:pPr>
              <w:pStyle w:val="TAC"/>
            </w:pPr>
            <w:r w:rsidRPr="00C6761E">
              <w:t>1</w:t>
            </w:r>
          </w:p>
        </w:tc>
      </w:tr>
      <w:tr w:rsidR="00957FC6" w:rsidRPr="00C6761E" w14:paraId="54B4F02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9B2188">
            <w:pPr>
              <w:pStyle w:val="TAL"/>
            </w:pPr>
            <w:r w:rsidRPr="00C6761E">
              <w:t>Sequence number</w:t>
            </w:r>
          </w:p>
          <w:p w14:paraId="2663BA2A" w14:textId="77777777" w:rsidR="00957FC6" w:rsidRPr="00C6761E" w:rsidRDefault="00957FC6"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9B2188">
            <w:pPr>
              <w:pStyle w:val="TAC"/>
            </w:pPr>
            <w:r w:rsidRPr="00C6761E">
              <w:t>1</w:t>
            </w:r>
          </w:p>
        </w:tc>
      </w:tr>
      <w:tr w:rsidR="00957FC6" w:rsidRPr="00C6761E" w14:paraId="2B1B524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9B2188">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9B2188">
            <w:pPr>
              <w:pStyle w:val="TAL"/>
            </w:pPr>
            <w:r w:rsidRPr="00C6761E">
              <w:t>Relay service code</w:t>
            </w:r>
          </w:p>
          <w:p w14:paraId="5A319525" w14:textId="77777777" w:rsidR="00957FC6" w:rsidRPr="00C6761E" w:rsidRDefault="00957FC6" w:rsidP="009B2188">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9B218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9B2188">
            <w:pPr>
              <w:pStyle w:val="TAC"/>
            </w:pPr>
            <w:r w:rsidRPr="00C6761E">
              <w:rPr>
                <w:lang w:eastAsia="zh-CN"/>
              </w:rPr>
              <w:t>4</w:t>
            </w:r>
          </w:p>
        </w:tc>
      </w:tr>
      <w:tr w:rsidR="00957FC6" w:rsidRPr="00C6761E" w14:paraId="627A5467"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9B2188">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9B2188">
            <w:pPr>
              <w:pStyle w:val="TAL"/>
              <w:rPr>
                <w:lang w:eastAsia="zh-CN"/>
              </w:rPr>
            </w:pPr>
            <w:r w:rsidRPr="00C6761E">
              <w:rPr>
                <w:rFonts w:hint="eastAsia"/>
                <w:lang w:eastAsia="zh-CN"/>
              </w:rPr>
              <w:t>Direct discovery set</w:t>
            </w:r>
          </w:p>
          <w:p w14:paraId="742AD5DB" w14:textId="77777777" w:rsidR="00957FC6" w:rsidRPr="00C6761E" w:rsidRDefault="00957FC6" w:rsidP="009B2188">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9B2188">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9B2188">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315" w:name="_Toc172040261"/>
      <w:r w:rsidRPr="00C6761E">
        <w:t>10.3.</w:t>
      </w:r>
      <w:r>
        <w:t>40</w:t>
      </w:r>
      <w:r w:rsidRPr="00C6761E">
        <w:tab/>
        <w:t xml:space="preserve">ProSe direct </w:t>
      </w:r>
      <w:r>
        <w:t>discovery set transfer ack</w:t>
      </w:r>
      <w:bookmarkEnd w:id="3315"/>
    </w:p>
    <w:p w14:paraId="2F4ED030" w14:textId="315AEBBA" w:rsidR="007F0373" w:rsidRPr="00C6761E" w:rsidRDefault="007F0373" w:rsidP="007F0373">
      <w:pPr>
        <w:pStyle w:val="Heading4"/>
      </w:pPr>
      <w:bookmarkStart w:id="3316" w:name="_Toc172040262"/>
      <w:r w:rsidRPr="00C6761E">
        <w:t>10.3.</w:t>
      </w:r>
      <w:r>
        <w:t>40</w:t>
      </w:r>
      <w:r w:rsidRPr="00C6761E">
        <w:t>.1</w:t>
      </w:r>
      <w:r w:rsidRPr="00C6761E">
        <w:tab/>
        <w:t>Message definition</w:t>
      </w:r>
      <w:bookmarkEnd w:id="3316"/>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t>Direction:</w:t>
      </w:r>
      <w:r w:rsidRPr="00C6761E">
        <w:tab/>
        <w:t>UE to peer UE</w:t>
      </w:r>
    </w:p>
    <w:p w14:paraId="0B5D6C8E" w14:textId="3DE5A38C" w:rsidR="007F0373" w:rsidRPr="00C6761E" w:rsidRDefault="007F0373" w:rsidP="007F0373">
      <w:pPr>
        <w:pStyle w:val="TH"/>
      </w:pPr>
      <w:r w:rsidRPr="00C6761E">
        <w:t>Table 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9B2188">
            <w:pPr>
              <w:pStyle w:val="TAH"/>
            </w:pPr>
            <w:r w:rsidRPr="00C6761E">
              <w:t>Length</w:t>
            </w:r>
          </w:p>
        </w:tc>
      </w:tr>
      <w:tr w:rsidR="007F0373" w:rsidRPr="00C6761E" w14:paraId="1CA1EA0E"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9B2188">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9B2188">
            <w:pPr>
              <w:pStyle w:val="TAL"/>
            </w:pPr>
            <w:r w:rsidRPr="00C6761E">
              <w:t>ProSe PC5 signalling message type</w:t>
            </w:r>
          </w:p>
          <w:p w14:paraId="36E13FE7" w14:textId="77777777" w:rsidR="007F0373" w:rsidRPr="00C6761E" w:rsidRDefault="007F0373"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9B2188">
            <w:pPr>
              <w:pStyle w:val="TAC"/>
            </w:pPr>
            <w:r w:rsidRPr="00C6761E">
              <w:t>1</w:t>
            </w:r>
          </w:p>
        </w:tc>
      </w:tr>
      <w:tr w:rsidR="007F0373" w:rsidRPr="00C6761E" w14:paraId="06A9A283"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9B2188">
            <w:pPr>
              <w:pStyle w:val="TAL"/>
            </w:pPr>
            <w:r w:rsidRPr="00C6761E">
              <w:t>Sequence number</w:t>
            </w:r>
          </w:p>
          <w:p w14:paraId="1043A34B" w14:textId="77777777" w:rsidR="007F0373" w:rsidRPr="00C6761E" w:rsidRDefault="007F0373"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9B2188">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317" w:name="_CR10_4"/>
      <w:bookmarkStart w:id="3318" w:name="_Toc172040263"/>
      <w:bookmarkEnd w:id="3317"/>
      <w:r w:rsidRPr="00C6761E">
        <w:rPr>
          <w:lang w:eastAsia="zh-CN"/>
        </w:rPr>
        <w:t>10</w:t>
      </w:r>
      <w:r w:rsidRPr="00C6761E">
        <w:t>.</w:t>
      </w:r>
      <w:r w:rsidR="007864F0" w:rsidRPr="00C6761E">
        <w:rPr>
          <w:lang w:eastAsia="zh-CN"/>
        </w:rPr>
        <w:t>4</w:t>
      </w:r>
      <w:r w:rsidRPr="00C6761E">
        <w:tab/>
      </w:r>
      <w:bookmarkEnd w:id="3226"/>
      <w:bookmarkEnd w:id="3227"/>
      <w:bookmarkEnd w:id="3228"/>
      <w:bookmarkEnd w:id="3229"/>
      <w:bookmarkEnd w:id="3230"/>
      <w:bookmarkEnd w:id="3231"/>
      <w:bookmarkEnd w:id="3232"/>
      <w:r w:rsidRPr="00C6761E">
        <w:rPr>
          <w:noProof/>
        </w:rPr>
        <w:t>Provisioning of 5G ProSe configuration information signalling messages</w:t>
      </w:r>
      <w:bookmarkEnd w:id="3318"/>
    </w:p>
    <w:p w14:paraId="26B01B5D" w14:textId="3CC1290F" w:rsidR="004F314B" w:rsidRPr="00C6761E" w:rsidRDefault="004F314B" w:rsidP="004F314B">
      <w:pPr>
        <w:pStyle w:val="Heading3"/>
      </w:pPr>
      <w:bookmarkStart w:id="3319" w:name="_CR10_4_1"/>
      <w:bookmarkStart w:id="3320" w:name="_Toc68196061"/>
      <w:bookmarkStart w:id="3321" w:name="_Toc51951235"/>
      <w:bookmarkStart w:id="3322" w:name="_Toc45882685"/>
      <w:bookmarkStart w:id="3323" w:name="_Toc45282299"/>
      <w:bookmarkStart w:id="3324" w:name="_Toc34404454"/>
      <w:bookmarkStart w:id="3325" w:name="_Toc34388683"/>
      <w:bookmarkStart w:id="3326" w:name="_Toc25070706"/>
      <w:bookmarkStart w:id="3327" w:name="_Toc172040264"/>
      <w:bookmarkEnd w:id="3319"/>
      <w:r w:rsidRPr="00C6761E">
        <w:rPr>
          <w:lang w:eastAsia="zh-CN"/>
        </w:rPr>
        <w:t>10</w:t>
      </w:r>
      <w:r w:rsidRPr="00C6761E">
        <w:t>.</w:t>
      </w:r>
      <w:r w:rsidR="007864F0" w:rsidRPr="00C6761E">
        <w:rPr>
          <w:lang w:eastAsia="zh-CN"/>
        </w:rPr>
        <w:t>4</w:t>
      </w:r>
      <w:r w:rsidRPr="00C6761E">
        <w:t>.1</w:t>
      </w:r>
      <w:r w:rsidRPr="00C6761E">
        <w:tab/>
        <w:t>UE policy provisioning request</w:t>
      </w:r>
      <w:bookmarkEnd w:id="3320"/>
      <w:bookmarkEnd w:id="3321"/>
      <w:bookmarkEnd w:id="3322"/>
      <w:bookmarkEnd w:id="3323"/>
      <w:bookmarkEnd w:id="3324"/>
      <w:bookmarkEnd w:id="3325"/>
      <w:bookmarkEnd w:id="3326"/>
      <w:bookmarkEnd w:id="3327"/>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328" w:name="_CR10_4_2"/>
      <w:bookmarkStart w:id="3329" w:name="_Toc20233354"/>
      <w:bookmarkStart w:id="3330" w:name="_Toc68196063"/>
      <w:bookmarkStart w:id="3331" w:name="_Toc51951237"/>
      <w:bookmarkStart w:id="3332" w:name="_Toc45882687"/>
      <w:bookmarkStart w:id="3333" w:name="_Toc45282301"/>
      <w:bookmarkStart w:id="3334" w:name="_Toc34404456"/>
      <w:bookmarkStart w:id="3335" w:name="_Toc34388685"/>
      <w:bookmarkStart w:id="3336" w:name="_Toc25070708"/>
      <w:bookmarkStart w:id="3337" w:name="_Toc172040265"/>
      <w:bookmarkEnd w:id="3328"/>
      <w:r w:rsidRPr="00C6761E">
        <w:rPr>
          <w:lang w:eastAsia="zh-CN"/>
        </w:rPr>
        <w:t>10</w:t>
      </w:r>
      <w:r w:rsidRPr="00C6761E">
        <w:t>.</w:t>
      </w:r>
      <w:r w:rsidR="007864F0" w:rsidRPr="00C6761E">
        <w:rPr>
          <w:lang w:eastAsia="zh-CN"/>
        </w:rPr>
        <w:t>4</w:t>
      </w:r>
      <w:r w:rsidRPr="00C6761E">
        <w:t>.2</w:t>
      </w:r>
      <w:r w:rsidRPr="00C6761E">
        <w:tab/>
      </w:r>
      <w:bookmarkEnd w:id="3329"/>
      <w:r w:rsidRPr="00C6761E">
        <w:t>UE policy provisioning reject</w:t>
      </w:r>
      <w:bookmarkEnd w:id="3330"/>
      <w:bookmarkEnd w:id="3331"/>
      <w:bookmarkEnd w:id="3332"/>
      <w:bookmarkEnd w:id="3333"/>
      <w:bookmarkEnd w:id="3334"/>
      <w:bookmarkEnd w:id="3335"/>
      <w:bookmarkEnd w:id="3336"/>
      <w:bookmarkEnd w:id="3337"/>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338" w:name="_CR10_5"/>
      <w:bookmarkStart w:id="3339" w:name="_Toc525231309"/>
      <w:bookmarkStart w:id="3340" w:name="_Toc59198709"/>
      <w:bookmarkStart w:id="3341" w:name="_Toc75283067"/>
      <w:bookmarkStart w:id="3342" w:name="_Toc172040266"/>
      <w:bookmarkEnd w:id="3338"/>
      <w:r w:rsidRPr="00C6761E">
        <w:lastRenderedPageBreak/>
        <w:t>10.5</w:t>
      </w:r>
      <w:r w:rsidRPr="00C6761E">
        <w:tab/>
        <w:t>5G ProSe discovery</w:t>
      </w:r>
      <w:r w:rsidR="002E1470" w:rsidRPr="00C6761E">
        <w:t xml:space="preserve"> and security</w:t>
      </w:r>
      <w:r w:rsidRPr="00C6761E">
        <w:t xml:space="preserve"> messages</w:t>
      </w:r>
      <w:bookmarkEnd w:id="3339"/>
      <w:bookmarkEnd w:id="3340"/>
      <w:bookmarkEnd w:id="3341"/>
      <w:r w:rsidRPr="00C6761E">
        <w:t xml:space="preserve"> over PC3a</w:t>
      </w:r>
      <w:bookmarkEnd w:id="3342"/>
    </w:p>
    <w:p w14:paraId="6D54B388" w14:textId="77777777" w:rsidR="00F12D30" w:rsidRPr="00C6761E" w:rsidRDefault="00F12D30" w:rsidP="00F12D30">
      <w:pPr>
        <w:pStyle w:val="Heading3"/>
      </w:pPr>
      <w:bookmarkStart w:id="3343" w:name="_CR10_5_1"/>
      <w:bookmarkStart w:id="3344" w:name="_Toc525231310"/>
      <w:bookmarkStart w:id="3345" w:name="_Toc59198710"/>
      <w:bookmarkStart w:id="3346" w:name="_Toc75283068"/>
      <w:bookmarkStart w:id="3347" w:name="_Toc172040267"/>
      <w:bookmarkEnd w:id="3343"/>
      <w:r w:rsidRPr="00C6761E">
        <w:t>10.5.1</w:t>
      </w:r>
      <w:r w:rsidRPr="00C6761E">
        <w:tab/>
        <w:t>General</w:t>
      </w:r>
      <w:bookmarkEnd w:id="3344"/>
      <w:bookmarkEnd w:id="3345"/>
      <w:bookmarkEnd w:id="3346"/>
      <w:bookmarkEnd w:id="3347"/>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348" w:name="_CR10_5_2"/>
      <w:bookmarkStart w:id="3349" w:name="_Toc525231311"/>
      <w:bookmarkStart w:id="3350" w:name="_Toc59198711"/>
      <w:bookmarkStart w:id="3351" w:name="_Toc75283069"/>
      <w:bookmarkStart w:id="3352" w:name="_Toc172040268"/>
      <w:bookmarkEnd w:id="3348"/>
      <w:r w:rsidRPr="00C6761E">
        <w:t>10.5.2</w:t>
      </w:r>
      <w:r w:rsidRPr="00C6761E">
        <w:tab/>
        <w:t>application/</w:t>
      </w:r>
      <w:r w:rsidR="00520AA2" w:rsidRPr="00C6761E">
        <w:t>vnd.</w:t>
      </w:r>
      <w:r w:rsidRPr="00C6761E">
        <w:t>3gpp-prose</w:t>
      </w:r>
      <w:r w:rsidR="00520AA2" w:rsidRPr="00C6761E">
        <w:t>-pc3a</w:t>
      </w:r>
      <w:r w:rsidRPr="00C6761E">
        <w:t>+xml</w:t>
      </w:r>
      <w:bookmarkEnd w:id="3349"/>
      <w:bookmarkEnd w:id="3350"/>
      <w:bookmarkEnd w:id="3351"/>
      <w:bookmarkEnd w:id="3352"/>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353" w:name="_CR10_5_3"/>
      <w:bookmarkStart w:id="3354" w:name="_Toc525231312"/>
      <w:bookmarkStart w:id="3355" w:name="_Toc59198712"/>
      <w:bookmarkStart w:id="3356" w:name="_Toc75283070"/>
      <w:bookmarkStart w:id="3357" w:name="_Toc172040269"/>
      <w:bookmarkEnd w:id="3353"/>
      <w:r w:rsidRPr="00C6761E">
        <w:t>10.5.3</w:t>
      </w:r>
      <w:r w:rsidRPr="00C6761E">
        <w:tab/>
        <w:t>XML schema</w:t>
      </w:r>
      <w:bookmarkEnd w:id="3354"/>
      <w:bookmarkEnd w:id="3355"/>
      <w:bookmarkEnd w:id="3356"/>
      <w:bookmarkEnd w:id="3357"/>
    </w:p>
    <w:p w14:paraId="633B8784" w14:textId="77777777" w:rsidR="007F1363" w:rsidRPr="00C6761E" w:rsidRDefault="007F1363" w:rsidP="007F1363">
      <w:bookmarkStart w:id="3358" w:name="_CR10_5_4"/>
      <w:bookmarkStart w:id="3359" w:name="_Toc525231313"/>
      <w:bookmarkStart w:id="3360" w:name="_Toc59198713"/>
      <w:bookmarkStart w:id="3361" w:name="_Toc75283071"/>
      <w:bookmarkEnd w:id="3358"/>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lastRenderedPageBreak/>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lastRenderedPageBreak/>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lastRenderedPageBreak/>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lastRenderedPageBreak/>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lastRenderedPageBreak/>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lastRenderedPageBreak/>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lastRenderedPageBreak/>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019492C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lastRenderedPageBreak/>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lastRenderedPageBreak/>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lastRenderedPageBreak/>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362" w:name="_Toc172040270"/>
      <w:r w:rsidRPr="00C6761E">
        <w:lastRenderedPageBreak/>
        <w:t>10.5.4</w:t>
      </w:r>
      <w:r w:rsidRPr="00C6761E">
        <w:tab/>
        <w:t>Semantics</w:t>
      </w:r>
      <w:bookmarkEnd w:id="3359"/>
      <w:bookmarkEnd w:id="3360"/>
      <w:bookmarkEnd w:id="3361"/>
      <w:bookmarkEnd w:id="3362"/>
    </w:p>
    <w:p w14:paraId="35B5A8F5" w14:textId="77777777" w:rsidR="00F12D30" w:rsidRPr="00C6761E" w:rsidRDefault="00F12D30" w:rsidP="00F12D30">
      <w:pPr>
        <w:pStyle w:val="Heading4"/>
      </w:pPr>
      <w:bookmarkStart w:id="3363" w:name="_CR10_5_4_1"/>
      <w:bookmarkStart w:id="3364" w:name="_Toc525231314"/>
      <w:bookmarkStart w:id="3365" w:name="_Toc59198714"/>
      <w:bookmarkStart w:id="3366" w:name="_Toc75283072"/>
      <w:bookmarkStart w:id="3367" w:name="_Toc172040271"/>
      <w:bookmarkEnd w:id="3363"/>
      <w:r w:rsidRPr="00C6761E">
        <w:t>10.5.4.1</w:t>
      </w:r>
      <w:r w:rsidRPr="00C6761E">
        <w:tab/>
        <w:t>General</w:t>
      </w:r>
      <w:bookmarkEnd w:id="3364"/>
      <w:bookmarkEnd w:id="3365"/>
      <w:bookmarkEnd w:id="3366"/>
      <w:bookmarkEnd w:id="3367"/>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368" w:name="_Toc525231315"/>
      <w:bookmarkStart w:id="3369" w:name="_Toc59198715"/>
      <w:bookmarkStart w:id="3370"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371" w:name="_CR10_5_4_2"/>
      <w:bookmarkStart w:id="3372" w:name="_Toc172040272"/>
      <w:bookmarkEnd w:id="3371"/>
      <w:r w:rsidRPr="00C6761E">
        <w:t>10.5.4.2</w:t>
      </w:r>
      <w:r w:rsidRPr="00C6761E">
        <w:tab/>
        <w:t>Semantics of &lt;DISCOVERY_REQUEST&gt;</w:t>
      </w:r>
      <w:bookmarkEnd w:id="3368"/>
      <w:bookmarkEnd w:id="3369"/>
      <w:bookmarkEnd w:id="3370"/>
      <w:bookmarkEnd w:id="3372"/>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lastRenderedPageBreak/>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373" w:name="_CR10_5_4_3"/>
      <w:bookmarkStart w:id="3374" w:name="_Toc525231316"/>
      <w:bookmarkStart w:id="3375" w:name="_Toc59198716"/>
      <w:bookmarkStart w:id="3376" w:name="_Toc75283074"/>
      <w:bookmarkStart w:id="3377" w:name="_Toc172040273"/>
      <w:bookmarkEnd w:id="3373"/>
      <w:r w:rsidRPr="00C6761E">
        <w:t>1</w:t>
      </w:r>
      <w:r w:rsidR="00FE5D5E" w:rsidRPr="00C6761E">
        <w:t>0</w:t>
      </w:r>
      <w:r w:rsidRPr="00C6761E">
        <w:t>.</w:t>
      </w:r>
      <w:r w:rsidR="00AE5015" w:rsidRPr="00C6761E">
        <w:t>5</w:t>
      </w:r>
      <w:r w:rsidRPr="00C6761E">
        <w:t>.4.3</w:t>
      </w:r>
      <w:r w:rsidRPr="00C6761E">
        <w:tab/>
        <w:t>Semantics of &lt;DISCOVERY_RESPONSE&gt;</w:t>
      </w:r>
      <w:bookmarkEnd w:id="3374"/>
      <w:bookmarkEnd w:id="3375"/>
      <w:bookmarkEnd w:id="3376"/>
      <w:bookmarkEnd w:id="3377"/>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lastRenderedPageBreak/>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lastRenderedPageBreak/>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lastRenderedPageBreak/>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378" w:name="_CR10_5_4_4"/>
      <w:bookmarkStart w:id="3379" w:name="_Toc525231317"/>
      <w:bookmarkStart w:id="3380" w:name="_Toc59198717"/>
      <w:bookmarkStart w:id="3381" w:name="_Toc75283075"/>
      <w:bookmarkStart w:id="3382" w:name="_Toc172040274"/>
      <w:bookmarkEnd w:id="3378"/>
      <w:r w:rsidRPr="00C6761E">
        <w:t>1</w:t>
      </w:r>
      <w:r w:rsidR="00FE5D5E" w:rsidRPr="00C6761E">
        <w:t>0</w:t>
      </w:r>
      <w:r w:rsidRPr="00C6761E">
        <w:t>.</w:t>
      </w:r>
      <w:r w:rsidR="00AE5015" w:rsidRPr="00C6761E">
        <w:t>5</w:t>
      </w:r>
      <w:r w:rsidRPr="00C6761E">
        <w:t>.4.4</w:t>
      </w:r>
      <w:r w:rsidRPr="00C6761E">
        <w:tab/>
        <w:t>Semantics of &lt;MATCH_REPORT&gt;</w:t>
      </w:r>
      <w:bookmarkEnd w:id="3379"/>
      <w:bookmarkEnd w:id="3380"/>
      <w:bookmarkEnd w:id="3381"/>
      <w:bookmarkEnd w:id="3382"/>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lastRenderedPageBreak/>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383" w:name="_CR10_5_4_5"/>
      <w:bookmarkStart w:id="3384" w:name="_Toc525231318"/>
      <w:bookmarkStart w:id="3385" w:name="_Toc59198718"/>
      <w:bookmarkStart w:id="3386" w:name="_Toc75283076"/>
      <w:bookmarkStart w:id="3387" w:name="_Toc172040275"/>
      <w:bookmarkEnd w:id="3383"/>
      <w:r w:rsidRPr="00C6761E">
        <w:t>1</w:t>
      </w:r>
      <w:r w:rsidR="00FE5D5E" w:rsidRPr="00C6761E">
        <w:t>0</w:t>
      </w:r>
      <w:r w:rsidRPr="00C6761E">
        <w:t>.</w:t>
      </w:r>
      <w:r w:rsidR="00AE5015" w:rsidRPr="00C6761E">
        <w:t>5</w:t>
      </w:r>
      <w:r w:rsidRPr="00C6761E">
        <w:t>.4.5</w:t>
      </w:r>
      <w:r w:rsidRPr="00C6761E">
        <w:tab/>
        <w:t>Semantics of &lt;MATCH_REPORT_ACK&gt;</w:t>
      </w:r>
      <w:bookmarkEnd w:id="3384"/>
      <w:bookmarkEnd w:id="3385"/>
      <w:bookmarkEnd w:id="3386"/>
      <w:bookmarkEnd w:id="3387"/>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lastRenderedPageBreak/>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388" w:name="_CR10_5_4_6"/>
      <w:bookmarkStart w:id="3389" w:name="_Toc525231332"/>
      <w:bookmarkStart w:id="3390" w:name="_Toc59198732"/>
      <w:bookmarkStart w:id="3391" w:name="_Toc75283090"/>
      <w:bookmarkStart w:id="3392" w:name="_Toc172040276"/>
      <w:bookmarkEnd w:id="3388"/>
      <w:r w:rsidRPr="00C6761E">
        <w:t>10.5.4.6</w:t>
      </w:r>
      <w:r w:rsidRPr="00C6761E">
        <w:tab/>
        <w:t>Semantics of &lt; DISCOVERY_</w:t>
      </w:r>
      <w:r w:rsidRPr="00C6761E">
        <w:rPr>
          <w:lang w:eastAsia="zh-CN"/>
        </w:rPr>
        <w:t>UPDATE_</w:t>
      </w:r>
      <w:r w:rsidRPr="00C6761E">
        <w:t>REQUEST&gt;</w:t>
      </w:r>
      <w:bookmarkEnd w:id="3389"/>
      <w:bookmarkEnd w:id="3390"/>
      <w:bookmarkEnd w:id="3391"/>
      <w:bookmarkEnd w:id="3392"/>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393" w:name="_CR10_5_4_7"/>
      <w:bookmarkStart w:id="3394" w:name="_Toc525231333"/>
      <w:bookmarkStart w:id="3395" w:name="_Toc59198733"/>
      <w:bookmarkStart w:id="3396" w:name="_Toc75283091"/>
      <w:bookmarkStart w:id="3397" w:name="_Toc172040277"/>
      <w:bookmarkEnd w:id="3393"/>
      <w:r w:rsidRPr="00C6761E">
        <w:t>10.5.4.7</w:t>
      </w:r>
      <w:r w:rsidRPr="00C6761E">
        <w:tab/>
        <w:t>Semantics of &lt; DISCOVERY_</w:t>
      </w:r>
      <w:r w:rsidRPr="00C6761E">
        <w:rPr>
          <w:lang w:eastAsia="zh-CN"/>
        </w:rPr>
        <w:t>UPDATE_</w:t>
      </w:r>
      <w:r w:rsidRPr="00C6761E">
        <w:t>RESPONSE&gt;</w:t>
      </w:r>
      <w:bookmarkEnd w:id="3394"/>
      <w:bookmarkEnd w:id="3395"/>
      <w:bookmarkEnd w:id="3396"/>
      <w:bookmarkEnd w:id="3397"/>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lastRenderedPageBreak/>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398" w:name="_CR10_5_4_8"/>
      <w:bookmarkStart w:id="3399" w:name="_Toc525231334"/>
      <w:bookmarkStart w:id="3400" w:name="_Toc59198734"/>
      <w:bookmarkStart w:id="3401" w:name="_Toc75283092"/>
      <w:bookmarkStart w:id="3402" w:name="_Toc172040278"/>
      <w:bookmarkEnd w:id="3398"/>
      <w:r w:rsidRPr="00C6761E">
        <w:t>10.5.4.8</w:t>
      </w:r>
      <w:r w:rsidRPr="00C6761E">
        <w:tab/>
        <w:t>Semantics of &lt;ANNOUNCING_ALERT_REQUEST&gt;</w:t>
      </w:r>
      <w:bookmarkEnd w:id="3399"/>
      <w:bookmarkEnd w:id="3400"/>
      <w:bookmarkEnd w:id="3401"/>
      <w:bookmarkEnd w:id="3402"/>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403" w:name="_CR10_5_4_9"/>
      <w:bookmarkStart w:id="3404" w:name="_Toc525231335"/>
      <w:bookmarkStart w:id="3405" w:name="_Toc59198735"/>
      <w:bookmarkStart w:id="3406" w:name="_Toc75283093"/>
      <w:bookmarkStart w:id="3407" w:name="_Toc172040279"/>
      <w:bookmarkEnd w:id="3403"/>
      <w:r w:rsidRPr="00C6761E">
        <w:t>10.5.4.</w:t>
      </w:r>
      <w:r w:rsidRPr="00C6761E">
        <w:rPr>
          <w:lang w:eastAsia="zh-CN"/>
        </w:rPr>
        <w:t>9</w:t>
      </w:r>
      <w:r w:rsidRPr="00C6761E">
        <w:tab/>
        <w:t>Semantics of &lt; ANNOUNCING_ALERT_RESPONSE &gt;</w:t>
      </w:r>
      <w:bookmarkEnd w:id="3404"/>
      <w:bookmarkEnd w:id="3405"/>
      <w:bookmarkEnd w:id="3406"/>
      <w:bookmarkEnd w:id="3407"/>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408" w:name="_CR10_5_4_10"/>
      <w:bookmarkStart w:id="3409" w:name="_Toc172040280"/>
      <w:bookmarkEnd w:id="3408"/>
      <w:r w:rsidRPr="00C6761E">
        <w:rPr>
          <w:lang w:eastAsia="x-none"/>
        </w:rPr>
        <w:lastRenderedPageBreak/>
        <w:t>10.5.4.10</w:t>
      </w:r>
      <w:r w:rsidRPr="00C6761E">
        <w:rPr>
          <w:lang w:eastAsia="x-none"/>
        </w:rPr>
        <w:tab/>
        <w:t>Semantics of &lt;PROSE_5GPKMF_ADDRESS_REQUEST&gt;</w:t>
      </w:r>
      <w:bookmarkEnd w:id="3409"/>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410" w:name="_CR10_5_4_11"/>
      <w:bookmarkStart w:id="3411" w:name="_Toc172040281"/>
      <w:bookmarkEnd w:id="3410"/>
      <w:r w:rsidRPr="00C6761E">
        <w:t>10.5.4.11</w:t>
      </w:r>
      <w:r w:rsidRPr="00C6761E">
        <w:tab/>
        <w:t>Semantics of &lt;PROSE_5GPKMF_ADDRESS_RESPONSE&gt;</w:t>
      </w:r>
      <w:bookmarkEnd w:id="3411"/>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412" w:name="_CR10_5_4_12"/>
      <w:bookmarkStart w:id="3413" w:name="_Toc172040282"/>
      <w:bookmarkEnd w:id="3412"/>
      <w:r w:rsidRPr="00C6761E">
        <w:t>10.5.4.12</w:t>
      </w:r>
      <w:r w:rsidRPr="00C6761E">
        <w:tab/>
        <w:t>Semantics of &lt;PROSE_SECURITY_MATERIAL_REQUEST&gt;</w:t>
      </w:r>
      <w:bookmarkEnd w:id="3413"/>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414" w:name="_CR10_5_4_13"/>
      <w:bookmarkStart w:id="3415" w:name="_Toc172040283"/>
      <w:bookmarkEnd w:id="3414"/>
      <w:r w:rsidRPr="00C6761E">
        <w:t>10.5.4.13</w:t>
      </w:r>
      <w:r w:rsidRPr="00C6761E">
        <w:tab/>
        <w:t>Semantics of &lt;PROSE_SECURITY_MATERIAL_RESPONSE&gt;</w:t>
      </w:r>
      <w:bookmarkEnd w:id="3415"/>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416" w:name="_CR10_6"/>
      <w:bookmarkStart w:id="3417" w:name="_Toc172040284"/>
      <w:bookmarkEnd w:id="3416"/>
      <w:r w:rsidRPr="00C6761E">
        <w:lastRenderedPageBreak/>
        <w:t>10.6</w:t>
      </w:r>
      <w:r w:rsidRPr="00C6761E">
        <w:tab/>
        <w:t>5G ProSe security messages over PC8</w:t>
      </w:r>
      <w:bookmarkEnd w:id="3417"/>
    </w:p>
    <w:p w14:paraId="25217183" w14:textId="31253719" w:rsidR="008A4468" w:rsidRPr="00C6761E" w:rsidRDefault="008A4468" w:rsidP="008A4468">
      <w:pPr>
        <w:pStyle w:val="Heading3"/>
      </w:pPr>
      <w:bookmarkStart w:id="3418" w:name="_CR10_6_1"/>
      <w:bookmarkStart w:id="3419" w:name="_Toc172040285"/>
      <w:bookmarkEnd w:id="3418"/>
      <w:r w:rsidRPr="00C6761E">
        <w:t>10.6.1</w:t>
      </w:r>
      <w:r w:rsidRPr="00C6761E">
        <w:tab/>
        <w:t>General</w:t>
      </w:r>
      <w:bookmarkEnd w:id="3419"/>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420" w:name="_CR10_6_2"/>
      <w:bookmarkStart w:id="3421" w:name="_Toc172040286"/>
      <w:bookmarkEnd w:id="3420"/>
      <w:r w:rsidRPr="00C6761E">
        <w:t>10.6.2</w:t>
      </w:r>
      <w:r w:rsidRPr="00C6761E">
        <w:tab/>
        <w:t>application/</w:t>
      </w:r>
      <w:r w:rsidR="00E007FD" w:rsidRPr="00C6761E">
        <w:t>vnd.</w:t>
      </w:r>
      <w:r w:rsidRPr="00C6761E">
        <w:t>3gpp-prose</w:t>
      </w:r>
      <w:r w:rsidR="00E007FD" w:rsidRPr="00C6761E">
        <w:t>-pc8</w:t>
      </w:r>
      <w:r w:rsidRPr="00C6761E">
        <w:t>+xml</w:t>
      </w:r>
      <w:bookmarkEnd w:id="3421"/>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422" w:name="_CR10_6_3"/>
      <w:bookmarkStart w:id="3423" w:name="_Toc172040287"/>
      <w:bookmarkEnd w:id="3422"/>
      <w:r w:rsidRPr="00C6761E">
        <w:t>10.6.3</w:t>
      </w:r>
      <w:r w:rsidRPr="00C6761E">
        <w:tab/>
        <w:t>XML schema</w:t>
      </w:r>
      <w:bookmarkEnd w:id="3423"/>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lastRenderedPageBreak/>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70A06AB" w14:textId="77777777" w:rsidR="00FE4B05" w:rsidRPr="00C6761E" w:rsidRDefault="00FE4B05" w:rsidP="00FE4B05">
      <w:pPr>
        <w:pStyle w:val="PL"/>
      </w:pPr>
      <w:r w:rsidRPr="00C6761E">
        <w:lastRenderedPageBreak/>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lastRenderedPageBreak/>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lastRenderedPageBreak/>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424" w:name="_CR10_6_4"/>
      <w:bookmarkStart w:id="3425" w:name="_Toc172040288"/>
      <w:bookmarkEnd w:id="3424"/>
      <w:r w:rsidRPr="00C6761E">
        <w:t>10.6.4</w:t>
      </w:r>
      <w:r w:rsidRPr="00C6761E">
        <w:tab/>
        <w:t>Semantics</w:t>
      </w:r>
      <w:bookmarkEnd w:id="3425"/>
    </w:p>
    <w:p w14:paraId="0175A83B" w14:textId="2249DC31" w:rsidR="008A4468" w:rsidRPr="00C6761E" w:rsidRDefault="008A4468" w:rsidP="008A4468">
      <w:pPr>
        <w:pStyle w:val="Heading4"/>
      </w:pPr>
      <w:bookmarkStart w:id="3426" w:name="_CR10_6_4_1"/>
      <w:bookmarkStart w:id="3427" w:name="_Toc172040289"/>
      <w:bookmarkEnd w:id="3426"/>
      <w:r w:rsidRPr="00C6761E">
        <w:t>10.6.4.1</w:t>
      </w:r>
      <w:r w:rsidRPr="00C6761E">
        <w:tab/>
        <w:t>General</w:t>
      </w:r>
      <w:bookmarkEnd w:id="3427"/>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428" w:name="_CR10_6_4_2"/>
      <w:bookmarkStart w:id="3429" w:name="_Toc172040290"/>
      <w:bookmarkEnd w:id="3428"/>
      <w:r w:rsidRPr="00C6761E">
        <w:t>10.6.4.2</w:t>
      </w:r>
      <w:r w:rsidRPr="00C6761E">
        <w:tab/>
        <w:t>Semantics of &lt;PROSE_SECURITY_PARAM_REQUEST&gt; element</w:t>
      </w:r>
      <w:bookmarkEnd w:id="3429"/>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lastRenderedPageBreak/>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lastRenderedPageBreak/>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430" w:name="_CR10_6_4_3"/>
      <w:bookmarkStart w:id="3431" w:name="_Toc172040291"/>
      <w:bookmarkEnd w:id="3430"/>
      <w:r w:rsidRPr="00C6761E">
        <w:t>10.6.4.3</w:t>
      </w:r>
      <w:r w:rsidRPr="00C6761E">
        <w:tab/>
        <w:t>Semantics of &lt;PROSE_SECURITY_PARAM_RESPONSE&gt; element</w:t>
      </w:r>
      <w:bookmarkEnd w:id="3431"/>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lastRenderedPageBreak/>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77777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zero or one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2528F1CD" w:rsidR="004D4EC6" w:rsidRPr="00C6761E" w:rsidRDefault="004D4EC6" w:rsidP="00E36C03">
      <w:pPr>
        <w:pStyle w:val="B1"/>
      </w:pPr>
      <w:r w:rsidRPr="002C2DEE">
        <w:t>e1)</w:t>
      </w:r>
      <w:r w:rsidRPr="002C2DEE">
        <w:tab/>
        <w:t>a &lt;PLMN-ID&gt; element, only for the case of &lt;security-parameters-for-remote-UE&gt;,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lastRenderedPageBreak/>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432" w:name="_CR10_6_4_4"/>
      <w:bookmarkStart w:id="3433" w:name="_Toc172040292"/>
      <w:bookmarkEnd w:id="3432"/>
      <w:r w:rsidRPr="00C6761E">
        <w:t>10.6.4.4</w:t>
      </w:r>
      <w:r w:rsidRPr="00C6761E">
        <w:tab/>
        <w:t>Semantics of &lt;PROSE_PRUK_REQUEST&gt;</w:t>
      </w:r>
      <w:r w:rsidR="00D3333F" w:rsidRPr="00C6761E">
        <w:t xml:space="preserve"> element</w:t>
      </w:r>
      <w:bookmarkEnd w:id="3433"/>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lastRenderedPageBreak/>
        <w:t>e)</w:t>
      </w:r>
      <w:r w:rsidRPr="00C6761E">
        <w:tab/>
        <w:t>zero or more attributes defined in future releases;</w:t>
      </w:r>
    </w:p>
    <w:p w14:paraId="13EE37D2" w14:textId="47055668" w:rsidR="008A4468" w:rsidRPr="00C6761E" w:rsidRDefault="008A4468" w:rsidP="008A4468">
      <w:pPr>
        <w:pStyle w:val="Heading4"/>
      </w:pPr>
      <w:bookmarkStart w:id="3434" w:name="_CR10_6_4_5"/>
      <w:bookmarkStart w:id="3435" w:name="_Toc172040293"/>
      <w:bookmarkEnd w:id="3434"/>
      <w:r w:rsidRPr="00C6761E">
        <w:t>10.6.4.5</w:t>
      </w:r>
      <w:r w:rsidRPr="00C6761E">
        <w:tab/>
        <w:t>Semantics of &lt;PROSE_PRUK_RESPONSE&gt;</w:t>
      </w:r>
      <w:r w:rsidR="001F71E3" w:rsidRPr="00C6761E">
        <w:t xml:space="preserve"> element</w:t>
      </w:r>
      <w:bookmarkEnd w:id="3435"/>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436" w:name="_CR10_6_4_6"/>
      <w:bookmarkStart w:id="3437" w:name="_Toc172040294"/>
      <w:bookmarkEnd w:id="3436"/>
      <w:r w:rsidRPr="00C6761E">
        <w:t>10.6.4.6</w:t>
      </w:r>
      <w:r w:rsidRPr="00C6761E">
        <w:tab/>
        <w:t>Semantics of &lt;PROSE_KEY_REQUEST&gt; element</w:t>
      </w:r>
      <w:bookmarkEnd w:id="3437"/>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lastRenderedPageBreak/>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438" w:name="_CR10_6_4_7"/>
      <w:bookmarkStart w:id="3439" w:name="_Toc172040295"/>
      <w:bookmarkEnd w:id="3438"/>
      <w:r w:rsidRPr="00C6761E">
        <w:t>10.6.4.7</w:t>
      </w:r>
      <w:r w:rsidRPr="00C6761E">
        <w:tab/>
        <w:t>Semantics of &lt;PROSE_KEY_RESPONSE&gt; element</w:t>
      </w:r>
      <w:bookmarkEnd w:id="3439"/>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440" w:name="_CR10_7"/>
      <w:bookmarkStart w:id="3441" w:name="_Toc525231338"/>
      <w:bookmarkStart w:id="3442" w:name="_Toc59198738"/>
      <w:bookmarkStart w:id="3443" w:name="_Toc75283096"/>
      <w:bookmarkStart w:id="3444" w:name="_Toc172040296"/>
      <w:bookmarkEnd w:id="3440"/>
      <w:r w:rsidRPr="00C6761E">
        <w:lastRenderedPageBreak/>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441"/>
      <w:bookmarkEnd w:id="3442"/>
      <w:bookmarkEnd w:id="3443"/>
      <w:bookmarkEnd w:id="3444"/>
    </w:p>
    <w:p w14:paraId="6BDE0283" w14:textId="77777777" w:rsidR="0086513B" w:rsidRPr="00C6761E" w:rsidRDefault="0086513B" w:rsidP="0086513B">
      <w:pPr>
        <w:pStyle w:val="Heading3"/>
      </w:pPr>
      <w:bookmarkStart w:id="3445" w:name="_CR10_7_1"/>
      <w:bookmarkStart w:id="3446" w:name="_Toc525231339"/>
      <w:bookmarkStart w:id="3447" w:name="_Toc59198739"/>
      <w:bookmarkStart w:id="3448" w:name="_Toc75283097"/>
      <w:bookmarkStart w:id="3449" w:name="_Toc172040297"/>
      <w:bookmarkEnd w:id="3445"/>
      <w:r w:rsidRPr="00C6761E">
        <w:t>10.7.1</w:t>
      </w:r>
      <w:r w:rsidRPr="00C6761E">
        <w:tab/>
        <w:t>General</w:t>
      </w:r>
      <w:bookmarkEnd w:id="3446"/>
      <w:bookmarkEnd w:id="3447"/>
      <w:bookmarkEnd w:id="3448"/>
      <w:bookmarkEnd w:id="3449"/>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450" w:name="_CR10_7_2"/>
      <w:bookmarkStart w:id="3451" w:name="_Toc525231340"/>
      <w:bookmarkStart w:id="3452" w:name="_Toc59198740"/>
      <w:bookmarkStart w:id="3453" w:name="_Toc75283098"/>
      <w:bookmarkStart w:id="3454" w:name="_Toc172040298"/>
      <w:bookmarkEnd w:id="3450"/>
      <w:r w:rsidRPr="00C6761E">
        <w:t>10.7.2</w:t>
      </w:r>
      <w:r w:rsidRPr="00C6761E">
        <w:tab/>
        <w:t>application/</w:t>
      </w:r>
      <w:r w:rsidR="001C6941" w:rsidRPr="00C6761E">
        <w:t>vnd.</w:t>
      </w:r>
      <w:r w:rsidRPr="00C6761E">
        <w:t>3gpp-prose-pc3</w:t>
      </w:r>
      <w:r w:rsidR="00E5189E" w:rsidRPr="00C6761E">
        <w:t>a</w:t>
      </w:r>
      <w:r w:rsidRPr="00C6761E">
        <w:t>ch+xml</w:t>
      </w:r>
      <w:bookmarkEnd w:id="3451"/>
      <w:bookmarkEnd w:id="3452"/>
      <w:bookmarkEnd w:id="3453"/>
      <w:bookmarkEnd w:id="3454"/>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455" w:name="_CR10_7_3"/>
      <w:bookmarkStart w:id="3456" w:name="_Toc525231341"/>
      <w:bookmarkStart w:id="3457" w:name="_Toc59198741"/>
      <w:bookmarkStart w:id="3458" w:name="_Toc75283099"/>
      <w:bookmarkStart w:id="3459" w:name="_Toc172040299"/>
      <w:bookmarkEnd w:id="3455"/>
      <w:r w:rsidRPr="00AD606A">
        <w:rPr>
          <w:lang w:val="de-DE"/>
        </w:rPr>
        <w:t>10.7.3</w:t>
      </w:r>
      <w:r w:rsidRPr="00AD606A">
        <w:rPr>
          <w:lang w:val="de-DE"/>
        </w:rPr>
        <w:tab/>
        <w:t>XML Schema</w:t>
      </w:r>
      <w:bookmarkEnd w:id="3456"/>
      <w:bookmarkEnd w:id="3457"/>
      <w:bookmarkEnd w:id="3458"/>
      <w:bookmarkEnd w:id="3459"/>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B1280E" w:rsidRDefault="0086513B" w:rsidP="0086513B">
      <w:pPr>
        <w:pStyle w:val="PL"/>
      </w:pPr>
      <w:r w:rsidRPr="00C6761E">
        <w:t xml:space="preserve">    </w:t>
      </w:r>
      <w:r w:rsidRPr="00B1280E">
        <w:t>&lt;xs:restriction base="xs:integer"/&gt;</w:t>
      </w:r>
    </w:p>
    <w:p w14:paraId="2FF1CF6E" w14:textId="77777777" w:rsidR="0086513B" w:rsidRPr="00C6761E" w:rsidRDefault="0086513B" w:rsidP="0086513B">
      <w:pPr>
        <w:pStyle w:val="PL"/>
      </w:pPr>
      <w:r w:rsidRPr="00B1280E">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lastRenderedPageBreak/>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lastRenderedPageBreak/>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lastRenderedPageBreak/>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460" w:name="_CR10_7_4"/>
      <w:bookmarkStart w:id="3461" w:name="_Toc525231342"/>
      <w:bookmarkStart w:id="3462" w:name="_Toc59198742"/>
      <w:bookmarkStart w:id="3463" w:name="_Toc75283100"/>
      <w:bookmarkStart w:id="3464" w:name="_Toc172040300"/>
      <w:bookmarkEnd w:id="3460"/>
      <w:r w:rsidRPr="00C6761E">
        <w:t>10.7.4</w:t>
      </w:r>
      <w:r w:rsidRPr="00C6761E">
        <w:tab/>
        <w:t>Semantics</w:t>
      </w:r>
      <w:bookmarkEnd w:id="3461"/>
      <w:bookmarkEnd w:id="3462"/>
      <w:bookmarkEnd w:id="3463"/>
      <w:bookmarkEnd w:id="3464"/>
    </w:p>
    <w:p w14:paraId="284A6D87" w14:textId="77777777" w:rsidR="0086513B" w:rsidRPr="00C6761E" w:rsidRDefault="0086513B" w:rsidP="0086513B">
      <w:pPr>
        <w:pStyle w:val="Heading4"/>
      </w:pPr>
      <w:bookmarkStart w:id="3465" w:name="_CR10_7_4_1"/>
      <w:bookmarkStart w:id="3466" w:name="_Toc525231343"/>
      <w:bookmarkStart w:id="3467" w:name="_Toc59198743"/>
      <w:bookmarkStart w:id="3468" w:name="_Toc75283101"/>
      <w:bookmarkStart w:id="3469" w:name="_Toc172040301"/>
      <w:bookmarkEnd w:id="3465"/>
      <w:r w:rsidRPr="00C6761E">
        <w:t>10.7.4.1</w:t>
      </w:r>
      <w:r w:rsidRPr="00C6761E">
        <w:tab/>
        <w:t>General</w:t>
      </w:r>
      <w:bookmarkEnd w:id="3466"/>
      <w:bookmarkEnd w:id="3467"/>
      <w:bookmarkEnd w:id="3468"/>
      <w:bookmarkEnd w:id="3469"/>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470" w:name="_CR10_7_4_2"/>
      <w:bookmarkStart w:id="3471" w:name="_Toc525231344"/>
      <w:bookmarkStart w:id="3472" w:name="_Toc59198744"/>
      <w:bookmarkStart w:id="3473" w:name="_Toc75283102"/>
      <w:bookmarkStart w:id="3474" w:name="_Toc172040302"/>
      <w:bookmarkEnd w:id="3470"/>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471"/>
      <w:bookmarkEnd w:id="3472"/>
      <w:bookmarkEnd w:id="3473"/>
      <w:bookmarkEnd w:id="3474"/>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lastRenderedPageBreak/>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lastRenderedPageBreak/>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lastRenderedPageBreak/>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lastRenderedPageBreak/>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lastRenderedPageBreak/>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475" w:name="_CR10_7_4_3"/>
      <w:bookmarkStart w:id="3476" w:name="_Toc525231345"/>
      <w:bookmarkStart w:id="3477" w:name="_Toc59198745"/>
      <w:bookmarkStart w:id="3478" w:name="_Toc75283103"/>
      <w:bookmarkStart w:id="3479" w:name="_Toc172040303"/>
      <w:bookmarkEnd w:id="3475"/>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476"/>
      <w:bookmarkEnd w:id="3477"/>
      <w:bookmarkEnd w:id="3478"/>
      <w:bookmarkEnd w:id="3479"/>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lastRenderedPageBreak/>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480" w:name="_CR11"/>
      <w:bookmarkStart w:id="3481" w:name="_Toc172040304"/>
      <w:bookmarkEnd w:id="3480"/>
      <w:r w:rsidRPr="00C6761E">
        <w:t>11</w:t>
      </w:r>
      <w:r w:rsidR="00FF4F78" w:rsidRPr="00C6761E">
        <w:tab/>
      </w:r>
      <w:r w:rsidR="00E33D70" w:rsidRPr="00C6761E">
        <w:t>I</w:t>
      </w:r>
      <w:r w:rsidR="00FF4F78" w:rsidRPr="00C6761E">
        <w:t>nformation elements coding</w:t>
      </w:r>
      <w:bookmarkEnd w:id="3481"/>
    </w:p>
    <w:p w14:paraId="3E58F52E" w14:textId="6CDD9745" w:rsidR="00C144F4" w:rsidRPr="00C6761E" w:rsidRDefault="00AF026B" w:rsidP="00C144F4">
      <w:pPr>
        <w:pStyle w:val="Heading2"/>
      </w:pPr>
      <w:bookmarkStart w:id="3482" w:name="_CR11_1"/>
      <w:bookmarkStart w:id="3483" w:name="_Toc172040305"/>
      <w:bookmarkEnd w:id="3482"/>
      <w:r w:rsidRPr="00C6761E">
        <w:t>11.</w:t>
      </w:r>
      <w:r w:rsidR="00C144F4" w:rsidRPr="00C6761E">
        <w:t>1</w:t>
      </w:r>
      <w:r w:rsidR="00C144F4" w:rsidRPr="00C6761E">
        <w:tab/>
        <w:t>Overview</w:t>
      </w:r>
      <w:bookmarkEnd w:id="3483"/>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3484" w:name="_CR11_2"/>
      <w:bookmarkStart w:id="3485" w:name="_Toc172040306"/>
      <w:bookmarkEnd w:id="3484"/>
      <w:r w:rsidRPr="00C6761E">
        <w:t>11.</w:t>
      </w:r>
      <w:r w:rsidR="00C144F4" w:rsidRPr="00C6761E">
        <w:t>2</w:t>
      </w:r>
      <w:r w:rsidR="00C144F4" w:rsidRPr="00C6761E">
        <w:tab/>
        <w:t>5G ProSe direct discovery message formats</w:t>
      </w:r>
      <w:bookmarkEnd w:id="3485"/>
    </w:p>
    <w:p w14:paraId="09B68830" w14:textId="332630A8" w:rsidR="00CB3A44" w:rsidRPr="00C6761E" w:rsidRDefault="00CB3A44" w:rsidP="00CB3A44">
      <w:pPr>
        <w:pStyle w:val="Heading3"/>
      </w:pPr>
      <w:bookmarkStart w:id="3486" w:name="_CR11_2_1"/>
      <w:bookmarkStart w:id="3487" w:name="_Toc59199394"/>
      <w:bookmarkStart w:id="3488" w:name="_Toc59198803"/>
      <w:bookmarkStart w:id="3489" w:name="_Toc525231403"/>
      <w:bookmarkStart w:id="3490" w:name="_Toc172040307"/>
      <w:bookmarkEnd w:id="3486"/>
      <w:r w:rsidRPr="00C6761E">
        <w:t>11.2.1</w:t>
      </w:r>
      <w:r w:rsidRPr="00C6761E">
        <w:tab/>
      </w:r>
      <w:r w:rsidR="00B70707" w:rsidRPr="00C6761E">
        <w:t xml:space="preserve">ProSe </w:t>
      </w:r>
      <w:r w:rsidR="006E5116" w:rsidRPr="00C6761E">
        <w:t>direct discovery</w:t>
      </w:r>
      <w:r w:rsidR="00B70707" w:rsidRPr="00C6761E">
        <w:t xml:space="preserve"> PC5 </w:t>
      </w:r>
      <w:bookmarkEnd w:id="3487"/>
      <w:bookmarkEnd w:id="3488"/>
      <w:bookmarkEnd w:id="3489"/>
      <w:r w:rsidR="005808D1" w:rsidRPr="00C6761E">
        <w:t>message type</w:t>
      </w:r>
      <w:bookmarkEnd w:id="3490"/>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t>This parameter is coded as shown in figure 11.2.1.1 and table 11.2.1.1.</w:t>
      </w:r>
    </w:p>
    <w:p w14:paraId="718643D8" w14:textId="79371DEC" w:rsidR="009944F6" w:rsidRPr="00C6761E" w:rsidRDefault="009944F6" w:rsidP="00CB3A44">
      <w:r w:rsidRPr="00C6761E">
        <w:t>The ProSe direct discovery PC5 message type is a type 1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491"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492" w:name="_CRFigure11_2_1_1"/>
      <w:bookmarkEnd w:id="3491"/>
      <w:r w:rsidRPr="00C6761E">
        <w:t>Figure </w:t>
      </w:r>
      <w:bookmarkEnd w:id="3492"/>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493" w:name="_CRTable11_2_1_1"/>
      <w:r w:rsidRPr="00C6761E">
        <w:lastRenderedPageBreak/>
        <w:t>Table </w:t>
      </w:r>
      <w:bookmarkEnd w:id="3493"/>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Pr="00C6761E" w:rsidRDefault="00094C25" w:rsidP="00094C25">
      <w:pPr>
        <w:pStyle w:val="NO"/>
        <w:rPr>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07594A1A" w14:textId="407B48AE" w:rsidR="00CB3A44" w:rsidRPr="00C6761E" w:rsidRDefault="00CB3A44" w:rsidP="00CB3A44">
      <w:pPr>
        <w:pStyle w:val="Heading3"/>
      </w:pPr>
      <w:bookmarkStart w:id="3494" w:name="_CR11_2_2"/>
      <w:bookmarkStart w:id="3495" w:name="_Toc59199390"/>
      <w:bookmarkStart w:id="3496" w:name="_Toc59198799"/>
      <w:bookmarkStart w:id="3497" w:name="_Toc525231399"/>
      <w:bookmarkStart w:id="3498" w:name="_Toc172040308"/>
      <w:bookmarkEnd w:id="3494"/>
      <w:r w:rsidRPr="00C6761E">
        <w:t>11.2.2</w:t>
      </w:r>
      <w:r w:rsidRPr="00C6761E">
        <w:tab/>
        <w:t xml:space="preserve">ProSe </w:t>
      </w:r>
      <w:bookmarkEnd w:id="3495"/>
      <w:bookmarkEnd w:id="3496"/>
      <w:bookmarkEnd w:id="3497"/>
      <w:r w:rsidR="009C6B92" w:rsidRPr="00C6761E">
        <w:t>application code</w:t>
      </w:r>
      <w:bookmarkEnd w:id="3498"/>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lastRenderedPageBreak/>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499" w:name="_CR11_2_3"/>
      <w:bookmarkStart w:id="3500" w:name="_Toc59199418"/>
      <w:bookmarkStart w:id="3501" w:name="_Toc59198827"/>
      <w:bookmarkStart w:id="3502" w:name="_Toc525231427"/>
      <w:bookmarkStart w:id="3503" w:name="_Toc172040309"/>
      <w:bookmarkEnd w:id="3499"/>
      <w:r w:rsidRPr="00C6761E">
        <w:t>11.2.3</w:t>
      </w:r>
      <w:r w:rsidRPr="00C6761E">
        <w:tab/>
        <w:t xml:space="preserve">ProSe </w:t>
      </w:r>
      <w:bookmarkEnd w:id="3500"/>
      <w:bookmarkEnd w:id="3501"/>
      <w:bookmarkEnd w:id="3502"/>
      <w:r w:rsidR="00E0517C" w:rsidRPr="00C6761E">
        <w:t>restricted code</w:t>
      </w:r>
      <w:bookmarkEnd w:id="3503"/>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504" w:name="_CR11_2_4"/>
      <w:bookmarkStart w:id="3505" w:name="_Toc59199395"/>
      <w:bookmarkStart w:id="3506" w:name="_Toc59198804"/>
      <w:bookmarkStart w:id="3507" w:name="_Toc525231404"/>
      <w:bookmarkStart w:id="3508" w:name="_Toc172040310"/>
      <w:bookmarkEnd w:id="3504"/>
      <w:r w:rsidRPr="00C6761E">
        <w:t>11.2.4</w:t>
      </w:r>
      <w:r w:rsidRPr="00C6761E">
        <w:tab/>
        <w:t>MIC</w:t>
      </w:r>
      <w:bookmarkEnd w:id="3505"/>
      <w:bookmarkEnd w:id="3506"/>
      <w:bookmarkEnd w:id="3507"/>
      <w:bookmarkEnd w:id="3508"/>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509" w:name="_CR11_2_5"/>
      <w:bookmarkStart w:id="3510" w:name="_Toc59199402"/>
      <w:bookmarkStart w:id="3511" w:name="_Toc59198811"/>
      <w:bookmarkStart w:id="3512" w:name="_Toc525231411"/>
      <w:bookmarkStart w:id="3513" w:name="_Toc172040311"/>
      <w:bookmarkEnd w:id="3509"/>
      <w:r w:rsidRPr="00C6761E">
        <w:t>11.2.5</w:t>
      </w:r>
      <w:r w:rsidRPr="00C6761E">
        <w:tab/>
        <w:t>UTC-based counter</w:t>
      </w:r>
      <w:bookmarkEnd w:id="3510"/>
      <w:bookmarkEnd w:id="3511"/>
      <w:bookmarkEnd w:id="3512"/>
      <w:bookmarkEnd w:id="3513"/>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514" w:name="_CR11_2_6"/>
      <w:bookmarkStart w:id="3515" w:name="_Toc59199438"/>
      <w:bookmarkStart w:id="3516" w:name="_Toc59198847"/>
      <w:bookmarkStart w:id="3517" w:name="_Toc525231447"/>
      <w:bookmarkStart w:id="3518" w:name="_Toc172040312"/>
      <w:bookmarkEnd w:id="3514"/>
      <w:r w:rsidRPr="00C6761E">
        <w:t>11.2.6</w:t>
      </w:r>
      <w:r w:rsidRPr="00C6761E">
        <w:tab/>
      </w:r>
      <w:r w:rsidR="00AD7EDD" w:rsidRPr="00C6761E">
        <w:t>Application layer</w:t>
      </w:r>
      <w:r w:rsidRPr="00C6761E">
        <w:t xml:space="preserve"> </w:t>
      </w:r>
      <w:r w:rsidR="003E0B28" w:rsidRPr="00C6761E">
        <w:t>g</w:t>
      </w:r>
      <w:r w:rsidRPr="00C6761E">
        <w:t>roup ID</w:t>
      </w:r>
      <w:bookmarkEnd w:id="3515"/>
      <w:bookmarkEnd w:id="3516"/>
      <w:bookmarkEnd w:id="3517"/>
      <w:bookmarkEnd w:id="3518"/>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519"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520" w:name="_CRFigure11_2_6_1"/>
      <w:bookmarkEnd w:id="3519"/>
      <w:r w:rsidRPr="00C6761E">
        <w:t>Figure </w:t>
      </w:r>
      <w:bookmarkEnd w:id="3520"/>
      <w:r w:rsidRPr="00C6761E">
        <w:t>11.2.6.1: Application layer group ID information element</w:t>
      </w:r>
    </w:p>
    <w:p w14:paraId="24E1A1D0" w14:textId="77777777" w:rsidR="007B550E" w:rsidRPr="00C6761E" w:rsidRDefault="007B550E" w:rsidP="007B550E">
      <w:pPr>
        <w:pStyle w:val="TH"/>
      </w:pPr>
      <w:bookmarkStart w:id="3521" w:name="_CRTable11_2_6_1"/>
      <w:r w:rsidRPr="00C6761E">
        <w:lastRenderedPageBreak/>
        <w:t>Table </w:t>
      </w:r>
      <w:bookmarkEnd w:id="3521"/>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522" w:name="_CR11_2_7"/>
      <w:bookmarkStart w:id="3523" w:name="_Toc59199434"/>
      <w:bookmarkStart w:id="3524" w:name="_Toc59198843"/>
      <w:bookmarkStart w:id="3525" w:name="_Toc172040313"/>
      <w:bookmarkEnd w:id="3522"/>
      <w:r w:rsidRPr="00C6761E">
        <w:t>11.2.7</w:t>
      </w:r>
      <w:r w:rsidRPr="00C6761E">
        <w:tab/>
        <w:t xml:space="preserve">User </w:t>
      </w:r>
      <w:r w:rsidR="003D75CD" w:rsidRPr="00C6761E">
        <w:t>info</w:t>
      </w:r>
      <w:r w:rsidRPr="00C6761E">
        <w:t xml:space="preserve"> ID</w:t>
      </w:r>
      <w:bookmarkEnd w:id="3523"/>
      <w:bookmarkEnd w:id="3524"/>
      <w:bookmarkEnd w:id="3525"/>
    </w:p>
    <w:p w14:paraId="7F484CAE" w14:textId="48197EC9" w:rsidR="00CB3A44" w:rsidRPr="00C6761E" w:rsidRDefault="00CB3A44" w:rsidP="00CB3A44">
      <w:r w:rsidRPr="00C6761E">
        <w:t xml:space="preserve">The </w:t>
      </w:r>
      <w:r w:rsidR="00BE46E1" w:rsidRPr="00C6761E">
        <w:rPr>
          <w:lang w:eastAsia="zh-CN"/>
        </w:rPr>
        <w:t>u</w:t>
      </w:r>
      <w:r w:rsidRPr="00C6761E">
        <w:t xml:space="preserve">ser </w:t>
      </w:r>
      <w:r w:rsidR="003D75CD" w:rsidRPr="00C6761E">
        <w:t>info</w:t>
      </w:r>
      <w:r w:rsidRPr="00C6761E">
        <w:t xml:space="preserve"> ID parameter carries a </w:t>
      </w:r>
      <w:r w:rsidR="00BE46E1" w:rsidRPr="00C6761E">
        <w:t>u</w:t>
      </w:r>
      <w:r w:rsidRPr="00C6761E">
        <w:t xml:space="preserve">ser </w:t>
      </w:r>
      <w:r w:rsidR="003D75CD" w:rsidRPr="00C6761E">
        <w:t>info</w:t>
      </w:r>
      <w:r w:rsidRPr="00C6761E">
        <w:t xml:space="preserve"> ID as specified in 3GPP TS 23.304 [2]. The value of the </w:t>
      </w:r>
      <w:r w:rsidR="00BE46E1" w:rsidRPr="00C6761E">
        <w:t>u</w:t>
      </w:r>
      <w:r w:rsidRPr="00C6761E">
        <w:t xml:space="preserve">ser </w:t>
      </w:r>
      <w:r w:rsidR="003D75CD" w:rsidRPr="00C6761E">
        <w:t>info</w:t>
      </w:r>
      <w:r w:rsidRPr="00C6761E">
        <w:t xml:space="preserve"> ID parameter is a 48-bit long bit string. The format of the </w:t>
      </w:r>
      <w:r w:rsidR="00BE46E1" w:rsidRPr="00C6761E">
        <w:t>u</w:t>
      </w:r>
      <w:r w:rsidRPr="00C6761E">
        <w:t xml:space="preserve">ser </w:t>
      </w:r>
      <w:r w:rsidR="003D75CD" w:rsidRPr="00C6761E">
        <w:t>info</w:t>
      </w:r>
      <w:r w:rsidRPr="00C6761E">
        <w:t xml:space="preserve"> ID parameter is out of scope of this specification.</w:t>
      </w:r>
    </w:p>
    <w:p w14:paraId="13B2B111" w14:textId="3FDC60E9" w:rsidR="00CB3A44" w:rsidRPr="00C6761E"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54BCFDD6" w14:textId="7710BD10" w:rsidR="005D428A" w:rsidRPr="00C6761E" w:rsidRDefault="005D428A" w:rsidP="000F6577">
      <w:pPr>
        <w:pStyle w:val="Heading3"/>
        <w:rPr>
          <w:lang w:eastAsia="zh-CN"/>
        </w:rPr>
      </w:pPr>
      <w:bookmarkStart w:id="3526" w:name="_CR11_2_8"/>
      <w:bookmarkStart w:id="3527" w:name="_Toc73378972"/>
      <w:bookmarkStart w:id="3528" w:name="_Toc172040314"/>
      <w:bookmarkEnd w:id="3526"/>
      <w:r w:rsidRPr="00C6761E">
        <w:t>11.2.</w:t>
      </w:r>
      <w:r w:rsidR="00B735B5" w:rsidRPr="00C6761E">
        <w:rPr>
          <w:lang w:eastAsia="zh-CN"/>
        </w:rPr>
        <w:t>8</w:t>
      </w:r>
      <w:r w:rsidRPr="00C6761E">
        <w:tab/>
      </w:r>
      <w:bookmarkEnd w:id="3527"/>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528"/>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5726FB1C" w:rsidR="005B4D58" w:rsidRPr="00C6761E" w:rsidRDefault="0005547E" w:rsidP="005B4D58">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529" w:name="_CRFigure11_2_8_1"/>
      <w:r w:rsidRPr="00C6761E">
        <w:t>Figure </w:t>
      </w:r>
      <w:bookmarkEnd w:id="3529"/>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530" w:name="_CRTable11_2_8_1"/>
      <w:r w:rsidRPr="00C6761E">
        <w:t>Table </w:t>
      </w:r>
      <w:bookmarkEnd w:id="3530"/>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531" w:name="_CR11_2_9"/>
      <w:bookmarkStart w:id="3532" w:name="_Toc172040315"/>
      <w:bookmarkEnd w:id="3531"/>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532"/>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533" w:name="_CRFigure11_2_9_1"/>
      <w:r w:rsidRPr="00C6761E">
        <w:t>Figure </w:t>
      </w:r>
      <w:bookmarkEnd w:id="3533"/>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534" w:name="_CRTable11_2_9_1"/>
      <w:r w:rsidRPr="00C6761E">
        <w:lastRenderedPageBreak/>
        <w:t>Table </w:t>
      </w:r>
      <w:bookmarkEnd w:id="3534"/>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535" w:name="_CR11_2_10"/>
      <w:bookmarkStart w:id="3536" w:name="_Toc172040316"/>
      <w:bookmarkEnd w:id="3535"/>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536"/>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537" w:name="_CR11_2_11"/>
      <w:bookmarkStart w:id="3538" w:name="_Toc525231415"/>
      <w:bookmarkStart w:id="3539" w:name="_Toc59198815"/>
      <w:bookmarkStart w:id="3540" w:name="_Toc75283173"/>
      <w:bookmarkStart w:id="3541" w:name="_Toc172040317"/>
      <w:bookmarkEnd w:id="3537"/>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538"/>
      <w:bookmarkEnd w:id="3539"/>
      <w:bookmarkEnd w:id="3540"/>
      <w:bookmarkEnd w:id="3541"/>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542"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542"/>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543" w:name="_CRFigure11_2_11_1"/>
      <w:r w:rsidRPr="00C6761E">
        <w:rPr>
          <w:lang w:eastAsia="zh-CN"/>
        </w:rPr>
        <w:t>Figure </w:t>
      </w:r>
      <w:bookmarkEnd w:id="3543"/>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544" w:name="_CRTable11_2_11_1"/>
      <w:r w:rsidRPr="00C6761E">
        <w:t>Table </w:t>
      </w:r>
      <w:bookmarkEnd w:id="3544"/>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545" w:name="_CR11_2_12"/>
      <w:bookmarkStart w:id="3546" w:name="_Toc525231451"/>
      <w:bookmarkStart w:id="3547" w:name="_Toc59198851"/>
      <w:bookmarkStart w:id="3548" w:name="_Toc75283209"/>
      <w:bookmarkStart w:id="3549" w:name="_Toc172040318"/>
      <w:bookmarkEnd w:id="3545"/>
      <w:r w:rsidRPr="00C6761E">
        <w:t>11.2.</w:t>
      </w:r>
      <w:r w:rsidR="0033071C" w:rsidRPr="00C6761E">
        <w:t>1</w:t>
      </w:r>
      <w:r w:rsidR="00244331" w:rsidRPr="00C6761E">
        <w:t>2</w:t>
      </w:r>
      <w:r w:rsidRPr="00C6761E">
        <w:tab/>
        <w:t>NCGI</w:t>
      </w:r>
      <w:bookmarkEnd w:id="3546"/>
      <w:bookmarkEnd w:id="3547"/>
      <w:bookmarkEnd w:id="3548"/>
      <w:bookmarkEnd w:id="3549"/>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550" w:name="_CRFigure11_2_12_1"/>
      <w:r w:rsidRPr="00C6761E">
        <w:t>Figure </w:t>
      </w:r>
      <w:bookmarkEnd w:id="3550"/>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551" w:name="_CRTable11_2_12_1"/>
      <w:r w:rsidRPr="00C6761E">
        <w:t>Table </w:t>
      </w:r>
      <w:bookmarkEnd w:id="3551"/>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552" w:name="_CR11_2_13"/>
      <w:bookmarkStart w:id="3553" w:name="_Toc172040319"/>
      <w:bookmarkEnd w:id="3552"/>
      <w:r w:rsidRPr="00C6761E">
        <w:t>11.2.</w:t>
      </w:r>
      <w:r w:rsidR="00A40FD2" w:rsidRPr="00C6761E">
        <w:t>13</w:t>
      </w:r>
      <w:r w:rsidRPr="00C6761E">
        <w:tab/>
        <w:t>Metadata</w:t>
      </w:r>
      <w:bookmarkEnd w:id="3553"/>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554" w:name="_CRFigure11_2_13_1"/>
      <w:r w:rsidRPr="00C6761E">
        <w:t>Figure </w:t>
      </w:r>
      <w:bookmarkEnd w:id="3554"/>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555" w:name="_CRTable11_2_13_1"/>
      <w:r w:rsidRPr="00C6761E">
        <w:t>Table </w:t>
      </w:r>
      <w:bookmarkEnd w:id="3555"/>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556" w:name="_CR11_2_14"/>
      <w:bookmarkStart w:id="3557" w:name="_Toc172040320"/>
      <w:bookmarkEnd w:id="3556"/>
      <w:r w:rsidRPr="00C6761E">
        <w:t>11.2.14</w:t>
      </w:r>
      <w:r w:rsidRPr="00C6761E">
        <w:tab/>
        <w:t>RRC container</w:t>
      </w:r>
      <w:bookmarkEnd w:id="3557"/>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lastRenderedPageBreak/>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558" w:name="_CRFigure11_2_14_1"/>
      <w:r w:rsidRPr="00C6761E">
        <w:t xml:space="preserve">Figure </w:t>
      </w:r>
      <w:bookmarkEnd w:id="3558"/>
      <w:r w:rsidRPr="00C6761E">
        <w:t>11.2.14.1: RRC container information element</w:t>
      </w:r>
    </w:p>
    <w:p w14:paraId="60CDCDB0" w14:textId="7695AEDF" w:rsidR="003371C3" w:rsidRPr="00C6761E" w:rsidRDefault="00941DE7" w:rsidP="003371C3">
      <w:pPr>
        <w:pStyle w:val="TH"/>
      </w:pPr>
      <w:bookmarkStart w:id="3559" w:name="_CRTable11_2_14_1"/>
      <w:r w:rsidRPr="00C6761E">
        <w:t xml:space="preserve">Table </w:t>
      </w:r>
      <w:bookmarkEnd w:id="3559"/>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560" w:name="_CR11_2_15"/>
      <w:bookmarkStart w:id="3561" w:name="_Toc172040321"/>
      <w:bookmarkEnd w:id="3560"/>
      <w:r w:rsidRPr="00C6761E">
        <w:rPr>
          <w:lang w:eastAsia="zh-CN"/>
        </w:rPr>
        <w:t>11.2.</w:t>
      </w:r>
      <w:r w:rsidR="00AC46E3" w:rsidRPr="00C6761E">
        <w:rPr>
          <w:lang w:eastAsia="zh-CN"/>
        </w:rPr>
        <w:t>15</w:t>
      </w:r>
      <w:r w:rsidRPr="00C6761E">
        <w:rPr>
          <w:lang w:eastAsia="zh-CN"/>
        </w:rPr>
        <w:tab/>
      </w:r>
      <w:r w:rsidRPr="00C6761E">
        <w:t>Application layer ID</w:t>
      </w:r>
      <w:bookmarkEnd w:id="3561"/>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562" w:name="_CRFigure11_2_15_1"/>
      <w:r w:rsidRPr="00C6761E">
        <w:t>Figure </w:t>
      </w:r>
      <w:bookmarkEnd w:id="3562"/>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563" w:name="_CRTable11_2_15_1"/>
      <w:r w:rsidRPr="00C6761E">
        <w:t>Table </w:t>
      </w:r>
      <w:bookmarkEnd w:id="3563"/>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564" w:name="_CR11_2_16"/>
      <w:bookmarkStart w:id="3565" w:name="_Toc172040322"/>
      <w:bookmarkEnd w:id="3564"/>
      <w:r w:rsidRPr="00C6761E">
        <w:t>11.2.16</w:t>
      </w:r>
      <w:r w:rsidRPr="00C6761E">
        <w:tab/>
      </w:r>
      <w:r w:rsidR="00D22A15" w:rsidRPr="00C6761E">
        <w:t>Void</w:t>
      </w:r>
      <w:bookmarkEnd w:id="3565"/>
    </w:p>
    <w:p w14:paraId="5B797DFE" w14:textId="5E95E1E0" w:rsidR="008320E9" w:rsidRPr="00C6761E" w:rsidRDefault="008320E9" w:rsidP="008320E9">
      <w:pPr>
        <w:pStyle w:val="Heading3"/>
        <w:rPr>
          <w:lang w:eastAsia="zh-CN"/>
        </w:rPr>
      </w:pPr>
      <w:bookmarkStart w:id="3566" w:name="_Toc172040323"/>
      <w:r w:rsidRPr="00C6761E">
        <w:t>11.2.</w:t>
      </w:r>
      <w:r w:rsidR="00B61698" w:rsidRPr="00C6761E">
        <w:rPr>
          <w:lang w:eastAsia="zh-CN"/>
        </w:rPr>
        <w:t>17</w:t>
      </w:r>
      <w:r w:rsidRPr="00C6761E">
        <w:tab/>
      </w:r>
      <w:r w:rsidRPr="00C6761E">
        <w:rPr>
          <w:rFonts w:hint="eastAsia"/>
          <w:lang w:eastAsia="zh-CN"/>
        </w:rPr>
        <w:t>Direct discovery set</w:t>
      </w:r>
      <w:bookmarkEnd w:id="3566"/>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CD7363">
            <w:pPr>
              <w:pStyle w:val="TAC"/>
            </w:pPr>
            <w:r>
              <w:t>8</w:t>
            </w:r>
          </w:p>
        </w:tc>
        <w:tc>
          <w:tcPr>
            <w:tcW w:w="720" w:type="dxa"/>
            <w:tcBorders>
              <w:top w:val="nil"/>
              <w:left w:val="nil"/>
              <w:bottom w:val="nil"/>
              <w:right w:val="nil"/>
            </w:tcBorders>
            <w:hideMark/>
          </w:tcPr>
          <w:p w14:paraId="4BBF56B8" w14:textId="77777777" w:rsidR="003A632A" w:rsidRDefault="003A632A" w:rsidP="00CD7363">
            <w:pPr>
              <w:pStyle w:val="TAC"/>
            </w:pPr>
            <w:r>
              <w:t>7</w:t>
            </w:r>
          </w:p>
        </w:tc>
        <w:tc>
          <w:tcPr>
            <w:tcW w:w="720" w:type="dxa"/>
            <w:tcBorders>
              <w:top w:val="nil"/>
              <w:left w:val="nil"/>
              <w:bottom w:val="nil"/>
              <w:right w:val="nil"/>
            </w:tcBorders>
            <w:hideMark/>
          </w:tcPr>
          <w:p w14:paraId="066EB09B" w14:textId="77777777" w:rsidR="003A632A" w:rsidRDefault="003A632A" w:rsidP="00CD7363">
            <w:pPr>
              <w:pStyle w:val="TAC"/>
            </w:pPr>
            <w:r>
              <w:t>6</w:t>
            </w:r>
          </w:p>
        </w:tc>
        <w:tc>
          <w:tcPr>
            <w:tcW w:w="721" w:type="dxa"/>
            <w:tcBorders>
              <w:top w:val="nil"/>
              <w:left w:val="nil"/>
              <w:bottom w:val="nil"/>
              <w:right w:val="nil"/>
            </w:tcBorders>
            <w:hideMark/>
          </w:tcPr>
          <w:p w14:paraId="5F79E307" w14:textId="77777777" w:rsidR="003A632A" w:rsidRDefault="003A632A" w:rsidP="00CD7363">
            <w:pPr>
              <w:pStyle w:val="TAC"/>
            </w:pPr>
            <w:r>
              <w:t>5</w:t>
            </w:r>
          </w:p>
        </w:tc>
        <w:tc>
          <w:tcPr>
            <w:tcW w:w="720" w:type="dxa"/>
            <w:tcBorders>
              <w:top w:val="nil"/>
              <w:left w:val="nil"/>
              <w:bottom w:val="nil"/>
              <w:right w:val="nil"/>
            </w:tcBorders>
            <w:hideMark/>
          </w:tcPr>
          <w:p w14:paraId="620770A3" w14:textId="77777777" w:rsidR="003A632A" w:rsidRDefault="003A632A" w:rsidP="00CD7363">
            <w:pPr>
              <w:pStyle w:val="TAC"/>
            </w:pPr>
            <w:r>
              <w:t>4</w:t>
            </w:r>
          </w:p>
        </w:tc>
        <w:tc>
          <w:tcPr>
            <w:tcW w:w="720" w:type="dxa"/>
            <w:tcBorders>
              <w:top w:val="nil"/>
              <w:left w:val="nil"/>
              <w:bottom w:val="nil"/>
              <w:right w:val="nil"/>
            </w:tcBorders>
            <w:hideMark/>
          </w:tcPr>
          <w:p w14:paraId="52790909" w14:textId="77777777" w:rsidR="003A632A" w:rsidRDefault="003A632A" w:rsidP="00CD7363">
            <w:pPr>
              <w:pStyle w:val="TAC"/>
            </w:pPr>
            <w:r>
              <w:t>3</w:t>
            </w:r>
          </w:p>
        </w:tc>
        <w:tc>
          <w:tcPr>
            <w:tcW w:w="720" w:type="dxa"/>
            <w:tcBorders>
              <w:top w:val="nil"/>
              <w:left w:val="nil"/>
              <w:bottom w:val="nil"/>
              <w:right w:val="nil"/>
            </w:tcBorders>
            <w:hideMark/>
          </w:tcPr>
          <w:p w14:paraId="085C86B9" w14:textId="77777777" w:rsidR="003A632A" w:rsidRDefault="003A632A" w:rsidP="00CD7363">
            <w:pPr>
              <w:pStyle w:val="TAC"/>
            </w:pPr>
            <w:r>
              <w:t>2</w:t>
            </w:r>
          </w:p>
        </w:tc>
        <w:tc>
          <w:tcPr>
            <w:tcW w:w="534" w:type="dxa"/>
            <w:tcBorders>
              <w:top w:val="nil"/>
              <w:left w:val="nil"/>
              <w:bottom w:val="nil"/>
              <w:right w:val="nil"/>
            </w:tcBorders>
            <w:hideMark/>
          </w:tcPr>
          <w:p w14:paraId="60A922A0" w14:textId="77777777" w:rsidR="003A632A" w:rsidRDefault="003A632A" w:rsidP="00CD7363">
            <w:pPr>
              <w:pStyle w:val="TAC"/>
            </w:pPr>
            <w:r>
              <w:t>1</w:t>
            </w:r>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rFonts w:ascii="Arial" w:hAnsi="Arial"/>
                <w:sz w:val="18"/>
              </w:rPr>
            </w:pPr>
          </w:p>
        </w:tc>
      </w:tr>
      <w:tr w:rsidR="003A632A" w14:paraId="15CBE11A"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CD7363">
            <w:pPr>
              <w:pStyle w:val="TAL"/>
            </w:pPr>
            <w:r>
              <w:t>octet 1</w:t>
            </w:r>
          </w:p>
        </w:tc>
      </w:tr>
      <w:tr w:rsidR="003A632A" w14:paraId="7A6048B6"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pPr>
          </w:p>
          <w:p w14:paraId="6A08F89C" w14:textId="77777777" w:rsidR="003A632A" w:rsidRDefault="003A632A" w:rsidP="00CD7363">
            <w:pPr>
              <w:pStyle w:val="TAC"/>
            </w:pPr>
            <w:r>
              <w:t xml:space="preserve">Length of </w:t>
            </w:r>
            <w:r>
              <w:rPr>
                <w:lang w:eastAsia="zh-CN"/>
              </w:rPr>
              <w:t xml:space="preserve">direct discovery set </w:t>
            </w:r>
            <w:r>
              <w:t>contents</w:t>
            </w:r>
          </w:p>
          <w:p w14:paraId="75365B0D" w14:textId="77777777" w:rsidR="003A632A" w:rsidRDefault="003A632A" w:rsidP="00CD7363">
            <w:pPr>
              <w:pStyle w:val="TAC"/>
            </w:pPr>
          </w:p>
        </w:tc>
        <w:tc>
          <w:tcPr>
            <w:tcW w:w="1137" w:type="dxa"/>
            <w:tcBorders>
              <w:top w:val="nil"/>
              <w:left w:val="nil"/>
              <w:bottom w:val="nil"/>
              <w:right w:val="nil"/>
            </w:tcBorders>
          </w:tcPr>
          <w:p w14:paraId="414FEE85" w14:textId="77777777" w:rsidR="003A632A" w:rsidRDefault="003A632A" w:rsidP="00CD7363">
            <w:pPr>
              <w:pStyle w:val="TAL"/>
            </w:pPr>
            <w:r>
              <w:t>octet 2</w:t>
            </w:r>
          </w:p>
          <w:p w14:paraId="327E3444" w14:textId="77777777" w:rsidR="003A632A" w:rsidRDefault="003A632A" w:rsidP="00CD7363">
            <w:pPr>
              <w:pStyle w:val="TAL"/>
            </w:pPr>
          </w:p>
          <w:p w14:paraId="2EA7E747" w14:textId="77777777" w:rsidR="003A632A" w:rsidRDefault="003A632A" w:rsidP="00CD7363">
            <w:pPr>
              <w:pStyle w:val="TAL"/>
            </w:pPr>
            <w:r>
              <w:t>octet 3</w:t>
            </w:r>
          </w:p>
        </w:tc>
      </w:tr>
      <w:tr w:rsidR="003A632A" w14:paraId="64566062"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CD7363">
            <w:pPr>
              <w:pStyle w:val="TAL"/>
              <w:rPr>
                <w:lang w:eastAsia="zh-CN"/>
              </w:rPr>
            </w:pPr>
            <w:r>
              <w:rPr>
                <w:lang w:eastAsia="zh-CN"/>
              </w:rPr>
              <w:t>octet 4</w:t>
            </w:r>
          </w:p>
        </w:tc>
      </w:tr>
      <w:tr w:rsidR="003A632A" w14:paraId="7F0CFF73" w14:textId="77777777" w:rsidTr="00CD7363">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pPr>
          </w:p>
          <w:p w14:paraId="17E31E45" w14:textId="77777777" w:rsidR="003A632A" w:rsidRDefault="003A632A" w:rsidP="00CD7363">
            <w:pPr>
              <w:pStyle w:val="TAL"/>
              <w:rPr>
                <w:lang w:eastAsia="zh-CN"/>
              </w:rPr>
            </w:pPr>
            <w:r>
              <w:t xml:space="preserve">octet </w:t>
            </w:r>
            <w:r>
              <w:rPr>
                <w:lang w:eastAsia="zh-CN"/>
              </w:rPr>
              <w:t>b</w:t>
            </w:r>
          </w:p>
        </w:tc>
      </w:tr>
    </w:tbl>
    <w:p w14:paraId="0C055955" w14:textId="77777777" w:rsidR="003A632A" w:rsidRDefault="003A632A" w:rsidP="003A632A">
      <w:pPr>
        <w:pStyle w:val="TF"/>
      </w:pPr>
      <w:r w:rsidRPr="00C6761E">
        <w:t>Figure 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rsidRPr="00C6761E" w14:paraId="532EF325" w14:textId="77777777" w:rsidTr="00CD7363">
        <w:trPr>
          <w:gridBefore w:val="1"/>
          <w:wBefore w:w="178" w:type="dxa"/>
          <w:cantSplit/>
          <w:jc w:val="center"/>
        </w:trPr>
        <w:tc>
          <w:tcPr>
            <w:tcW w:w="710" w:type="dxa"/>
            <w:tcBorders>
              <w:top w:val="nil"/>
              <w:left w:val="nil"/>
              <w:bottom w:val="nil"/>
              <w:right w:val="nil"/>
            </w:tcBorders>
            <w:hideMark/>
          </w:tcPr>
          <w:p w14:paraId="4440BE8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02DA7181"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1410C47" w14:textId="77777777" w:rsidR="003A632A" w:rsidRPr="00C6761E" w:rsidRDefault="003A632A" w:rsidP="00CD7363">
            <w:pPr>
              <w:pStyle w:val="TAC"/>
            </w:pPr>
            <w:r w:rsidRPr="00C6761E">
              <w:t>6</w:t>
            </w:r>
          </w:p>
        </w:tc>
        <w:tc>
          <w:tcPr>
            <w:tcW w:w="721" w:type="dxa"/>
            <w:tcBorders>
              <w:top w:val="nil"/>
              <w:left w:val="nil"/>
              <w:bottom w:val="nil"/>
              <w:right w:val="nil"/>
            </w:tcBorders>
            <w:hideMark/>
          </w:tcPr>
          <w:p w14:paraId="0780ABEF"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6E50936A"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24342E10"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0D7ECAA"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769EE8DB"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4958151E" w14:textId="77777777" w:rsidR="003A632A" w:rsidRPr="00C6761E" w:rsidRDefault="003A632A" w:rsidP="00CD7363">
            <w:pPr>
              <w:keepNext/>
              <w:keepLines/>
              <w:spacing w:after="0"/>
              <w:rPr>
                <w:rFonts w:ascii="Arial" w:hAnsi="Arial"/>
                <w:sz w:val="18"/>
              </w:rPr>
            </w:pPr>
          </w:p>
        </w:tc>
      </w:tr>
      <w:tr w:rsidR="003A632A" w:rsidRPr="00C6761E" w14:paraId="39BF3273"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4B32A4B6" w14:textId="77777777" w:rsidR="003A632A" w:rsidRPr="00C6761E" w:rsidRDefault="003A632A" w:rsidP="00CD7363">
            <w:pPr>
              <w:pStyle w:val="TAC"/>
            </w:pPr>
            <w:r>
              <w:t>Protected</w:t>
            </w:r>
            <w:r w:rsidRPr="00220BDE">
              <w:t xml:space="preserve"> </w:t>
            </w:r>
            <w:r>
              <w:t>user info 1</w:t>
            </w:r>
          </w:p>
        </w:tc>
        <w:tc>
          <w:tcPr>
            <w:tcW w:w="1137" w:type="dxa"/>
            <w:tcBorders>
              <w:top w:val="nil"/>
              <w:left w:val="nil"/>
              <w:bottom w:val="nil"/>
              <w:right w:val="nil"/>
            </w:tcBorders>
            <w:hideMark/>
          </w:tcPr>
          <w:p w14:paraId="70E5C4E3" w14:textId="77777777" w:rsidR="003A632A" w:rsidRPr="00C6761E" w:rsidRDefault="003A632A" w:rsidP="00CD7363">
            <w:pPr>
              <w:pStyle w:val="TAL"/>
              <w:rPr>
                <w:lang w:eastAsia="zh-CN"/>
              </w:rPr>
            </w:pPr>
            <w:r w:rsidRPr="00C6761E">
              <w:rPr>
                <w:lang w:eastAsia="zh-CN"/>
              </w:rPr>
              <w:t>octet 4</w:t>
            </w:r>
          </w:p>
        </w:tc>
      </w:tr>
      <w:tr w:rsidR="003A632A" w:rsidRPr="00C6761E" w14:paraId="01FE4B6C" w14:textId="77777777" w:rsidTr="00CD7363">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76FF3486" w14:textId="77777777" w:rsidR="003A632A" w:rsidRPr="00C6761E" w:rsidRDefault="003A632A" w:rsidP="00CD7363">
            <w:pPr>
              <w:pStyle w:val="TAC"/>
            </w:pPr>
          </w:p>
        </w:tc>
        <w:tc>
          <w:tcPr>
            <w:tcW w:w="1137" w:type="dxa"/>
            <w:tcBorders>
              <w:top w:val="nil"/>
              <w:left w:val="nil"/>
              <w:bottom w:val="nil"/>
              <w:right w:val="nil"/>
            </w:tcBorders>
          </w:tcPr>
          <w:p w14:paraId="378EF536" w14:textId="77777777" w:rsidR="003A632A" w:rsidRPr="00C6761E" w:rsidRDefault="003A632A" w:rsidP="00CD7363">
            <w:pPr>
              <w:pStyle w:val="TAL"/>
            </w:pPr>
          </w:p>
          <w:p w14:paraId="0261EE44" w14:textId="77777777" w:rsidR="003A632A" w:rsidRPr="00C6761E" w:rsidRDefault="003A632A" w:rsidP="00CD7363">
            <w:pPr>
              <w:pStyle w:val="TAL"/>
              <w:rPr>
                <w:lang w:eastAsia="zh-CN"/>
              </w:rPr>
            </w:pPr>
            <w:r w:rsidRPr="00C6761E">
              <w:t xml:space="preserve">octet </w:t>
            </w:r>
            <w:r w:rsidRPr="00C6761E">
              <w:rPr>
                <w:rFonts w:hint="eastAsia"/>
                <w:lang w:eastAsia="zh-CN"/>
              </w:rPr>
              <w:t>a</w:t>
            </w:r>
          </w:p>
        </w:tc>
      </w:tr>
      <w:tr w:rsidR="003A632A" w:rsidRPr="00C6761E" w14:paraId="0C3B80DE"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13A021DE" w14:textId="77777777" w:rsidR="003A632A" w:rsidRPr="00C6761E" w:rsidRDefault="003A632A" w:rsidP="00CD7363">
            <w:pPr>
              <w:pStyle w:val="TAC"/>
            </w:pPr>
            <w:r>
              <w:t>Protected</w:t>
            </w:r>
            <w:r w:rsidRPr="00220BDE">
              <w:t xml:space="preserve"> </w:t>
            </w:r>
            <w:r>
              <w:t>user info 2</w:t>
            </w:r>
          </w:p>
        </w:tc>
        <w:tc>
          <w:tcPr>
            <w:tcW w:w="1137" w:type="dxa"/>
            <w:tcBorders>
              <w:top w:val="nil"/>
              <w:left w:val="nil"/>
              <w:bottom w:val="nil"/>
              <w:right w:val="nil"/>
            </w:tcBorders>
            <w:hideMark/>
          </w:tcPr>
          <w:p w14:paraId="013FEB88" w14:textId="77777777" w:rsidR="003A632A" w:rsidRPr="00C6761E" w:rsidRDefault="003A632A" w:rsidP="00CD7363">
            <w:pPr>
              <w:pStyle w:val="TAL"/>
              <w:rPr>
                <w:lang w:eastAsia="zh-CN"/>
              </w:rPr>
            </w:pPr>
            <w:r w:rsidRPr="00C6761E">
              <w:rPr>
                <w:lang w:eastAsia="zh-CN"/>
              </w:rPr>
              <w:t xml:space="preserve">octet </w:t>
            </w:r>
            <w:r w:rsidRPr="00C6761E">
              <w:rPr>
                <w:rFonts w:hint="eastAsia"/>
                <w:lang w:eastAsia="zh-CN"/>
              </w:rPr>
              <w:t>(a+1)</w:t>
            </w:r>
          </w:p>
        </w:tc>
      </w:tr>
      <w:tr w:rsidR="003A632A" w:rsidRPr="00C6761E" w14:paraId="0150CF13" w14:textId="77777777" w:rsidTr="00CD7363">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61CB785E" w14:textId="77777777" w:rsidR="003A632A" w:rsidRPr="00C6761E" w:rsidRDefault="003A632A" w:rsidP="00CD7363">
            <w:pPr>
              <w:pStyle w:val="TAC"/>
            </w:pPr>
          </w:p>
        </w:tc>
        <w:tc>
          <w:tcPr>
            <w:tcW w:w="1137" w:type="dxa"/>
            <w:tcBorders>
              <w:top w:val="nil"/>
              <w:left w:val="nil"/>
              <w:bottom w:val="nil"/>
              <w:right w:val="nil"/>
            </w:tcBorders>
          </w:tcPr>
          <w:p w14:paraId="55D59861" w14:textId="77777777" w:rsidR="003A632A" w:rsidRPr="00C6761E" w:rsidRDefault="003A632A" w:rsidP="00CD7363">
            <w:pPr>
              <w:pStyle w:val="TAL"/>
            </w:pPr>
          </w:p>
          <w:p w14:paraId="7E43924F" w14:textId="77777777" w:rsidR="003A632A" w:rsidRPr="00C6761E" w:rsidRDefault="003A632A" w:rsidP="00CD7363">
            <w:pPr>
              <w:pStyle w:val="TAL"/>
              <w:rPr>
                <w:lang w:eastAsia="zh-CN"/>
              </w:rPr>
            </w:pPr>
            <w:r w:rsidRPr="00C6761E">
              <w:t xml:space="preserve">octet </w:t>
            </w:r>
            <w:r w:rsidRPr="00C6761E">
              <w:rPr>
                <w:rFonts w:hint="eastAsia"/>
                <w:lang w:eastAsia="zh-CN"/>
              </w:rPr>
              <w:t>b</w:t>
            </w:r>
          </w:p>
        </w:tc>
      </w:tr>
      <w:tr w:rsidR="003A632A" w:rsidRPr="00C6761E" w14:paraId="1C2EFD40" w14:textId="77777777" w:rsidTr="00CD7363">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424AE73" w14:textId="77777777" w:rsidR="003A632A" w:rsidRPr="00436797" w:rsidRDefault="003A632A" w:rsidP="00CD7363">
            <w:pPr>
              <w:pStyle w:val="TAC"/>
            </w:pPr>
            <w:r w:rsidRPr="00436797">
              <w:t>…</w:t>
            </w:r>
          </w:p>
        </w:tc>
        <w:tc>
          <w:tcPr>
            <w:tcW w:w="1137" w:type="dxa"/>
            <w:tcBorders>
              <w:top w:val="nil"/>
              <w:left w:val="nil"/>
              <w:bottom w:val="nil"/>
              <w:right w:val="nil"/>
            </w:tcBorders>
          </w:tcPr>
          <w:p w14:paraId="5E451B23" w14:textId="77777777" w:rsidR="003A632A" w:rsidRPr="00C6761E" w:rsidRDefault="003A632A" w:rsidP="00CD7363">
            <w:pPr>
              <w:pStyle w:val="TAL"/>
            </w:pPr>
            <w:r w:rsidRPr="00C6761E">
              <w:t xml:space="preserve">octet </w:t>
            </w:r>
            <w:r>
              <w:rPr>
                <w:lang w:eastAsia="zh-CN"/>
              </w:rPr>
              <w:t>o</w:t>
            </w:r>
          </w:p>
        </w:tc>
      </w:tr>
      <w:tr w:rsidR="003A632A" w:rsidRPr="00C6761E" w14:paraId="517B7348" w14:textId="77777777" w:rsidTr="00CD7363">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51B62EDB" w14:textId="77777777" w:rsidR="003A632A" w:rsidRPr="00436797" w:rsidRDefault="003A632A" w:rsidP="00CD7363">
            <w:pPr>
              <w:pStyle w:val="TAC"/>
            </w:pPr>
            <w:r>
              <w:t>Protected</w:t>
            </w:r>
            <w:r w:rsidRPr="00220BDE">
              <w:t xml:space="preserve"> </w:t>
            </w:r>
            <w:r>
              <w:t>user info n</w:t>
            </w:r>
          </w:p>
          <w:p w14:paraId="553060A6" w14:textId="77777777" w:rsidR="003A632A" w:rsidRPr="00436797" w:rsidRDefault="003A632A" w:rsidP="00CD7363">
            <w:pPr>
              <w:pStyle w:val="TAC"/>
            </w:pPr>
          </w:p>
        </w:tc>
        <w:tc>
          <w:tcPr>
            <w:tcW w:w="1137" w:type="dxa"/>
            <w:tcBorders>
              <w:top w:val="nil"/>
              <w:left w:val="nil"/>
              <w:bottom w:val="nil"/>
              <w:right w:val="nil"/>
            </w:tcBorders>
          </w:tcPr>
          <w:p w14:paraId="3BF89905" w14:textId="77777777" w:rsidR="003A632A" w:rsidRDefault="003A632A" w:rsidP="00CD7363">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p>
          <w:p w14:paraId="4B13310E" w14:textId="77777777" w:rsidR="003A632A" w:rsidRDefault="003A632A" w:rsidP="00CD7363">
            <w:pPr>
              <w:pStyle w:val="TAL"/>
              <w:rPr>
                <w:rFonts w:eastAsiaTheme="minorEastAsia"/>
                <w:lang w:eastAsia="zh-CN"/>
              </w:rPr>
            </w:pPr>
          </w:p>
          <w:p w14:paraId="3A4DB091" w14:textId="77777777" w:rsidR="003A632A" w:rsidRPr="004E6E61" w:rsidRDefault="003A632A" w:rsidP="00CD7363">
            <w:pPr>
              <w:pStyle w:val="TAL"/>
              <w:rPr>
                <w:rFonts w:eastAsiaTheme="minorEastAsia"/>
              </w:rPr>
            </w:pPr>
            <w:r w:rsidRPr="00C6761E">
              <w:rPr>
                <w:lang w:eastAsia="zh-CN"/>
              </w:rPr>
              <w:t xml:space="preserve">octet </w:t>
            </w:r>
            <w:r>
              <w:rPr>
                <w:lang w:eastAsia="zh-CN"/>
              </w:rPr>
              <w:t>o1</w:t>
            </w:r>
          </w:p>
        </w:tc>
      </w:tr>
    </w:tbl>
    <w:p w14:paraId="08026B60" w14:textId="77777777" w:rsidR="003A632A" w:rsidRDefault="003A632A" w:rsidP="003A632A">
      <w:pPr>
        <w:pStyle w:val="TF"/>
        <w:rPr>
          <w:lang w:eastAsia="zh-CN"/>
        </w:rPr>
      </w:pPr>
      <w:r w:rsidRPr="00C6761E">
        <w:t>Figure 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CD7363">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rFonts w:ascii="Arial" w:hAnsi="Arial"/>
                <w:sz w:val="18"/>
              </w:rPr>
            </w:pPr>
          </w:p>
        </w:tc>
      </w:tr>
      <w:tr w:rsidR="003A632A" w:rsidRPr="00C6761E" w14:paraId="2CBC8A9F" w14:textId="77777777" w:rsidTr="00CD7363">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CD7363">
            <w:pPr>
              <w:pStyle w:val="TAL"/>
              <w:rPr>
                <w:lang w:eastAsia="zh-CN"/>
              </w:rPr>
            </w:pPr>
            <w:r w:rsidRPr="00C6761E">
              <w:rPr>
                <w:lang w:eastAsia="zh-CN"/>
              </w:rPr>
              <w:t>octet 4</w:t>
            </w:r>
          </w:p>
        </w:tc>
      </w:tr>
      <w:tr w:rsidR="003A632A" w:rsidRPr="00C6761E" w14:paraId="632798C7" w14:textId="77777777" w:rsidTr="00CD7363">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pPr>
          </w:p>
          <w:p w14:paraId="6A5BE9DC" w14:textId="77777777" w:rsidR="003A632A" w:rsidRPr="00C6761E" w:rsidRDefault="003A632A" w:rsidP="00CD7363">
            <w:pPr>
              <w:pStyle w:val="TAL"/>
              <w:rPr>
                <w:lang w:eastAsia="zh-CN"/>
              </w:rPr>
            </w:pPr>
            <w:r w:rsidRPr="00C6761E">
              <w:t xml:space="preserve">octet </w:t>
            </w:r>
            <w:r>
              <w:rPr>
                <w:lang w:eastAsia="zh-CN"/>
              </w:rPr>
              <w:t>5</w:t>
            </w:r>
          </w:p>
        </w:tc>
      </w:tr>
      <w:tr w:rsidR="003A632A" w:rsidRPr="00C6761E" w14:paraId="3772B5E3" w14:textId="77777777" w:rsidTr="00CD7363">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77777777" w:rsidR="003A632A" w:rsidRPr="00C6761E" w:rsidRDefault="003A632A" w:rsidP="00CD7363">
            <w:pPr>
              <w:pStyle w:val="TAC"/>
              <w:rPr>
                <w:lang w:eastAsia="zh-CN"/>
              </w:rPr>
            </w:pPr>
            <w:r w:rsidRPr="00C6761E">
              <w:rPr>
                <w:lang w:eastAsia="zh-CN"/>
              </w:rPr>
              <w:t>UTC-based counter LSB contents</w:t>
            </w:r>
          </w:p>
        </w:tc>
        <w:tc>
          <w:tcPr>
            <w:tcW w:w="1137" w:type="dxa"/>
            <w:tcBorders>
              <w:top w:val="nil"/>
              <w:left w:val="nil"/>
              <w:bottom w:val="nil"/>
              <w:right w:val="nil"/>
            </w:tcBorders>
          </w:tcPr>
          <w:p w14:paraId="7ACA2176" w14:textId="77777777" w:rsidR="003A632A" w:rsidRPr="00C6761E" w:rsidRDefault="003A632A" w:rsidP="00CD7363">
            <w:pPr>
              <w:pStyle w:val="TAL"/>
              <w:rPr>
                <w:lang w:eastAsia="zh-CN"/>
              </w:rPr>
            </w:pPr>
            <w:r w:rsidRPr="00C6761E">
              <w:t xml:space="preserve">octet </w:t>
            </w:r>
            <w:r>
              <w:t>6</w:t>
            </w:r>
          </w:p>
        </w:tc>
      </w:tr>
      <w:tr w:rsidR="003A632A" w:rsidRPr="00C6761E" w14:paraId="08B46527" w14:textId="77777777" w:rsidTr="00CD7363">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CD7363">
            <w:pPr>
              <w:pStyle w:val="TAL"/>
              <w:rPr>
                <w:lang w:eastAsia="zh-CN"/>
              </w:rPr>
            </w:pPr>
            <w:r w:rsidRPr="00C6761E">
              <w:t xml:space="preserve">octet </w:t>
            </w:r>
            <w:r>
              <w:rPr>
                <w:lang w:eastAsia="zh-CN"/>
              </w:rPr>
              <w:t>7</w:t>
            </w:r>
          </w:p>
          <w:p w14:paraId="3948864C" w14:textId="77777777" w:rsidR="003A632A" w:rsidRPr="00C6761E" w:rsidRDefault="003A632A" w:rsidP="00CD7363">
            <w:pPr>
              <w:pStyle w:val="TAL"/>
            </w:pPr>
          </w:p>
          <w:p w14:paraId="2E54DD23" w14:textId="77777777" w:rsidR="003A632A" w:rsidRPr="00C6761E" w:rsidRDefault="003A632A" w:rsidP="00CD7363">
            <w:pPr>
              <w:pStyle w:val="TAL"/>
            </w:pPr>
            <w:r w:rsidRPr="00C6761E">
              <w:t xml:space="preserve">octet </w:t>
            </w:r>
            <w:r>
              <w:rPr>
                <w:lang w:eastAsia="zh-CN"/>
              </w:rPr>
              <w:t>10</w:t>
            </w:r>
          </w:p>
        </w:tc>
      </w:tr>
      <w:tr w:rsidR="003A632A" w:rsidRPr="00C6761E" w14:paraId="53AF18F9" w14:textId="77777777" w:rsidTr="00CD7363">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CD7363">
            <w:pPr>
              <w:pStyle w:val="TAL"/>
            </w:pPr>
            <w:r w:rsidRPr="00C6761E">
              <w:rPr>
                <w:lang w:eastAsia="zh-CN"/>
              </w:rPr>
              <w:t xml:space="preserve">octet </w:t>
            </w:r>
            <w:r>
              <w:rPr>
                <w:lang w:eastAsia="zh-CN"/>
              </w:rPr>
              <w:t>11</w:t>
            </w:r>
          </w:p>
          <w:p w14:paraId="1C431D1C" w14:textId="77777777" w:rsidR="003A632A" w:rsidRPr="00C6761E" w:rsidRDefault="003A632A" w:rsidP="00CD7363">
            <w:pPr>
              <w:pStyle w:val="TAL"/>
            </w:pPr>
          </w:p>
          <w:p w14:paraId="55C07757" w14:textId="77777777" w:rsidR="003A632A" w:rsidRPr="00C6761E" w:rsidRDefault="003A632A" w:rsidP="00CD7363">
            <w:pPr>
              <w:pStyle w:val="TAL"/>
              <w:rPr>
                <w:lang w:eastAsia="zh-CN"/>
              </w:rPr>
            </w:pPr>
            <w:r w:rsidRPr="00C6761E">
              <w:t>octe</w:t>
            </w:r>
            <w:r>
              <w:t>t a</w:t>
            </w:r>
          </w:p>
        </w:tc>
      </w:tr>
    </w:tbl>
    <w:p w14:paraId="2729D3EC" w14:textId="1A9126E7" w:rsidR="008320E9" w:rsidRPr="00C6761E" w:rsidRDefault="003A632A" w:rsidP="008320E9">
      <w:pPr>
        <w:pStyle w:val="TF"/>
      </w:pPr>
      <w:r w:rsidRPr="00C6761E">
        <w:t>Figure 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r w:rsidRPr="00C6761E">
        <w:t>Table 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77777777"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Pr="00C6761E">
              <w:t xml:space="preserve">(bits 1 to 4 of octet </w:t>
            </w:r>
            <w:r w:rsidRPr="00C6761E">
              <w:rPr>
                <w:rFonts w:hint="eastAsia"/>
                <w:lang w:eastAsia="zh-CN"/>
              </w:rPr>
              <w:t>b+5</w:t>
            </w:r>
            <w:r w:rsidRPr="00C6761E">
              <w:t>)</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F57C7BE" w14:textId="77777777" w:rsidR="008320E9" w:rsidRDefault="008320E9" w:rsidP="004B01A0">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33BF7368" w14:textId="77777777" w:rsidR="003A632A" w:rsidRPr="00C6761E" w:rsidRDefault="003A632A" w:rsidP="003A632A">
            <w:pPr>
              <w:pStyle w:val="TAL"/>
            </w:pPr>
            <w:r>
              <w:rPr>
                <w:lang w:eastAsia="zh-CN"/>
              </w:rPr>
              <w:t>User info</w:t>
            </w:r>
            <w:r w:rsidRPr="00C6761E">
              <w:t xml:space="preserve"> (octet </w:t>
            </w:r>
            <w:r w:rsidRPr="00C6761E">
              <w:rPr>
                <w:lang w:eastAsia="zh-CN"/>
              </w:rPr>
              <w:t>4</w:t>
            </w:r>
            <w:r w:rsidRPr="00C6761E">
              <w:t xml:space="preserve"> to </w:t>
            </w:r>
            <w:r w:rsidRPr="00C6761E">
              <w:rPr>
                <w:rFonts w:hint="eastAsia"/>
                <w:lang w:eastAsia="zh-CN"/>
              </w:rPr>
              <w:t>a</w:t>
            </w:r>
            <w:r w:rsidRPr="00C6761E">
              <w:t>)</w:t>
            </w:r>
          </w:p>
          <w:p w14:paraId="52BB2DDA" w14:textId="40CFEFBC" w:rsidR="003A632A" w:rsidRPr="00C6761E" w:rsidRDefault="003A632A" w:rsidP="003A632A">
            <w:pPr>
              <w:pStyle w:val="TAL"/>
              <w:rPr>
                <w:lang w:eastAsia="zh-CN"/>
              </w:rPr>
            </w:pPr>
            <w:r w:rsidRPr="00C6761E">
              <w:t xml:space="preserve">The </w:t>
            </w:r>
            <w:r>
              <w:rPr>
                <w:lang w:eastAsia="zh-CN"/>
              </w:rPr>
              <w:t>user info field is</w:t>
            </w:r>
            <w:r w:rsidRPr="00C6761E">
              <w:t xml:space="preserve"> d</w:t>
            </w:r>
            <w:r w:rsidRPr="00C6761E">
              <w:rPr>
                <w:lang w:eastAsia="zh-CN"/>
              </w:rPr>
              <w:t xml:space="preserve">iscoveree user info </w:t>
            </w:r>
            <w:r>
              <w:t xml:space="preserve">or </w:t>
            </w:r>
            <w:r w:rsidRPr="00C6761E">
              <w:t>d</w:t>
            </w:r>
            <w:r w:rsidRPr="00C6761E">
              <w:rPr>
                <w:lang w:eastAsia="zh-CN"/>
              </w:rPr>
              <w:t>iscoverer user info</w:t>
            </w:r>
            <w:r w:rsidRPr="00C6761E">
              <w:t xml:space="preserve"> contain</w:t>
            </w:r>
            <w:r>
              <w:t>ing</w:t>
            </w:r>
            <w:r w:rsidRPr="00C6761E">
              <w:t xml:space="preserve">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5G ProSe end UE</w:t>
            </w:r>
            <w:r w:rsidRPr="00C6761E">
              <w:t xml:space="preserve">. The </w:t>
            </w:r>
            <w:r w:rsidRPr="00C6761E">
              <w:rPr>
                <w:lang w:eastAsia="zh-CN"/>
              </w:rPr>
              <w:t>user info</w:t>
            </w:r>
            <w:r w:rsidRPr="00C6761E">
              <w:t xml:space="preserve"> field is coded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sidR="001E48A4">
              <w:rPr>
                <w:rFonts w:hint="eastAsia"/>
                <w:lang w:eastAsia="zh-CN"/>
              </w:rPr>
              <w:t>, and then is protected as specified in clause</w:t>
            </w:r>
            <w:r w:rsidR="001E48A4" w:rsidRPr="00C6761E">
              <w:t> </w:t>
            </w:r>
            <w:r w:rsidR="001E48A4" w:rsidRPr="005B29E9">
              <w:rPr>
                <w:lang w:eastAsia="zh-CN"/>
              </w:rPr>
              <w:t>6.1.3.2.3</w:t>
            </w:r>
            <w:r w:rsidR="001E48A4">
              <w:rPr>
                <w:rFonts w:hint="eastAsia"/>
                <w:lang w:eastAsia="zh-CN"/>
              </w:rPr>
              <w:t xml:space="preserve"> of </w:t>
            </w:r>
            <w:r w:rsidR="001E48A4" w:rsidRPr="00C6761E">
              <w:t>3GPP TS </w:t>
            </w:r>
            <w:r w:rsidR="001E48A4" w:rsidRPr="00C6761E">
              <w:rPr>
                <w:rFonts w:hint="eastAsia"/>
                <w:lang w:eastAsia="zh-CN"/>
              </w:rPr>
              <w:t>3</w:t>
            </w:r>
            <w:r w:rsidR="001E48A4" w:rsidRPr="00C6761E">
              <w:t>3.</w:t>
            </w:r>
            <w:r w:rsidR="001E48A4" w:rsidRPr="00C6761E">
              <w:rPr>
                <w:rFonts w:hint="eastAsia"/>
                <w:lang w:eastAsia="zh-CN"/>
              </w:rPr>
              <w:t>5</w:t>
            </w:r>
            <w:r w:rsidR="001E48A4" w:rsidRPr="00C6761E">
              <w:t>0</w:t>
            </w:r>
            <w:r w:rsidR="001E48A4" w:rsidRPr="00C6761E">
              <w:rPr>
                <w:rFonts w:hint="eastAsia"/>
                <w:lang w:eastAsia="zh-CN"/>
              </w:rPr>
              <w:t>3</w:t>
            </w:r>
            <w:r w:rsidR="001E48A4" w:rsidRPr="00C6761E">
              <w:t> [</w:t>
            </w:r>
            <w:r w:rsidR="001E48A4" w:rsidRPr="00C6761E">
              <w:rPr>
                <w:rFonts w:hint="eastAsia"/>
                <w:lang w:eastAsia="zh-CN"/>
              </w:rPr>
              <w:t>34</w:t>
            </w:r>
            <w:r w:rsidR="001E48A4" w:rsidRPr="00C6761E">
              <w:t>]</w:t>
            </w:r>
            <w:r w:rsidR="001E48A4">
              <w:rPr>
                <w:rFonts w:hint="eastAsia"/>
                <w:lang w:eastAsia="zh-CN"/>
              </w:rPr>
              <w:t>.</w:t>
            </w:r>
          </w:p>
          <w:p w14:paraId="7B8DA703" w14:textId="77777777" w:rsidR="003A632A" w:rsidRPr="00C6761E" w:rsidRDefault="003A632A" w:rsidP="004B01A0">
            <w:pPr>
              <w:pStyle w:val="TAL"/>
              <w:rPr>
                <w:lang w:eastAsia="zh-CN"/>
              </w:rPr>
            </w:pPr>
          </w:p>
          <w:p w14:paraId="059682D1" w14:textId="77777777" w:rsidR="008320E9" w:rsidRPr="00C6761E" w:rsidRDefault="008320E9" w:rsidP="004B01A0">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Pr="00C6761E">
              <w:rPr>
                <w:rFonts w:hint="eastAsia"/>
                <w:lang w:eastAsia="zh-CN"/>
              </w:rPr>
              <w:t>(b+5)</w:t>
            </w:r>
            <w:r w:rsidRPr="00C6761E">
              <w:t xml:space="preserve"> are spare and shall be coded as zero.</w:t>
            </w: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567" w:name="_Toc172040324"/>
      <w:r w:rsidRPr="00C6761E">
        <w:lastRenderedPageBreak/>
        <w:t>11.2.</w:t>
      </w:r>
      <w:r w:rsidR="00B61698" w:rsidRPr="00C6761E">
        <w:rPr>
          <w:lang w:eastAsia="zh-CN"/>
        </w:rPr>
        <w:t>18</w:t>
      </w:r>
      <w:r w:rsidRPr="00C6761E">
        <w:tab/>
      </w:r>
      <w:r w:rsidR="003A632A">
        <w:t>Void</w:t>
      </w:r>
      <w:bookmarkEnd w:id="3567"/>
    </w:p>
    <w:p w14:paraId="4DD778B5" w14:textId="7CBB0EFF" w:rsidR="00F43D8E" w:rsidRPr="00C6761E" w:rsidRDefault="00F43D8E" w:rsidP="00F43D8E">
      <w:pPr>
        <w:pStyle w:val="Heading3"/>
        <w:rPr>
          <w:lang w:eastAsia="zh-CN"/>
        </w:rPr>
      </w:pPr>
      <w:bookmarkStart w:id="3568" w:name="_Toc172040325"/>
      <w:r w:rsidRPr="00C6761E">
        <w:t>11.2.</w:t>
      </w:r>
      <w:r>
        <w:t>19</w:t>
      </w:r>
      <w:r w:rsidRPr="00C6761E">
        <w:tab/>
      </w:r>
      <w:r w:rsidRPr="00C6761E">
        <w:rPr>
          <w:lang w:eastAsia="zh-CN"/>
        </w:rPr>
        <w:t>Announce prohibited indication</w:t>
      </w:r>
      <w:bookmarkEnd w:id="3568"/>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7B2DE9">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7B2DE9">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7B2DE9">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7B2DE9">
            <w:pPr>
              <w:pStyle w:val="TAL"/>
            </w:pPr>
          </w:p>
        </w:tc>
      </w:tr>
      <w:tr w:rsidR="00F43D8E" w:rsidRPr="00C6761E" w14:paraId="540F454F" w14:textId="77777777" w:rsidTr="007B2DE9">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pPr>
            <w:r w:rsidRPr="00C6761E">
              <w:t>octet 1</w:t>
            </w:r>
          </w:p>
        </w:tc>
      </w:tr>
    </w:tbl>
    <w:p w14:paraId="68E2C91B" w14:textId="038B04F3" w:rsidR="00F43D8E" w:rsidRPr="00C6761E" w:rsidRDefault="00F43D8E" w:rsidP="00F43D8E">
      <w:pPr>
        <w:pStyle w:val="TF"/>
      </w:pPr>
      <w:r w:rsidRPr="00C6761E">
        <w:t>Figure </w:t>
      </w:r>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r w:rsidRPr="00C6761E">
        <w:t>Table 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lang w:eastAsia="zh-CN"/>
              </w:rPr>
            </w:pPr>
            <w:r w:rsidRPr="00C6761E">
              <w:rPr>
                <w:lang w:eastAsia="zh-CN"/>
              </w:rPr>
              <w:t>Announce prohibited indication (API) (octet 1, bit 1)</w:t>
            </w:r>
          </w:p>
          <w:p w14:paraId="53A877C6" w14:textId="77777777" w:rsidR="00F43D8E" w:rsidRPr="00C6761E" w:rsidRDefault="00F43D8E" w:rsidP="007B2DE9">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7B2DE9">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lang w:eastAsia="zh-CN"/>
              </w:rPr>
            </w:pPr>
            <w:r w:rsidRPr="00C6761E">
              <w:rPr>
                <w:lang w:eastAsia="zh-CN"/>
              </w:rPr>
              <w:t>Bit</w:t>
            </w:r>
          </w:p>
        </w:tc>
      </w:tr>
      <w:tr w:rsidR="00F43D8E" w:rsidRPr="00C6761E" w14:paraId="05D7927C" w14:textId="77777777" w:rsidTr="007B2DE9">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7B2DE9">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lang w:eastAsia="zh-CN"/>
              </w:rPr>
            </w:pPr>
          </w:p>
        </w:tc>
      </w:tr>
      <w:tr w:rsidR="00F43D8E" w:rsidRPr="00C6761E" w14:paraId="4246B6C4" w14:textId="77777777" w:rsidTr="007B2DE9">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7B2DE9">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7B2DE9">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7B2DE9">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lang w:eastAsia="zh-CN"/>
              </w:rPr>
            </w:pPr>
            <w:r w:rsidRPr="00C6761E">
              <w:rPr>
                <w:lang w:eastAsia="zh-CN"/>
              </w:rPr>
              <w:t>It is prohibited to broadcast the user info.</w:t>
            </w:r>
          </w:p>
        </w:tc>
      </w:tr>
      <w:tr w:rsidR="00F43D8E" w:rsidRPr="00C6761E" w14:paraId="3E954FE3" w14:textId="77777777" w:rsidTr="007B2DE9">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lang w:eastAsia="zh-CN"/>
              </w:rPr>
            </w:pPr>
          </w:p>
          <w:p w14:paraId="7DB908D8" w14:textId="77777777" w:rsidR="00F43D8E" w:rsidRPr="00C6761E" w:rsidRDefault="00F43D8E" w:rsidP="007B2DE9">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3569" w:name="_Toc172040326"/>
      <w:r w:rsidRPr="00C6761E">
        <w:t>11.2.</w:t>
      </w:r>
      <w:bookmarkStart w:id="3570" w:name="_Toc155372472"/>
      <w:r>
        <w:t>20</w:t>
      </w:r>
      <w:r w:rsidRPr="00C6761E">
        <w:tab/>
      </w:r>
      <w:bookmarkEnd w:id="3570"/>
      <w:r w:rsidRPr="008D60E9">
        <w:t>PLMN ID</w:t>
      </w:r>
      <w:bookmarkEnd w:id="3569"/>
    </w:p>
    <w:p w14:paraId="6F792F3B" w14:textId="3505B19D" w:rsidR="00B36B41" w:rsidRPr="00C6761E"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 </w:t>
      </w:r>
      <w:r w:rsidRPr="008D60E9">
        <w:t xml:space="preserve">for which the </w:t>
      </w:r>
      <w:r>
        <w:t xml:space="preserve">relay service code is associated and is coded </w:t>
      </w:r>
      <w:r w:rsidRPr="00890D87">
        <w:t>as the PLMN identity information element specified in clause 9.11.3.85 of 3GPP TS 24.501 [11]</w:t>
      </w:r>
      <w:r>
        <w:t xml:space="preserve"> </w:t>
      </w:r>
      <w:bookmarkStart w:id="3571" w:name="_Hlk166749590"/>
      <w:r w:rsidRPr="002238E7">
        <w:t>starting from octet 3 to octet 5</w:t>
      </w:r>
      <w:bookmarkEnd w:id="3571"/>
      <w:r w:rsidRPr="00C6761E">
        <w:t>.</w:t>
      </w:r>
    </w:p>
    <w:p w14:paraId="48F3D026" w14:textId="77777777" w:rsidR="001926D5" w:rsidRPr="00C6761E" w:rsidRDefault="00AF026B" w:rsidP="00C144F4">
      <w:pPr>
        <w:pStyle w:val="Heading2"/>
      </w:pPr>
      <w:bookmarkStart w:id="3572" w:name="_CR11_3"/>
      <w:bookmarkStart w:id="3573" w:name="_Toc172040327"/>
      <w:bookmarkEnd w:id="3572"/>
      <w:r w:rsidRPr="00C6761E">
        <w:t>11.</w:t>
      </w:r>
      <w:r w:rsidR="00C144F4" w:rsidRPr="00C6761E">
        <w:t>3</w:t>
      </w:r>
      <w:r w:rsidR="00C144F4" w:rsidRPr="00C6761E">
        <w:tab/>
        <w:t xml:space="preserve">PC5 </w:t>
      </w:r>
      <w:r w:rsidR="0068406F" w:rsidRPr="00C6761E">
        <w:t>s</w:t>
      </w:r>
      <w:r w:rsidR="00C144F4" w:rsidRPr="00C6761E">
        <w:t>ignalling message formats</w:t>
      </w:r>
      <w:bookmarkEnd w:id="3573"/>
    </w:p>
    <w:p w14:paraId="28576811" w14:textId="77777777" w:rsidR="00CE7C6B" w:rsidRPr="00C6761E" w:rsidRDefault="00AF026B" w:rsidP="0037175B">
      <w:pPr>
        <w:pStyle w:val="Heading3"/>
      </w:pPr>
      <w:bookmarkStart w:id="3574" w:name="_CR11_3_1"/>
      <w:bookmarkStart w:id="3575" w:name="_Toc525231502"/>
      <w:bookmarkStart w:id="3576" w:name="_Toc68196425"/>
      <w:bookmarkStart w:id="3577" w:name="_Toc59209093"/>
      <w:bookmarkStart w:id="3578" w:name="_Toc51951316"/>
      <w:bookmarkStart w:id="3579" w:name="_Toc45882766"/>
      <w:bookmarkStart w:id="3580" w:name="_Toc45282380"/>
      <w:bookmarkStart w:id="3581" w:name="_Toc34404484"/>
      <w:bookmarkStart w:id="3582" w:name="_Toc34388713"/>
      <w:bookmarkStart w:id="3583" w:name="_Toc25070722"/>
      <w:bookmarkStart w:id="3584" w:name="_Toc172040328"/>
      <w:bookmarkEnd w:id="3574"/>
      <w:r w:rsidRPr="00C6761E">
        <w:t>11.</w:t>
      </w:r>
      <w:r w:rsidR="00CE7C6B" w:rsidRPr="00C6761E">
        <w:t>3.1</w:t>
      </w:r>
      <w:r w:rsidR="00CE7C6B" w:rsidRPr="00C6761E">
        <w:tab/>
      </w:r>
      <w:bookmarkEnd w:id="3575"/>
      <w:r w:rsidR="00CE7C6B" w:rsidRPr="00C6761E">
        <w:t>ProSe PC5 signalling message type</w:t>
      </w:r>
      <w:bookmarkEnd w:id="3576"/>
      <w:bookmarkEnd w:id="3577"/>
      <w:bookmarkEnd w:id="3578"/>
      <w:bookmarkEnd w:id="3579"/>
      <w:bookmarkEnd w:id="3580"/>
      <w:bookmarkEnd w:id="3581"/>
      <w:bookmarkEnd w:id="3582"/>
      <w:bookmarkEnd w:id="3583"/>
      <w:bookmarkEnd w:id="3584"/>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585" w:name="_CRTable11_3_1_1"/>
      <w:r w:rsidRPr="00C6761E">
        <w:lastRenderedPageBreak/>
        <w:t>Table </w:t>
      </w:r>
      <w:bookmarkEnd w:id="3585"/>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5D459B" w:rsidRPr="00C6761E" w14:paraId="561160FC" w14:textId="77777777" w:rsidTr="007B2DE9">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7B2DE9">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7B2DE9">
            <w:pPr>
              <w:pStyle w:val="TAC"/>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7B2DE9">
            <w:pPr>
              <w:pStyle w:val="TAC"/>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7B2DE9">
            <w:pPr>
              <w:pStyle w:val="TAC"/>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9B2188">
        <w:trPr>
          <w:cantSplit/>
          <w:jc w:val="center"/>
        </w:trPr>
        <w:tc>
          <w:tcPr>
            <w:tcW w:w="289" w:type="dxa"/>
            <w:tcBorders>
              <w:top w:val="nil"/>
              <w:left w:val="single" w:sz="4" w:space="0" w:color="auto"/>
              <w:bottom w:val="nil"/>
              <w:right w:val="nil"/>
            </w:tcBorders>
          </w:tcPr>
          <w:p w14:paraId="2326F899"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9B2188">
            <w:pPr>
              <w:pStyle w:val="TAC"/>
            </w:pPr>
          </w:p>
        </w:tc>
        <w:tc>
          <w:tcPr>
            <w:tcW w:w="4805" w:type="dxa"/>
            <w:gridSpan w:val="2"/>
            <w:tcBorders>
              <w:top w:val="nil"/>
              <w:left w:val="nil"/>
              <w:bottom w:val="nil"/>
              <w:right w:val="single" w:sz="4" w:space="0" w:color="auto"/>
            </w:tcBorders>
          </w:tcPr>
          <w:p w14:paraId="1E14C9E1"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9B2188">
        <w:trPr>
          <w:cantSplit/>
          <w:jc w:val="center"/>
        </w:trPr>
        <w:tc>
          <w:tcPr>
            <w:tcW w:w="289" w:type="dxa"/>
            <w:tcBorders>
              <w:top w:val="nil"/>
              <w:left w:val="single" w:sz="4" w:space="0" w:color="auto"/>
              <w:bottom w:val="nil"/>
              <w:right w:val="nil"/>
            </w:tcBorders>
          </w:tcPr>
          <w:p w14:paraId="511CAB04"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9B2188">
            <w:pPr>
              <w:pStyle w:val="TAC"/>
            </w:pPr>
          </w:p>
        </w:tc>
        <w:tc>
          <w:tcPr>
            <w:tcW w:w="4805" w:type="dxa"/>
            <w:gridSpan w:val="2"/>
            <w:tcBorders>
              <w:top w:val="nil"/>
              <w:left w:val="nil"/>
              <w:bottom w:val="nil"/>
              <w:right w:val="single" w:sz="4" w:space="0" w:color="auto"/>
            </w:tcBorders>
          </w:tcPr>
          <w:p w14:paraId="3EBCBF23"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3586" w:name="MCCQCTEMPBM_00000037"/>
          </w:p>
        </w:tc>
      </w:tr>
      <w:bookmarkEnd w:id="3586"/>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587" w:name="_CR11_3_2"/>
      <w:bookmarkStart w:id="3588" w:name="_Toc68196426"/>
      <w:bookmarkStart w:id="3589" w:name="_Toc59209094"/>
      <w:bookmarkStart w:id="3590" w:name="_Toc51951317"/>
      <w:bookmarkStart w:id="3591" w:name="_Toc45882767"/>
      <w:bookmarkStart w:id="3592" w:name="_Toc45282381"/>
      <w:bookmarkStart w:id="3593" w:name="_Toc34404485"/>
      <w:bookmarkStart w:id="3594" w:name="_Toc34388714"/>
      <w:bookmarkStart w:id="3595" w:name="_Toc25070723"/>
      <w:bookmarkStart w:id="3596" w:name="_Toc525231504"/>
      <w:bookmarkStart w:id="3597" w:name="_Toc172040329"/>
      <w:bookmarkEnd w:id="3587"/>
      <w:r w:rsidRPr="00C6761E">
        <w:t>11.</w:t>
      </w:r>
      <w:r w:rsidR="00CE7C6B" w:rsidRPr="00C6761E">
        <w:t>3.2</w:t>
      </w:r>
      <w:r w:rsidR="00CE7C6B" w:rsidRPr="00C6761E">
        <w:tab/>
        <w:t>Sequence number</w:t>
      </w:r>
      <w:bookmarkEnd w:id="3588"/>
      <w:bookmarkEnd w:id="3589"/>
      <w:bookmarkEnd w:id="3590"/>
      <w:bookmarkEnd w:id="3591"/>
      <w:bookmarkEnd w:id="3592"/>
      <w:bookmarkEnd w:id="3593"/>
      <w:bookmarkEnd w:id="3594"/>
      <w:bookmarkEnd w:id="3595"/>
      <w:bookmarkEnd w:id="3596"/>
      <w:bookmarkEnd w:id="3597"/>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598" w:name="_CR11_3_3"/>
      <w:bookmarkStart w:id="3599" w:name="_Toc68196427"/>
      <w:bookmarkStart w:id="3600" w:name="_Toc59209095"/>
      <w:bookmarkStart w:id="3601" w:name="_Toc51951318"/>
      <w:bookmarkStart w:id="3602" w:name="_Toc45882768"/>
      <w:bookmarkStart w:id="3603" w:name="_Toc45282382"/>
      <w:bookmarkStart w:id="3604" w:name="_Toc34404486"/>
      <w:bookmarkStart w:id="3605" w:name="_Toc34388715"/>
      <w:bookmarkStart w:id="3606" w:name="_Toc25070724"/>
      <w:bookmarkStart w:id="3607" w:name="_Toc172040330"/>
      <w:bookmarkEnd w:id="3598"/>
      <w:r w:rsidRPr="00C6761E">
        <w:t>11.</w:t>
      </w:r>
      <w:r w:rsidR="00CE7C6B" w:rsidRPr="00C6761E">
        <w:t>3.3</w:t>
      </w:r>
      <w:r w:rsidR="00CE7C6B" w:rsidRPr="00C6761E">
        <w:tab/>
      </w:r>
      <w:bookmarkEnd w:id="3599"/>
      <w:bookmarkEnd w:id="3600"/>
      <w:bookmarkEnd w:id="3601"/>
      <w:bookmarkEnd w:id="3602"/>
      <w:bookmarkEnd w:id="3603"/>
      <w:bookmarkEnd w:id="3604"/>
      <w:bookmarkEnd w:id="3605"/>
      <w:bookmarkEnd w:id="3606"/>
      <w:r w:rsidR="00735CF5" w:rsidRPr="00C6761E">
        <w:t>ProSe identifier</w:t>
      </w:r>
      <w:bookmarkEnd w:id="3607"/>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3608" w:name="_Toc525231443"/>
      <w:bookmarkStart w:id="3609"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3610"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611" w:name="_CRFigure11_3_3_1"/>
      <w:bookmarkEnd w:id="3610"/>
      <w:r w:rsidRPr="00C6761E">
        <w:t>Figure </w:t>
      </w:r>
      <w:bookmarkEnd w:id="3611"/>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3612" w:name="_CRTable11_3_3_1"/>
      <w:r w:rsidRPr="00C6761E">
        <w:t>Table </w:t>
      </w:r>
      <w:bookmarkEnd w:id="3612"/>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613" w:name="_CR11_3_4"/>
      <w:bookmarkStart w:id="3614" w:name="_Toc68196428"/>
      <w:bookmarkStart w:id="3615" w:name="_Toc59209096"/>
      <w:bookmarkStart w:id="3616" w:name="_Toc51951319"/>
      <w:bookmarkStart w:id="3617" w:name="_Toc45882769"/>
      <w:bookmarkStart w:id="3618" w:name="_Toc45282383"/>
      <w:bookmarkStart w:id="3619" w:name="_Toc34404487"/>
      <w:bookmarkStart w:id="3620" w:name="_Toc34388716"/>
      <w:bookmarkStart w:id="3621" w:name="_Toc172040331"/>
      <w:bookmarkEnd w:id="3613"/>
      <w:r w:rsidRPr="00C6761E">
        <w:t>11.</w:t>
      </w:r>
      <w:r w:rsidR="00CE7C6B" w:rsidRPr="00C6761E">
        <w:t>3.4</w:t>
      </w:r>
      <w:r w:rsidR="00CE7C6B" w:rsidRPr="00C6761E">
        <w:tab/>
      </w:r>
      <w:bookmarkEnd w:id="3608"/>
      <w:r w:rsidR="00CE7C6B" w:rsidRPr="00C6761E">
        <w:t>Application layer ID</w:t>
      </w:r>
      <w:bookmarkEnd w:id="3609"/>
      <w:bookmarkEnd w:id="3614"/>
      <w:bookmarkEnd w:id="3615"/>
      <w:bookmarkEnd w:id="3616"/>
      <w:bookmarkEnd w:id="3617"/>
      <w:bookmarkEnd w:id="3618"/>
      <w:bookmarkEnd w:id="3619"/>
      <w:bookmarkEnd w:id="3620"/>
      <w:bookmarkEnd w:id="3621"/>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622" w:name="_Toc25070726"/>
      <w:bookmarkStart w:id="3623"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3624"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625" w:name="_CRFigure11_3_4_1"/>
      <w:bookmarkEnd w:id="3624"/>
      <w:r w:rsidRPr="00C6761E">
        <w:t>Figure </w:t>
      </w:r>
      <w:bookmarkEnd w:id="3625"/>
      <w:r w:rsidR="00AF026B" w:rsidRPr="00C6761E">
        <w:t>11.</w:t>
      </w:r>
      <w:r w:rsidRPr="00C6761E">
        <w:t>3.4.1: Application layer ID information element</w:t>
      </w:r>
    </w:p>
    <w:p w14:paraId="77C2DE5A" w14:textId="308CD0F0" w:rsidR="00CE7C6B" w:rsidRPr="00C6761E" w:rsidRDefault="00CE7C6B" w:rsidP="0037175B">
      <w:pPr>
        <w:pStyle w:val="TH"/>
      </w:pPr>
      <w:bookmarkStart w:id="3626" w:name="_CRTable11_3_4_1"/>
      <w:r w:rsidRPr="00C6761E">
        <w:lastRenderedPageBreak/>
        <w:t>Table </w:t>
      </w:r>
      <w:bookmarkEnd w:id="3626"/>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627" w:name="_CR11_3_5"/>
      <w:bookmarkStart w:id="3628" w:name="_Toc68196429"/>
      <w:bookmarkStart w:id="3629" w:name="_Toc59209097"/>
      <w:bookmarkStart w:id="3630" w:name="_Toc51951320"/>
      <w:bookmarkStart w:id="3631" w:name="_Toc45882770"/>
      <w:bookmarkStart w:id="3632" w:name="_Toc45282384"/>
      <w:bookmarkStart w:id="3633" w:name="_Toc34404488"/>
      <w:bookmarkStart w:id="3634" w:name="_Toc34388717"/>
      <w:bookmarkStart w:id="3635" w:name="_Toc172040332"/>
      <w:bookmarkEnd w:id="3627"/>
      <w:r w:rsidRPr="00C6761E">
        <w:t>11.</w:t>
      </w:r>
      <w:r w:rsidR="00CE7C6B" w:rsidRPr="00C6761E">
        <w:t>3.5</w:t>
      </w:r>
      <w:r w:rsidR="00CE7C6B" w:rsidRPr="00C6761E">
        <w:tab/>
        <w:t>PC5 QoS flow descriptions</w:t>
      </w:r>
      <w:bookmarkEnd w:id="3622"/>
      <w:bookmarkEnd w:id="3623"/>
      <w:bookmarkEnd w:id="3628"/>
      <w:bookmarkEnd w:id="3629"/>
      <w:bookmarkEnd w:id="3630"/>
      <w:bookmarkEnd w:id="3631"/>
      <w:bookmarkEnd w:id="3632"/>
      <w:bookmarkEnd w:id="3633"/>
      <w:bookmarkEnd w:id="3634"/>
      <w:bookmarkEnd w:id="3635"/>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636" w:name="_CRFigure11_3_5_1"/>
      <w:r w:rsidRPr="00C6761E">
        <w:t>Figure </w:t>
      </w:r>
      <w:bookmarkEnd w:id="3636"/>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637" w:name="_CRFigure11_3_5_2"/>
      <w:r w:rsidRPr="00C6761E">
        <w:t>Figure </w:t>
      </w:r>
      <w:bookmarkEnd w:id="3637"/>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638" w:name="_CRFigure11_3_5_3"/>
      <w:r w:rsidRPr="00C6761E">
        <w:t>Figure </w:t>
      </w:r>
      <w:bookmarkEnd w:id="3638"/>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639" w:name="_CRFigure11_3_5_4"/>
      <w:r w:rsidRPr="00C6761E">
        <w:t>Figure </w:t>
      </w:r>
      <w:bookmarkEnd w:id="3639"/>
      <w:r w:rsidR="00AF026B" w:rsidRPr="00C6761E">
        <w:t>11.</w:t>
      </w:r>
      <w:r w:rsidRPr="00C6761E">
        <w:t>3.5.4: Parameter</w:t>
      </w:r>
    </w:p>
    <w:p w14:paraId="44C6A276" w14:textId="77777777" w:rsidR="00CE7C6B" w:rsidRPr="00C6761E" w:rsidRDefault="00CE7C6B" w:rsidP="0037175B">
      <w:pPr>
        <w:pStyle w:val="TH"/>
      </w:pPr>
      <w:bookmarkStart w:id="3640" w:name="_CRTable11_3_5_1"/>
      <w:r w:rsidRPr="00C6761E">
        <w:lastRenderedPageBreak/>
        <w:t>Table </w:t>
      </w:r>
      <w:bookmarkEnd w:id="3640"/>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3641" w:name="MCCQCTEMPBM_00000038"/>
          </w:p>
        </w:tc>
      </w:tr>
      <w:bookmarkEnd w:id="3641"/>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3642" w:name="_Toc525231506"/>
    </w:p>
    <w:p w14:paraId="63FDF96C" w14:textId="77777777" w:rsidR="00CE7C6B" w:rsidRPr="00C6761E" w:rsidRDefault="00AF026B" w:rsidP="0037175B">
      <w:pPr>
        <w:pStyle w:val="Heading3"/>
      </w:pPr>
      <w:bookmarkStart w:id="3643" w:name="_CR11_3_6"/>
      <w:bookmarkStart w:id="3644" w:name="_Toc68196430"/>
      <w:bookmarkStart w:id="3645" w:name="_Toc59209098"/>
      <w:bookmarkStart w:id="3646" w:name="_Toc51951321"/>
      <w:bookmarkStart w:id="3647" w:name="_Toc45882771"/>
      <w:bookmarkStart w:id="3648" w:name="_Toc45282385"/>
      <w:bookmarkStart w:id="3649" w:name="_Toc34404489"/>
      <w:bookmarkStart w:id="3650" w:name="_Toc34388718"/>
      <w:bookmarkStart w:id="3651" w:name="_Toc25070727"/>
      <w:bookmarkStart w:id="3652" w:name="_Toc172040333"/>
      <w:bookmarkEnd w:id="3643"/>
      <w:r w:rsidRPr="00C6761E">
        <w:t>11.</w:t>
      </w:r>
      <w:r w:rsidR="00CE7C6B" w:rsidRPr="00C6761E">
        <w:t>3.6</w:t>
      </w:r>
      <w:r w:rsidR="00CE7C6B" w:rsidRPr="00C6761E">
        <w:tab/>
        <w:t>IP address config</w:t>
      </w:r>
      <w:bookmarkEnd w:id="3642"/>
      <w:r w:rsidR="00CE7C6B" w:rsidRPr="00C6761E">
        <w:t>uration</w:t>
      </w:r>
      <w:bookmarkEnd w:id="3644"/>
      <w:bookmarkEnd w:id="3645"/>
      <w:bookmarkEnd w:id="3646"/>
      <w:bookmarkEnd w:id="3647"/>
      <w:bookmarkEnd w:id="3648"/>
      <w:bookmarkEnd w:id="3649"/>
      <w:bookmarkEnd w:id="3650"/>
      <w:bookmarkEnd w:id="3651"/>
      <w:bookmarkEnd w:id="3652"/>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3653" w:name="_CRFigure11_3_6_1"/>
      <w:r w:rsidRPr="00C6761E">
        <w:t>Figure </w:t>
      </w:r>
      <w:bookmarkEnd w:id="3653"/>
      <w:r w:rsidR="00AF026B" w:rsidRPr="00C6761E">
        <w:t>11.</w:t>
      </w:r>
      <w:r w:rsidRPr="00C6761E">
        <w:t>3.6.1: IP address configuration information element</w:t>
      </w:r>
    </w:p>
    <w:p w14:paraId="010FEB79" w14:textId="77777777" w:rsidR="00CE7C6B" w:rsidRPr="00C6761E" w:rsidRDefault="00CE7C6B" w:rsidP="0037175B">
      <w:pPr>
        <w:pStyle w:val="TH"/>
      </w:pPr>
      <w:bookmarkStart w:id="3654" w:name="_CRTable11_3_6_1"/>
      <w:r w:rsidRPr="00C6761E">
        <w:lastRenderedPageBreak/>
        <w:t>Table </w:t>
      </w:r>
      <w:bookmarkEnd w:id="3654"/>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3655" w:name="MCCQCTEMPBM_00000039"/>
          </w:p>
        </w:tc>
      </w:tr>
      <w:bookmarkEnd w:id="3655"/>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3656" w:name="MCCQCTEMPBM_00000040"/>
          </w:p>
        </w:tc>
      </w:tr>
      <w:bookmarkEnd w:id="3656"/>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3657" w:name="_CR11_3_7"/>
      <w:bookmarkStart w:id="3658" w:name="_Toc68196431"/>
      <w:bookmarkStart w:id="3659" w:name="_Toc59209099"/>
      <w:bookmarkStart w:id="3660" w:name="_Toc51951322"/>
      <w:bookmarkStart w:id="3661" w:name="_Toc45882772"/>
      <w:bookmarkStart w:id="3662" w:name="_Toc45282386"/>
      <w:bookmarkStart w:id="3663" w:name="_Toc34404490"/>
      <w:bookmarkStart w:id="3664" w:name="_Toc34388719"/>
      <w:bookmarkStart w:id="3665" w:name="_Toc25070728"/>
      <w:bookmarkStart w:id="3666" w:name="_Toc525231507"/>
      <w:bookmarkStart w:id="3667" w:name="_Toc172040334"/>
      <w:bookmarkEnd w:id="3657"/>
      <w:r w:rsidRPr="00C6761E">
        <w:t>11.</w:t>
      </w:r>
      <w:r w:rsidR="00CE7C6B" w:rsidRPr="00C6761E">
        <w:t>3.7</w:t>
      </w:r>
      <w:r w:rsidR="00CE7C6B" w:rsidRPr="00C6761E">
        <w:tab/>
        <w:t>Link local IPv6 address</w:t>
      </w:r>
      <w:bookmarkEnd w:id="3658"/>
      <w:bookmarkEnd w:id="3659"/>
      <w:bookmarkEnd w:id="3660"/>
      <w:bookmarkEnd w:id="3661"/>
      <w:bookmarkEnd w:id="3662"/>
      <w:bookmarkEnd w:id="3663"/>
      <w:bookmarkEnd w:id="3664"/>
      <w:bookmarkEnd w:id="3665"/>
      <w:bookmarkEnd w:id="3666"/>
      <w:bookmarkEnd w:id="3667"/>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3668" w:name="_CRFigure11_3_7_1"/>
      <w:r w:rsidRPr="00C6761E">
        <w:t>Figure </w:t>
      </w:r>
      <w:bookmarkEnd w:id="3668"/>
      <w:r w:rsidR="00AF026B" w:rsidRPr="00C6761E">
        <w:t>11.</w:t>
      </w:r>
      <w:r w:rsidRPr="00C6761E">
        <w:t>3.7.1: Link local IPv6 address information element</w:t>
      </w:r>
    </w:p>
    <w:p w14:paraId="06383E80" w14:textId="77777777" w:rsidR="00CE7C6B" w:rsidRPr="00C6761E" w:rsidRDefault="00CE7C6B" w:rsidP="0037175B">
      <w:pPr>
        <w:pStyle w:val="TH"/>
      </w:pPr>
      <w:bookmarkStart w:id="3669" w:name="_CRTable11_3_7_1"/>
      <w:r w:rsidRPr="00C6761E">
        <w:t>Table </w:t>
      </w:r>
      <w:bookmarkEnd w:id="3669"/>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3670" w:name="_CR11_3_8"/>
      <w:bookmarkStart w:id="3671" w:name="_Toc68196433"/>
      <w:bookmarkStart w:id="3672" w:name="_Toc59209101"/>
      <w:bookmarkStart w:id="3673" w:name="_Toc51951324"/>
      <w:bookmarkStart w:id="3674" w:name="_Toc45882774"/>
      <w:bookmarkStart w:id="3675" w:name="_Toc45282388"/>
      <w:bookmarkStart w:id="3676" w:name="_Toc34404492"/>
      <w:bookmarkStart w:id="3677" w:name="_Toc34388721"/>
      <w:bookmarkStart w:id="3678" w:name="_Toc502240455"/>
      <w:bookmarkStart w:id="3679" w:name="_Toc172040335"/>
      <w:bookmarkEnd w:id="3670"/>
      <w:r w:rsidRPr="00C6761E">
        <w:t>11.</w:t>
      </w:r>
      <w:r w:rsidR="00CE7C6B" w:rsidRPr="00C6761E">
        <w:t>3.</w:t>
      </w:r>
      <w:r w:rsidR="006B6495" w:rsidRPr="00C6761E">
        <w:t>8</w:t>
      </w:r>
      <w:r w:rsidR="00CE7C6B" w:rsidRPr="00C6761E">
        <w:tab/>
        <w:t>PC5 signalling protocol cause</w:t>
      </w:r>
      <w:bookmarkEnd w:id="3671"/>
      <w:bookmarkEnd w:id="3672"/>
      <w:bookmarkEnd w:id="3673"/>
      <w:bookmarkEnd w:id="3674"/>
      <w:bookmarkEnd w:id="3675"/>
      <w:bookmarkEnd w:id="3676"/>
      <w:bookmarkEnd w:id="3677"/>
      <w:bookmarkEnd w:id="3678"/>
      <w:bookmarkEnd w:id="3679"/>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3680" w:name="_CRFigure11_3_8_1"/>
      <w:r w:rsidRPr="00C6761E">
        <w:t>Figure </w:t>
      </w:r>
      <w:bookmarkEnd w:id="3680"/>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3681" w:name="_CRTable11_3_8_1"/>
      <w:r w:rsidRPr="00C6761E">
        <w:t>Table </w:t>
      </w:r>
      <w:bookmarkEnd w:id="3681"/>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lastRenderedPageBreak/>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7C750D">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2"/>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2"/>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2"/>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2"/>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2"/>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2"/>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2"/>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2"/>
          </w:tcPr>
          <w:p w14:paraId="5D2B8B34" w14:textId="77777777" w:rsidR="008733D7" w:rsidRPr="00C6761E" w:rsidRDefault="008733D7" w:rsidP="007C750D">
            <w:pPr>
              <w:pStyle w:val="TAC"/>
            </w:pPr>
          </w:p>
        </w:tc>
        <w:tc>
          <w:tcPr>
            <w:tcW w:w="4111" w:type="dxa"/>
            <w:gridSpan w:val="2"/>
          </w:tcPr>
          <w:p w14:paraId="6A88230E" w14:textId="77777777" w:rsidR="008733D7" w:rsidRPr="00C6761E" w:rsidRDefault="008733D7" w:rsidP="007C750D">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7B2DE9">
            <w:pPr>
              <w:pStyle w:val="TAC"/>
              <w:rPr>
                <w:lang w:eastAsia="zh-CN"/>
              </w:rPr>
            </w:pPr>
            <w:r>
              <w:rPr>
                <w:lang w:eastAsia="zh-CN"/>
              </w:rPr>
              <w:t>0</w:t>
            </w:r>
          </w:p>
        </w:tc>
        <w:tc>
          <w:tcPr>
            <w:tcW w:w="285" w:type="dxa"/>
            <w:gridSpan w:val="2"/>
          </w:tcPr>
          <w:p w14:paraId="49DC68A4" w14:textId="77777777" w:rsidR="005D459B" w:rsidRPr="00C6761E" w:rsidRDefault="005D459B" w:rsidP="007B2DE9">
            <w:pPr>
              <w:pStyle w:val="TAC"/>
              <w:rPr>
                <w:lang w:eastAsia="zh-CN"/>
              </w:rPr>
            </w:pPr>
            <w:r>
              <w:t>0</w:t>
            </w:r>
          </w:p>
        </w:tc>
        <w:tc>
          <w:tcPr>
            <w:tcW w:w="283" w:type="dxa"/>
            <w:gridSpan w:val="2"/>
          </w:tcPr>
          <w:p w14:paraId="27A73E43" w14:textId="77777777" w:rsidR="005D459B" w:rsidRPr="00C6761E" w:rsidRDefault="005D459B" w:rsidP="007B2DE9">
            <w:pPr>
              <w:pStyle w:val="TAC"/>
              <w:rPr>
                <w:lang w:eastAsia="zh-CN"/>
              </w:rPr>
            </w:pPr>
            <w:r>
              <w:t>0</w:t>
            </w:r>
          </w:p>
        </w:tc>
        <w:tc>
          <w:tcPr>
            <w:tcW w:w="283" w:type="dxa"/>
            <w:gridSpan w:val="2"/>
          </w:tcPr>
          <w:p w14:paraId="560C4C48" w14:textId="77777777" w:rsidR="005D459B" w:rsidRPr="00C6761E" w:rsidRDefault="005D459B" w:rsidP="007B2DE9">
            <w:pPr>
              <w:pStyle w:val="TAC"/>
              <w:rPr>
                <w:lang w:eastAsia="zh-CN"/>
              </w:rPr>
            </w:pPr>
            <w:r>
              <w:t>1</w:t>
            </w:r>
          </w:p>
        </w:tc>
        <w:tc>
          <w:tcPr>
            <w:tcW w:w="284" w:type="dxa"/>
            <w:gridSpan w:val="2"/>
          </w:tcPr>
          <w:p w14:paraId="30D74BFC" w14:textId="77777777" w:rsidR="005D459B" w:rsidRPr="00C6761E" w:rsidRDefault="005D459B" w:rsidP="007B2DE9">
            <w:pPr>
              <w:pStyle w:val="TAC"/>
              <w:rPr>
                <w:lang w:eastAsia="zh-CN"/>
              </w:rPr>
            </w:pPr>
            <w:r>
              <w:t>0</w:t>
            </w:r>
          </w:p>
        </w:tc>
        <w:tc>
          <w:tcPr>
            <w:tcW w:w="284" w:type="dxa"/>
            <w:gridSpan w:val="2"/>
          </w:tcPr>
          <w:p w14:paraId="4E8AD69E" w14:textId="77777777" w:rsidR="005D459B" w:rsidRPr="00C6761E" w:rsidRDefault="005D459B" w:rsidP="007B2DE9">
            <w:pPr>
              <w:pStyle w:val="TAC"/>
              <w:rPr>
                <w:lang w:eastAsia="zh-CN"/>
              </w:rPr>
            </w:pPr>
            <w:r>
              <w:t>1</w:t>
            </w:r>
          </w:p>
        </w:tc>
        <w:tc>
          <w:tcPr>
            <w:tcW w:w="284" w:type="dxa"/>
            <w:gridSpan w:val="2"/>
          </w:tcPr>
          <w:p w14:paraId="3F583D98" w14:textId="77777777" w:rsidR="005D459B" w:rsidRPr="00C6761E" w:rsidRDefault="005D459B" w:rsidP="007B2DE9">
            <w:pPr>
              <w:pStyle w:val="TAC"/>
              <w:rPr>
                <w:lang w:eastAsia="zh-CN"/>
              </w:rPr>
            </w:pPr>
            <w:r>
              <w:t>0</w:t>
            </w:r>
          </w:p>
        </w:tc>
        <w:tc>
          <w:tcPr>
            <w:tcW w:w="284" w:type="dxa"/>
            <w:gridSpan w:val="2"/>
          </w:tcPr>
          <w:p w14:paraId="373FD406" w14:textId="77777777" w:rsidR="005D459B" w:rsidRPr="00C6761E" w:rsidRDefault="005D459B" w:rsidP="007B2DE9">
            <w:pPr>
              <w:pStyle w:val="TAC"/>
              <w:rPr>
                <w:lang w:eastAsia="zh-CN"/>
              </w:rPr>
            </w:pPr>
            <w:r>
              <w:t>1</w:t>
            </w:r>
          </w:p>
        </w:tc>
        <w:tc>
          <w:tcPr>
            <w:tcW w:w="709" w:type="dxa"/>
            <w:gridSpan w:val="2"/>
          </w:tcPr>
          <w:p w14:paraId="26B5C1EC" w14:textId="77777777" w:rsidR="005D459B" w:rsidRPr="00C6761E" w:rsidRDefault="005D459B" w:rsidP="007B2DE9">
            <w:pPr>
              <w:pStyle w:val="TAC"/>
            </w:pPr>
          </w:p>
        </w:tc>
        <w:tc>
          <w:tcPr>
            <w:tcW w:w="4177" w:type="dxa"/>
            <w:gridSpan w:val="3"/>
          </w:tcPr>
          <w:p w14:paraId="25DD491C" w14:textId="77777777" w:rsidR="005D459B" w:rsidRPr="00C6761E" w:rsidRDefault="005D459B" w:rsidP="007B2DE9">
            <w:pPr>
              <w:pStyle w:val="TAL"/>
            </w:pPr>
            <w:r w:rsidRPr="00C6761E">
              <w:t>5G ProSe direct link already exists</w:t>
            </w:r>
          </w:p>
        </w:tc>
      </w:tr>
      <w:tr w:rsidR="005D459B" w:rsidRPr="00C6761E" w14:paraId="5F4FAF26" w14:textId="77777777" w:rsidTr="007B2DE9">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7B2DE9">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7B2DE9">
            <w:pPr>
              <w:pStyle w:val="TAC"/>
            </w:pPr>
            <w:r>
              <w:t>0</w:t>
            </w:r>
          </w:p>
        </w:tc>
        <w:tc>
          <w:tcPr>
            <w:tcW w:w="283" w:type="dxa"/>
            <w:gridSpan w:val="2"/>
            <w:tcBorders>
              <w:top w:val="nil"/>
              <w:left w:val="nil"/>
              <w:bottom w:val="nil"/>
              <w:right w:val="nil"/>
            </w:tcBorders>
          </w:tcPr>
          <w:p w14:paraId="44CCC841" w14:textId="77777777" w:rsidR="005D459B" w:rsidRPr="00C6761E" w:rsidRDefault="005D459B" w:rsidP="007B2DE9">
            <w:pPr>
              <w:pStyle w:val="TAC"/>
            </w:pPr>
            <w:r>
              <w:t>0</w:t>
            </w:r>
          </w:p>
        </w:tc>
        <w:tc>
          <w:tcPr>
            <w:tcW w:w="283" w:type="dxa"/>
            <w:gridSpan w:val="2"/>
            <w:tcBorders>
              <w:top w:val="nil"/>
              <w:left w:val="nil"/>
              <w:bottom w:val="nil"/>
              <w:right w:val="nil"/>
            </w:tcBorders>
          </w:tcPr>
          <w:p w14:paraId="7F2B3868" w14:textId="77777777" w:rsidR="005D459B" w:rsidRPr="00C6761E" w:rsidRDefault="005D459B" w:rsidP="007B2DE9">
            <w:pPr>
              <w:pStyle w:val="TAC"/>
            </w:pPr>
            <w:r>
              <w:t>1</w:t>
            </w:r>
          </w:p>
        </w:tc>
        <w:tc>
          <w:tcPr>
            <w:tcW w:w="284" w:type="dxa"/>
            <w:gridSpan w:val="2"/>
            <w:tcBorders>
              <w:top w:val="nil"/>
              <w:left w:val="nil"/>
              <w:bottom w:val="nil"/>
              <w:right w:val="nil"/>
            </w:tcBorders>
          </w:tcPr>
          <w:p w14:paraId="381FE2F8" w14:textId="77777777" w:rsidR="005D459B" w:rsidRPr="00C6761E" w:rsidRDefault="005D459B" w:rsidP="007B2DE9">
            <w:pPr>
              <w:pStyle w:val="TAC"/>
            </w:pPr>
            <w:r>
              <w:t>0</w:t>
            </w:r>
          </w:p>
        </w:tc>
        <w:tc>
          <w:tcPr>
            <w:tcW w:w="284" w:type="dxa"/>
            <w:gridSpan w:val="2"/>
            <w:tcBorders>
              <w:top w:val="nil"/>
              <w:left w:val="nil"/>
              <w:bottom w:val="nil"/>
              <w:right w:val="nil"/>
            </w:tcBorders>
          </w:tcPr>
          <w:p w14:paraId="3A53213B" w14:textId="77777777" w:rsidR="005D459B" w:rsidRPr="00C6761E" w:rsidRDefault="005D459B" w:rsidP="007B2DE9">
            <w:pPr>
              <w:pStyle w:val="TAC"/>
            </w:pPr>
            <w:r>
              <w:t>1</w:t>
            </w:r>
          </w:p>
        </w:tc>
        <w:tc>
          <w:tcPr>
            <w:tcW w:w="284" w:type="dxa"/>
            <w:gridSpan w:val="2"/>
            <w:tcBorders>
              <w:top w:val="nil"/>
              <w:left w:val="nil"/>
              <w:bottom w:val="nil"/>
              <w:right w:val="nil"/>
            </w:tcBorders>
          </w:tcPr>
          <w:p w14:paraId="222EA5CF" w14:textId="77777777" w:rsidR="005D459B" w:rsidRPr="00C6761E" w:rsidRDefault="005D459B" w:rsidP="007B2DE9">
            <w:pPr>
              <w:pStyle w:val="TAC"/>
            </w:pPr>
            <w:r>
              <w:t>1</w:t>
            </w:r>
          </w:p>
        </w:tc>
        <w:tc>
          <w:tcPr>
            <w:tcW w:w="284" w:type="dxa"/>
            <w:gridSpan w:val="2"/>
            <w:tcBorders>
              <w:top w:val="nil"/>
              <w:left w:val="nil"/>
              <w:bottom w:val="nil"/>
              <w:right w:val="nil"/>
            </w:tcBorders>
          </w:tcPr>
          <w:p w14:paraId="729BB3B6" w14:textId="77777777" w:rsidR="005D459B" w:rsidRPr="00C6761E" w:rsidRDefault="005D459B" w:rsidP="007B2DE9">
            <w:pPr>
              <w:pStyle w:val="TAC"/>
            </w:pPr>
            <w:r>
              <w:t>0</w:t>
            </w:r>
          </w:p>
        </w:tc>
        <w:tc>
          <w:tcPr>
            <w:tcW w:w="709" w:type="dxa"/>
            <w:gridSpan w:val="2"/>
            <w:tcBorders>
              <w:top w:val="nil"/>
              <w:left w:val="nil"/>
              <w:bottom w:val="nil"/>
              <w:right w:val="nil"/>
            </w:tcBorders>
          </w:tcPr>
          <w:p w14:paraId="5A4A5230" w14:textId="77777777" w:rsidR="005D459B" w:rsidRPr="00C6761E" w:rsidRDefault="005D459B" w:rsidP="007B2DE9">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7B2DE9">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7B2DE9">
        <w:trPr>
          <w:gridAfter w:val="1"/>
          <w:wAfter w:w="66" w:type="dxa"/>
          <w:jc w:val="center"/>
        </w:trPr>
        <w:tc>
          <w:tcPr>
            <w:tcW w:w="284" w:type="dxa"/>
            <w:gridSpan w:val="2"/>
          </w:tcPr>
          <w:p w14:paraId="0EFF2B89" w14:textId="77777777" w:rsidR="005D459B" w:rsidRPr="00C6761E" w:rsidRDefault="005D459B" w:rsidP="007B2DE9">
            <w:pPr>
              <w:pStyle w:val="TAC"/>
              <w:rPr>
                <w:lang w:eastAsia="zh-CN"/>
              </w:rPr>
            </w:pPr>
            <w:r>
              <w:rPr>
                <w:lang w:eastAsia="zh-CN"/>
              </w:rPr>
              <w:t>0</w:t>
            </w:r>
          </w:p>
        </w:tc>
        <w:tc>
          <w:tcPr>
            <w:tcW w:w="285" w:type="dxa"/>
            <w:gridSpan w:val="2"/>
          </w:tcPr>
          <w:p w14:paraId="6E35DB5E" w14:textId="77777777" w:rsidR="005D459B" w:rsidRPr="00C6761E" w:rsidRDefault="005D459B" w:rsidP="007B2DE9">
            <w:pPr>
              <w:pStyle w:val="TAC"/>
            </w:pPr>
            <w:r>
              <w:t>0</w:t>
            </w:r>
          </w:p>
        </w:tc>
        <w:tc>
          <w:tcPr>
            <w:tcW w:w="283" w:type="dxa"/>
            <w:gridSpan w:val="2"/>
          </w:tcPr>
          <w:p w14:paraId="232D929F" w14:textId="77777777" w:rsidR="005D459B" w:rsidRPr="00C6761E" w:rsidRDefault="005D459B" w:rsidP="007B2DE9">
            <w:pPr>
              <w:pStyle w:val="TAC"/>
            </w:pPr>
            <w:r>
              <w:t>0</w:t>
            </w:r>
          </w:p>
        </w:tc>
        <w:tc>
          <w:tcPr>
            <w:tcW w:w="283" w:type="dxa"/>
            <w:gridSpan w:val="2"/>
          </w:tcPr>
          <w:p w14:paraId="265E9FC7" w14:textId="77777777" w:rsidR="005D459B" w:rsidRPr="00C6761E" w:rsidRDefault="005D459B" w:rsidP="007B2DE9">
            <w:pPr>
              <w:pStyle w:val="TAC"/>
            </w:pPr>
            <w:r>
              <w:t>1</w:t>
            </w:r>
          </w:p>
        </w:tc>
        <w:tc>
          <w:tcPr>
            <w:tcW w:w="284" w:type="dxa"/>
            <w:gridSpan w:val="2"/>
          </w:tcPr>
          <w:p w14:paraId="172449BF" w14:textId="77777777" w:rsidR="005D459B" w:rsidRPr="00C6761E" w:rsidRDefault="005D459B" w:rsidP="007B2DE9">
            <w:pPr>
              <w:pStyle w:val="TAC"/>
            </w:pPr>
            <w:r>
              <w:t>0</w:t>
            </w:r>
          </w:p>
        </w:tc>
        <w:tc>
          <w:tcPr>
            <w:tcW w:w="284" w:type="dxa"/>
            <w:gridSpan w:val="2"/>
          </w:tcPr>
          <w:p w14:paraId="662DDD8E" w14:textId="77777777" w:rsidR="005D459B" w:rsidRPr="00C6761E" w:rsidRDefault="005D459B" w:rsidP="007B2DE9">
            <w:pPr>
              <w:pStyle w:val="TAC"/>
            </w:pPr>
            <w:r>
              <w:t>1</w:t>
            </w:r>
          </w:p>
        </w:tc>
        <w:tc>
          <w:tcPr>
            <w:tcW w:w="284" w:type="dxa"/>
            <w:gridSpan w:val="2"/>
          </w:tcPr>
          <w:p w14:paraId="08998122" w14:textId="77777777" w:rsidR="005D459B" w:rsidRPr="00C6761E" w:rsidRDefault="005D459B" w:rsidP="007B2DE9">
            <w:pPr>
              <w:pStyle w:val="TAC"/>
            </w:pPr>
            <w:r>
              <w:t>1</w:t>
            </w:r>
          </w:p>
        </w:tc>
        <w:tc>
          <w:tcPr>
            <w:tcW w:w="284" w:type="dxa"/>
            <w:gridSpan w:val="2"/>
          </w:tcPr>
          <w:p w14:paraId="03FBA216" w14:textId="77777777" w:rsidR="005D459B" w:rsidRPr="00C6761E" w:rsidRDefault="005D459B" w:rsidP="007B2DE9">
            <w:pPr>
              <w:pStyle w:val="TAC"/>
            </w:pPr>
            <w:r>
              <w:t>1</w:t>
            </w:r>
          </w:p>
        </w:tc>
        <w:tc>
          <w:tcPr>
            <w:tcW w:w="709" w:type="dxa"/>
            <w:gridSpan w:val="2"/>
          </w:tcPr>
          <w:p w14:paraId="6785EA53" w14:textId="77777777" w:rsidR="005D459B" w:rsidRPr="00C6761E" w:rsidRDefault="005D459B" w:rsidP="007B2DE9">
            <w:pPr>
              <w:pStyle w:val="TAC"/>
            </w:pPr>
          </w:p>
        </w:tc>
        <w:tc>
          <w:tcPr>
            <w:tcW w:w="4111" w:type="dxa"/>
            <w:gridSpan w:val="2"/>
          </w:tcPr>
          <w:p w14:paraId="177B652C" w14:textId="77777777" w:rsidR="005D459B" w:rsidRPr="00C6761E" w:rsidRDefault="005D459B" w:rsidP="007B2DE9">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7B2DE9">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7B2DE9">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7B2DE9">
            <w:pPr>
              <w:pStyle w:val="TAC"/>
            </w:pPr>
          </w:p>
        </w:tc>
        <w:tc>
          <w:tcPr>
            <w:tcW w:w="4177" w:type="dxa"/>
            <w:gridSpan w:val="3"/>
          </w:tcPr>
          <w:p w14:paraId="5BF86976" w14:textId="77777777" w:rsidR="005D459B" w:rsidRPr="00C6761E" w:rsidDel="000B7336" w:rsidRDefault="005D459B" w:rsidP="007B2DE9">
            <w:pPr>
              <w:pStyle w:val="TAL"/>
            </w:pPr>
            <w:r>
              <w:t>R</w:t>
            </w:r>
            <w:r w:rsidRPr="00C6761E">
              <w:t>elay UE is not selected for link setup with integrated discovery</w:t>
            </w:r>
          </w:p>
        </w:tc>
      </w:tr>
      <w:tr w:rsidR="000477E1" w:rsidRPr="00C6761E" w14:paraId="21406966" w14:textId="77777777" w:rsidTr="007B2DE9">
        <w:trPr>
          <w:gridAfter w:val="1"/>
          <w:wAfter w:w="66" w:type="dxa"/>
          <w:jc w:val="center"/>
        </w:trPr>
        <w:tc>
          <w:tcPr>
            <w:tcW w:w="284" w:type="dxa"/>
            <w:gridSpan w:val="2"/>
          </w:tcPr>
          <w:p w14:paraId="3B5D773B" w14:textId="7EA097CA" w:rsidR="000477E1" w:rsidRPr="00C6761E" w:rsidRDefault="006B017B" w:rsidP="007B2DE9">
            <w:pPr>
              <w:pStyle w:val="TAC"/>
              <w:rPr>
                <w:lang w:eastAsia="zh-CN"/>
              </w:rPr>
            </w:pPr>
            <w:r>
              <w:rPr>
                <w:lang w:eastAsia="zh-CN"/>
              </w:rPr>
              <w:t>0</w:t>
            </w:r>
          </w:p>
        </w:tc>
        <w:tc>
          <w:tcPr>
            <w:tcW w:w="285" w:type="dxa"/>
            <w:gridSpan w:val="2"/>
          </w:tcPr>
          <w:p w14:paraId="0BB3EF33" w14:textId="71EC0B3A" w:rsidR="000477E1" w:rsidRPr="00C6761E" w:rsidRDefault="006B017B" w:rsidP="007B2DE9">
            <w:pPr>
              <w:pStyle w:val="TAC"/>
            </w:pPr>
            <w:r>
              <w:t>0</w:t>
            </w:r>
          </w:p>
        </w:tc>
        <w:tc>
          <w:tcPr>
            <w:tcW w:w="283" w:type="dxa"/>
            <w:gridSpan w:val="2"/>
          </w:tcPr>
          <w:p w14:paraId="10EC2610" w14:textId="0777B12D" w:rsidR="000477E1" w:rsidRPr="00C6761E" w:rsidRDefault="006B017B" w:rsidP="007B2DE9">
            <w:pPr>
              <w:pStyle w:val="TAC"/>
            </w:pPr>
            <w:r>
              <w:t>0</w:t>
            </w:r>
          </w:p>
        </w:tc>
        <w:tc>
          <w:tcPr>
            <w:tcW w:w="283" w:type="dxa"/>
            <w:gridSpan w:val="2"/>
          </w:tcPr>
          <w:p w14:paraId="4E7CDF92" w14:textId="15D4BDA1" w:rsidR="000477E1" w:rsidRPr="00C6761E" w:rsidRDefault="006B017B" w:rsidP="007B2DE9">
            <w:pPr>
              <w:pStyle w:val="TAC"/>
            </w:pPr>
            <w:r>
              <w:t>1</w:t>
            </w:r>
          </w:p>
        </w:tc>
        <w:tc>
          <w:tcPr>
            <w:tcW w:w="284" w:type="dxa"/>
            <w:gridSpan w:val="2"/>
          </w:tcPr>
          <w:p w14:paraId="2799C0E1" w14:textId="1D7B7865" w:rsidR="000477E1" w:rsidRPr="00C6761E" w:rsidRDefault="006B017B" w:rsidP="007B2DE9">
            <w:pPr>
              <w:pStyle w:val="TAC"/>
            </w:pPr>
            <w:r>
              <w:t>1</w:t>
            </w:r>
          </w:p>
        </w:tc>
        <w:tc>
          <w:tcPr>
            <w:tcW w:w="284" w:type="dxa"/>
            <w:gridSpan w:val="2"/>
          </w:tcPr>
          <w:p w14:paraId="50892D3D" w14:textId="24C6894B" w:rsidR="000477E1" w:rsidRPr="00C6761E" w:rsidRDefault="006B017B" w:rsidP="007B2DE9">
            <w:pPr>
              <w:pStyle w:val="TAC"/>
            </w:pPr>
            <w:r>
              <w:t>0</w:t>
            </w:r>
          </w:p>
        </w:tc>
        <w:tc>
          <w:tcPr>
            <w:tcW w:w="284" w:type="dxa"/>
            <w:gridSpan w:val="2"/>
          </w:tcPr>
          <w:p w14:paraId="39994B29" w14:textId="6F8DCA79" w:rsidR="000477E1" w:rsidRPr="00C6761E" w:rsidRDefault="006B017B" w:rsidP="007B2DE9">
            <w:pPr>
              <w:pStyle w:val="TAC"/>
            </w:pPr>
            <w:r>
              <w:t>0</w:t>
            </w:r>
          </w:p>
        </w:tc>
        <w:tc>
          <w:tcPr>
            <w:tcW w:w="284" w:type="dxa"/>
            <w:gridSpan w:val="2"/>
          </w:tcPr>
          <w:p w14:paraId="48E5411B" w14:textId="2D9D880F" w:rsidR="000477E1" w:rsidRPr="00C6761E" w:rsidRDefault="006B017B" w:rsidP="007B2DE9">
            <w:pPr>
              <w:pStyle w:val="TAC"/>
            </w:pPr>
            <w:r>
              <w:t>1</w:t>
            </w:r>
          </w:p>
        </w:tc>
        <w:tc>
          <w:tcPr>
            <w:tcW w:w="709" w:type="dxa"/>
            <w:gridSpan w:val="2"/>
          </w:tcPr>
          <w:p w14:paraId="1DFF8127" w14:textId="77777777" w:rsidR="000477E1" w:rsidRPr="00C6761E" w:rsidRDefault="000477E1" w:rsidP="007B2DE9">
            <w:pPr>
              <w:pStyle w:val="TAC"/>
            </w:pPr>
          </w:p>
        </w:tc>
        <w:tc>
          <w:tcPr>
            <w:tcW w:w="4111" w:type="dxa"/>
            <w:gridSpan w:val="2"/>
          </w:tcPr>
          <w:p w14:paraId="6E0A6E90" w14:textId="77777777" w:rsidR="000477E1" w:rsidRPr="00C6761E" w:rsidRDefault="000477E1" w:rsidP="007B2DE9">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3682" w:name="_CR11_3_9"/>
      <w:bookmarkStart w:id="3683" w:name="_Toc68196436"/>
      <w:bookmarkStart w:id="3684" w:name="_Toc59209104"/>
      <w:bookmarkStart w:id="3685" w:name="_Toc51951327"/>
      <w:bookmarkStart w:id="3686" w:name="_Toc45882777"/>
      <w:bookmarkStart w:id="3687" w:name="_Toc45282391"/>
      <w:bookmarkStart w:id="3688" w:name="_Toc172040336"/>
      <w:bookmarkEnd w:id="3682"/>
      <w:r w:rsidRPr="00C6761E">
        <w:t>11.</w:t>
      </w:r>
      <w:r w:rsidR="00CE7C6B" w:rsidRPr="00C6761E">
        <w:t>3.</w:t>
      </w:r>
      <w:r w:rsidR="006B6495" w:rsidRPr="00C6761E">
        <w:t>9</w:t>
      </w:r>
      <w:r w:rsidR="00CE7C6B" w:rsidRPr="00C6761E">
        <w:tab/>
        <w:t>Key establishment information container</w:t>
      </w:r>
      <w:bookmarkEnd w:id="3683"/>
      <w:bookmarkEnd w:id="3684"/>
      <w:bookmarkEnd w:id="3685"/>
      <w:bookmarkEnd w:id="3686"/>
      <w:bookmarkEnd w:id="3687"/>
      <w:bookmarkEnd w:id="3688"/>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3689" w:name="_CRFigure11_3_9_1"/>
      <w:r w:rsidRPr="00C6761E">
        <w:t>Figure </w:t>
      </w:r>
      <w:bookmarkEnd w:id="3689"/>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3690" w:name="_CRTable11_3_9_1"/>
      <w:r w:rsidRPr="00C6761E">
        <w:lastRenderedPageBreak/>
        <w:t>Table </w:t>
      </w:r>
      <w:bookmarkEnd w:id="3690"/>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3691" w:name="_CR11_3_10"/>
      <w:bookmarkStart w:id="3692" w:name="_Toc68196437"/>
      <w:bookmarkStart w:id="3693" w:name="_Toc59209105"/>
      <w:bookmarkStart w:id="3694" w:name="_Toc51951328"/>
      <w:bookmarkStart w:id="3695" w:name="_Toc45882778"/>
      <w:bookmarkStart w:id="3696" w:name="_Toc45282392"/>
      <w:bookmarkStart w:id="3697" w:name="_Toc172040337"/>
      <w:bookmarkEnd w:id="3691"/>
      <w:r w:rsidRPr="00C6761E">
        <w:t>11.</w:t>
      </w:r>
      <w:r w:rsidR="00CE7C6B" w:rsidRPr="00C6761E">
        <w:t>3.1</w:t>
      </w:r>
      <w:r w:rsidR="006B6495" w:rsidRPr="00C6761E">
        <w:t>0</w:t>
      </w:r>
      <w:r w:rsidR="00CE7C6B" w:rsidRPr="00C6761E">
        <w:tab/>
        <w:t>Nonce</w:t>
      </w:r>
      <w:bookmarkEnd w:id="3692"/>
      <w:bookmarkEnd w:id="3693"/>
      <w:bookmarkEnd w:id="3694"/>
      <w:bookmarkEnd w:id="3695"/>
      <w:bookmarkEnd w:id="3696"/>
      <w:bookmarkEnd w:id="3697"/>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3698" w:name="_CRFigure11_3_10_1"/>
      <w:r w:rsidRPr="00C6761E">
        <w:t>Figure </w:t>
      </w:r>
      <w:bookmarkEnd w:id="3698"/>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3699" w:name="_CRTable11_3_10_1"/>
      <w:r w:rsidRPr="00C6761E">
        <w:t>Table </w:t>
      </w:r>
      <w:bookmarkEnd w:id="3699"/>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3700" w:name="_CR11_3_11"/>
      <w:bookmarkStart w:id="3701" w:name="_Toc68196438"/>
      <w:bookmarkStart w:id="3702" w:name="_Toc59209106"/>
      <w:bookmarkStart w:id="3703" w:name="_Toc51951329"/>
      <w:bookmarkStart w:id="3704" w:name="_Toc45882779"/>
      <w:bookmarkStart w:id="3705" w:name="_Toc45282393"/>
      <w:bookmarkStart w:id="3706" w:name="_Toc172040338"/>
      <w:bookmarkEnd w:id="3700"/>
      <w:r w:rsidRPr="00C6761E">
        <w:t>11.</w:t>
      </w:r>
      <w:r w:rsidR="00CE7C6B" w:rsidRPr="00C6761E">
        <w:t>3.1</w:t>
      </w:r>
      <w:r w:rsidR="006B6495" w:rsidRPr="00C6761E">
        <w:t>1</w:t>
      </w:r>
      <w:r w:rsidR="00CE7C6B" w:rsidRPr="00C6761E">
        <w:tab/>
        <w:t>UE security capabilities</w:t>
      </w:r>
      <w:bookmarkEnd w:id="3701"/>
      <w:bookmarkEnd w:id="3702"/>
      <w:bookmarkEnd w:id="3703"/>
      <w:bookmarkEnd w:id="3704"/>
      <w:bookmarkEnd w:id="3705"/>
      <w:bookmarkEnd w:id="3706"/>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3707" w:name="_CRFigure11_3_11_1"/>
      <w:r w:rsidRPr="00C6761E">
        <w:t>Figure </w:t>
      </w:r>
      <w:bookmarkEnd w:id="3707"/>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3708" w:name="_CRTable11_3_11_1"/>
      <w:r w:rsidRPr="00C6761E">
        <w:lastRenderedPageBreak/>
        <w:t>Table </w:t>
      </w:r>
      <w:bookmarkEnd w:id="3708"/>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3709" w:name="MCCQCTEMPBM_00000042"/>
          </w:p>
        </w:tc>
      </w:tr>
      <w:bookmarkEnd w:id="3709"/>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3710" w:name="MCCQCTEMPBM_00000043"/>
          </w:p>
        </w:tc>
      </w:tr>
      <w:bookmarkEnd w:id="3710"/>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3711" w:name="MCCQCTEMPBM_00000044"/>
          </w:p>
        </w:tc>
      </w:tr>
      <w:bookmarkEnd w:id="3711"/>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3712" w:name="MCCQCTEMPBM_00000045"/>
          </w:p>
        </w:tc>
      </w:tr>
      <w:bookmarkEnd w:id="3712"/>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3713" w:name="MCCQCTEMPBM_00000046"/>
          </w:p>
        </w:tc>
      </w:tr>
      <w:bookmarkEnd w:id="3713"/>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3714" w:name="MCCQCTEMPBM_00000047"/>
          </w:p>
        </w:tc>
      </w:tr>
      <w:bookmarkEnd w:id="3714"/>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3715" w:name="MCCQCTEMPBM_00000048"/>
          </w:p>
        </w:tc>
      </w:tr>
      <w:bookmarkEnd w:id="3715"/>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3716" w:name="MCCQCTEMPBM_00000049"/>
          </w:p>
        </w:tc>
      </w:tr>
      <w:bookmarkEnd w:id="3716"/>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3717" w:name="MCCQCTEMPBM_00000050"/>
          </w:p>
        </w:tc>
      </w:tr>
      <w:bookmarkEnd w:id="3717"/>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3718" w:name="MCCQCTEMPBM_00000051"/>
          </w:p>
        </w:tc>
      </w:tr>
      <w:bookmarkEnd w:id="3718"/>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3719" w:name="MCCQCTEMPBM_00000052"/>
          </w:p>
        </w:tc>
      </w:tr>
      <w:bookmarkEnd w:id="3719"/>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3720" w:name="MCCQCTEMPBM_00000053"/>
          </w:p>
        </w:tc>
      </w:tr>
      <w:bookmarkEnd w:id="3720"/>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3721" w:name="MCCQCTEMPBM_00000054"/>
          </w:p>
        </w:tc>
      </w:tr>
      <w:bookmarkEnd w:id="3721"/>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3722" w:name="MCCQCTEMPBM_00000055"/>
          </w:p>
        </w:tc>
      </w:tr>
      <w:bookmarkEnd w:id="3722"/>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3723" w:name="MCCQCTEMPBM_00000056"/>
          </w:p>
        </w:tc>
      </w:tr>
      <w:bookmarkEnd w:id="3723"/>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3724" w:name="MCCQCTEMPBM_00000057"/>
          </w:p>
        </w:tc>
      </w:tr>
      <w:bookmarkEnd w:id="3724"/>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3725" w:name="MCCQCTEMPBM_00000058"/>
          </w:p>
        </w:tc>
      </w:tr>
      <w:bookmarkEnd w:id="3725"/>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3726" w:name="_PERM_MCCTEMPBM_CRPT33550191___2"/>
            <w:bookmarkStart w:id="3727" w:name="MCCQCTEMPBM_00000059"/>
            <w:bookmarkEnd w:id="3726"/>
          </w:p>
        </w:tc>
      </w:tr>
      <w:bookmarkEnd w:id="3727"/>
    </w:tbl>
    <w:p w14:paraId="700D5141" w14:textId="77777777" w:rsidR="00CE7C6B" w:rsidRPr="00C6761E" w:rsidRDefault="00CE7C6B" w:rsidP="0037175B"/>
    <w:p w14:paraId="49F31430" w14:textId="77777777" w:rsidR="00CE7C6B" w:rsidRPr="00C6761E" w:rsidRDefault="00AF026B" w:rsidP="0037175B">
      <w:pPr>
        <w:pStyle w:val="Heading3"/>
      </w:pPr>
      <w:bookmarkStart w:id="3728" w:name="_CR11_3_12"/>
      <w:bookmarkStart w:id="3729" w:name="_Toc68196439"/>
      <w:bookmarkStart w:id="3730" w:name="_Toc59209107"/>
      <w:bookmarkStart w:id="3731" w:name="_Toc51951330"/>
      <w:bookmarkStart w:id="3732" w:name="_Toc45882780"/>
      <w:bookmarkStart w:id="3733" w:name="_Toc45282394"/>
      <w:bookmarkStart w:id="3734" w:name="_Toc172040339"/>
      <w:bookmarkEnd w:id="3728"/>
      <w:r w:rsidRPr="00C6761E">
        <w:t>11.</w:t>
      </w:r>
      <w:r w:rsidR="00CE7C6B" w:rsidRPr="00C6761E">
        <w:t>3.1</w:t>
      </w:r>
      <w:r w:rsidR="006B6495" w:rsidRPr="00C6761E">
        <w:t>2</w:t>
      </w:r>
      <w:r w:rsidR="00CE7C6B" w:rsidRPr="00C6761E">
        <w:tab/>
        <w:t>UE PC5 unicast signalling security policy</w:t>
      </w:r>
      <w:bookmarkEnd w:id="3729"/>
      <w:bookmarkEnd w:id="3730"/>
      <w:bookmarkEnd w:id="3731"/>
      <w:bookmarkEnd w:id="3732"/>
      <w:bookmarkEnd w:id="3733"/>
      <w:bookmarkEnd w:id="3734"/>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3735" w:name="_CRFigure11_3_12_1"/>
      <w:r w:rsidRPr="00C6761E">
        <w:t>Figure </w:t>
      </w:r>
      <w:bookmarkEnd w:id="3735"/>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3736" w:name="_CRTable11_3_12_1"/>
      <w:r w:rsidRPr="00C6761E">
        <w:t>Table </w:t>
      </w:r>
      <w:bookmarkEnd w:id="3736"/>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3737" w:name="MCCQCTEMPBM_00000060"/>
          </w:p>
        </w:tc>
      </w:tr>
      <w:bookmarkEnd w:id="3737"/>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3738" w:name="MCCQCTEMPBM_00000061"/>
          </w:p>
        </w:tc>
      </w:tr>
      <w:bookmarkEnd w:id="3738"/>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3739" w:name="MCCQCTEMPBM_00000062"/>
          </w:p>
        </w:tc>
      </w:tr>
      <w:bookmarkEnd w:id="3739"/>
    </w:tbl>
    <w:p w14:paraId="41588ABD" w14:textId="77777777" w:rsidR="00CE7C6B" w:rsidRPr="00C6761E" w:rsidRDefault="00CE7C6B" w:rsidP="0037175B"/>
    <w:p w14:paraId="7CCF492D" w14:textId="77777777" w:rsidR="00CE7C6B" w:rsidRPr="00C6761E" w:rsidRDefault="00AF026B" w:rsidP="0037175B">
      <w:pPr>
        <w:pStyle w:val="Heading3"/>
      </w:pPr>
      <w:bookmarkStart w:id="3740" w:name="_CR11_3_13"/>
      <w:bookmarkStart w:id="3741" w:name="_Toc68196440"/>
      <w:bookmarkStart w:id="3742" w:name="_Toc59209108"/>
      <w:bookmarkStart w:id="3743" w:name="_Toc51951331"/>
      <w:bookmarkStart w:id="3744" w:name="_Toc45882781"/>
      <w:bookmarkStart w:id="3745" w:name="_Toc45282395"/>
      <w:bookmarkStart w:id="3746" w:name="_Toc172040340"/>
      <w:bookmarkEnd w:id="3740"/>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3741"/>
      <w:bookmarkEnd w:id="3742"/>
      <w:bookmarkEnd w:id="3743"/>
      <w:bookmarkEnd w:id="3744"/>
      <w:bookmarkEnd w:id="3745"/>
      <w:bookmarkEnd w:id="3746"/>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3747" w:name="_CRFigure11_3_13_1"/>
      <w:r w:rsidRPr="00C6761E">
        <w:t>Figure </w:t>
      </w:r>
      <w:bookmarkEnd w:id="3747"/>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3748" w:name="_CRTable11_3_13_1"/>
      <w:r w:rsidRPr="00C6761E">
        <w:t>Table </w:t>
      </w:r>
      <w:bookmarkEnd w:id="3748"/>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3749" w:name="_CR11_3_14"/>
      <w:bookmarkStart w:id="3750" w:name="_Toc68196441"/>
      <w:bookmarkStart w:id="3751" w:name="_Toc59209109"/>
      <w:bookmarkStart w:id="3752" w:name="_Toc51951332"/>
      <w:bookmarkStart w:id="3753" w:name="_Toc45882782"/>
      <w:bookmarkStart w:id="3754" w:name="_Toc45282396"/>
      <w:bookmarkStart w:id="3755" w:name="_Toc502240469"/>
      <w:bookmarkStart w:id="3756" w:name="_Toc172040341"/>
      <w:bookmarkEnd w:id="3749"/>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3750"/>
      <w:bookmarkEnd w:id="3751"/>
      <w:bookmarkEnd w:id="3752"/>
      <w:bookmarkEnd w:id="3753"/>
      <w:bookmarkEnd w:id="3754"/>
      <w:bookmarkEnd w:id="3755"/>
      <w:bookmarkEnd w:id="3756"/>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3757" w:name="_CRFigure11_3_14_1"/>
      <w:r w:rsidRPr="00C6761E">
        <w:t>Figure </w:t>
      </w:r>
      <w:bookmarkEnd w:id="3757"/>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3758" w:name="_CRTable11_3_14_1"/>
      <w:r w:rsidRPr="00C6761E">
        <w:t>Table </w:t>
      </w:r>
      <w:bookmarkEnd w:id="3758"/>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3759" w:name="_CR11_3_15"/>
      <w:bookmarkStart w:id="3760" w:name="_Toc68196443"/>
      <w:bookmarkStart w:id="3761" w:name="_Toc59209111"/>
      <w:bookmarkStart w:id="3762" w:name="_Toc51951334"/>
      <w:bookmarkStart w:id="3763" w:name="_Toc45882784"/>
      <w:bookmarkStart w:id="3764" w:name="_Toc45282398"/>
      <w:bookmarkStart w:id="3765" w:name="_Toc502240465"/>
      <w:bookmarkStart w:id="3766" w:name="_Toc68196447"/>
      <w:bookmarkStart w:id="3767" w:name="_Toc59209115"/>
      <w:bookmarkStart w:id="3768" w:name="_Toc51951338"/>
      <w:bookmarkStart w:id="3769" w:name="_Toc45882788"/>
      <w:bookmarkStart w:id="3770" w:name="_Toc45282402"/>
      <w:bookmarkStart w:id="3771" w:name="_Toc172040342"/>
      <w:bookmarkEnd w:id="3759"/>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3760"/>
      <w:bookmarkEnd w:id="3761"/>
      <w:bookmarkEnd w:id="3762"/>
      <w:bookmarkEnd w:id="3763"/>
      <w:bookmarkEnd w:id="3764"/>
      <w:bookmarkEnd w:id="3765"/>
      <w:bookmarkEnd w:id="3771"/>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3772" w:name="_CRFigure11_3_15_1"/>
      <w:r w:rsidRPr="00C6761E">
        <w:t>Figure </w:t>
      </w:r>
      <w:bookmarkEnd w:id="3772"/>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3773" w:name="_CRTable11_3_15_1"/>
      <w:r w:rsidRPr="00C6761E">
        <w:t>Table </w:t>
      </w:r>
      <w:bookmarkEnd w:id="3773"/>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3774" w:name="_CR11_3_16"/>
      <w:bookmarkStart w:id="3775" w:name="_Toc68196444"/>
      <w:bookmarkStart w:id="3776" w:name="_Toc59209112"/>
      <w:bookmarkStart w:id="3777" w:name="_Toc51951335"/>
      <w:bookmarkStart w:id="3778" w:name="_Toc45882785"/>
      <w:bookmarkStart w:id="3779" w:name="_Toc45282399"/>
      <w:bookmarkStart w:id="3780" w:name="_Toc502240468"/>
      <w:bookmarkStart w:id="3781" w:name="_Toc502240467"/>
      <w:bookmarkStart w:id="3782" w:name="_Toc172040343"/>
      <w:bookmarkEnd w:id="3774"/>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3775"/>
      <w:bookmarkEnd w:id="3776"/>
      <w:bookmarkEnd w:id="3777"/>
      <w:bookmarkEnd w:id="3778"/>
      <w:bookmarkEnd w:id="3779"/>
      <w:bookmarkEnd w:id="3780"/>
      <w:bookmarkEnd w:id="3782"/>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3783" w:name="_CRFigure11_3_16_1"/>
      <w:r w:rsidRPr="00C6761E">
        <w:t>Figure </w:t>
      </w:r>
      <w:bookmarkEnd w:id="3783"/>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3784" w:name="_CRTable11_3_16_1"/>
      <w:r w:rsidRPr="00C6761E">
        <w:t>Table </w:t>
      </w:r>
      <w:bookmarkEnd w:id="3784"/>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3785" w:name="_CR11_3_17"/>
      <w:bookmarkStart w:id="3786" w:name="_Toc68196445"/>
      <w:bookmarkStart w:id="3787" w:name="_Toc59209113"/>
      <w:bookmarkStart w:id="3788" w:name="_Toc51951336"/>
      <w:bookmarkStart w:id="3789" w:name="_Toc45882786"/>
      <w:bookmarkStart w:id="3790" w:name="_Toc45282400"/>
      <w:bookmarkStart w:id="3791" w:name="_Toc172040344"/>
      <w:bookmarkEnd w:id="3785"/>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3781"/>
      <w:bookmarkEnd w:id="3786"/>
      <w:bookmarkEnd w:id="3787"/>
      <w:bookmarkEnd w:id="3788"/>
      <w:bookmarkEnd w:id="3789"/>
      <w:bookmarkEnd w:id="3790"/>
      <w:bookmarkEnd w:id="3791"/>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3792" w:name="_CRFigure11_3_17_1"/>
      <w:r w:rsidRPr="00C6761E">
        <w:t>Figure </w:t>
      </w:r>
      <w:bookmarkEnd w:id="3792"/>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3793" w:name="_CRTable11_3_17_1"/>
      <w:r w:rsidRPr="00C6761E">
        <w:t>Table </w:t>
      </w:r>
      <w:bookmarkEnd w:id="3793"/>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3794" w:name="_CR11_3_18"/>
      <w:bookmarkStart w:id="3795" w:name="_Toc172040345"/>
      <w:bookmarkEnd w:id="3794"/>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3766"/>
      <w:bookmarkEnd w:id="3767"/>
      <w:bookmarkEnd w:id="3768"/>
      <w:bookmarkEnd w:id="3769"/>
      <w:bookmarkEnd w:id="3770"/>
      <w:bookmarkEnd w:id="3795"/>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3796" w:name="_CRFigure11_3_18_1"/>
      <w:r w:rsidRPr="00C6761E">
        <w:t>Figure </w:t>
      </w:r>
      <w:bookmarkEnd w:id="3796"/>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3797" w:name="_CRTable11_3_18_1"/>
      <w:r w:rsidRPr="00C6761E">
        <w:t>Table </w:t>
      </w:r>
      <w:bookmarkEnd w:id="3797"/>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3798" w:name="MCCQCTEMPBM_00000063"/>
          </w:p>
        </w:tc>
      </w:tr>
      <w:bookmarkEnd w:id="3798"/>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3799" w:name="MCCQCTEMPBM_00000064"/>
          </w:p>
        </w:tc>
      </w:tr>
      <w:bookmarkEnd w:id="3799"/>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3800" w:name="MCCQCTEMPBM_00000065"/>
          </w:p>
        </w:tc>
      </w:tr>
      <w:bookmarkEnd w:id="3800"/>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3801" w:name="_CR11_3_19"/>
      <w:bookmarkStart w:id="3802" w:name="_Toc525231510"/>
      <w:bookmarkStart w:id="3803" w:name="_Toc68196432"/>
      <w:bookmarkStart w:id="3804" w:name="_Toc59209100"/>
      <w:bookmarkStart w:id="3805" w:name="_Toc51951323"/>
      <w:bookmarkStart w:id="3806" w:name="_Toc45882773"/>
      <w:bookmarkStart w:id="3807" w:name="_Toc45282387"/>
      <w:bookmarkStart w:id="3808" w:name="_Toc34404491"/>
      <w:bookmarkStart w:id="3809" w:name="_Toc34388720"/>
      <w:bookmarkStart w:id="3810" w:name="_Toc172040346"/>
      <w:bookmarkEnd w:id="3801"/>
      <w:r w:rsidRPr="00C6761E">
        <w:rPr>
          <w:szCs w:val="22"/>
          <w:lang w:eastAsia="zh-CN"/>
        </w:rPr>
        <w:t>11.3.19</w:t>
      </w:r>
      <w:r w:rsidRPr="00C6761E">
        <w:rPr>
          <w:szCs w:val="22"/>
        </w:rPr>
        <w:tab/>
      </w:r>
      <w:bookmarkEnd w:id="3802"/>
      <w:r w:rsidRPr="00C6761E">
        <w:rPr>
          <w:szCs w:val="22"/>
        </w:rPr>
        <w:t>Link modification operation code</w:t>
      </w:r>
      <w:bookmarkEnd w:id="3803"/>
      <w:bookmarkEnd w:id="3804"/>
      <w:bookmarkEnd w:id="3805"/>
      <w:bookmarkEnd w:id="3806"/>
      <w:bookmarkEnd w:id="3807"/>
      <w:bookmarkEnd w:id="3808"/>
      <w:bookmarkEnd w:id="3809"/>
      <w:bookmarkEnd w:id="3810"/>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3811" w:name="_CRFigure11_3_19_1"/>
      <w:r w:rsidRPr="00C6761E">
        <w:t>Figure</w:t>
      </w:r>
      <w:r w:rsidRPr="00C6761E">
        <w:rPr>
          <w:noProof/>
        </w:rPr>
        <w:t> </w:t>
      </w:r>
      <w:bookmarkEnd w:id="3811"/>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r w:rsidRPr="00C6761E">
        <w:lastRenderedPageBreak/>
        <w:t>Table</w:t>
      </w:r>
      <w:r w:rsidRPr="00C6761E">
        <w:rPr>
          <w:noProof/>
        </w:rPr>
        <w:t> </w:t>
      </w:r>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7B2DE9">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pPr>
            <w:r w:rsidRPr="00C6761E">
              <w:t>Link modification operation code (octet 2)</w:t>
            </w:r>
          </w:p>
        </w:tc>
      </w:tr>
      <w:tr w:rsidR="0008191F" w:rsidRPr="00C6761E" w14:paraId="357D685E" w14:textId="77777777" w:rsidTr="007B2DE9">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7B2DE9">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7B2DE9">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7B2DE9">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7B2DE9">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7B2DE9">
            <w:pPr>
              <w:pStyle w:val="TAL"/>
            </w:pPr>
          </w:p>
        </w:tc>
        <w:tc>
          <w:tcPr>
            <w:tcW w:w="5947" w:type="dxa"/>
            <w:tcBorders>
              <w:top w:val="nil"/>
              <w:left w:val="nil"/>
              <w:bottom w:val="nil"/>
              <w:right w:val="single" w:sz="4" w:space="0" w:color="auto"/>
            </w:tcBorders>
          </w:tcPr>
          <w:p w14:paraId="2DE6B0AE" w14:textId="77777777" w:rsidR="0008191F" w:rsidRPr="00C6761E" w:rsidRDefault="0008191F" w:rsidP="007B2DE9">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7B2DE9">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7B2DE9">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7B2DE9">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7B2DE9">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7B2DE9">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7B2DE9">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7B2DE9">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7B2DE9">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7B2DE9">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7B2DE9">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7B2DE9">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7B2DE9">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7B2DE9">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7B2DE9">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7B2DE9">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7B2DE9">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7B2DE9">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7B2DE9">
            <w:pPr>
              <w:pStyle w:val="TAL"/>
            </w:pPr>
          </w:p>
        </w:tc>
        <w:tc>
          <w:tcPr>
            <w:tcW w:w="5947" w:type="dxa"/>
            <w:tcBorders>
              <w:top w:val="nil"/>
              <w:left w:val="nil"/>
              <w:bottom w:val="nil"/>
              <w:right w:val="single" w:sz="4" w:space="0" w:color="auto"/>
            </w:tcBorders>
          </w:tcPr>
          <w:p w14:paraId="6B98DBD4" w14:textId="77777777" w:rsidR="0008191F" w:rsidRPr="00C6761E" w:rsidRDefault="0008191F" w:rsidP="007B2DE9">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7B2DE9">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7B2DE9">
            <w:pPr>
              <w:pStyle w:val="TAL"/>
            </w:pPr>
          </w:p>
        </w:tc>
        <w:tc>
          <w:tcPr>
            <w:tcW w:w="5947" w:type="dxa"/>
            <w:tcBorders>
              <w:top w:val="nil"/>
              <w:left w:val="nil"/>
              <w:bottom w:val="nil"/>
              <w:right w:val="single" w:sz="4" w:space="0" w:color="auto"/>
            </w:tcBorders>
          </w:tcPr>
          <w:p w14:paraId="43BB81DE" w14:textId="77777777" w:rsidR="0008191F" w:rsidRPr="00C6761E" w:rsidRDefault="0008191F" w:rsidP="007B2DE9">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7B2DE9">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7B2DE9">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7B2DE9">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7B2DE9">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7B2DE9">
            <w:pPr>
              <w:pStyle w:val="TAL"/>
            </w:pPr>
          </w:p>
        </w:tc>
        <w:tc>
          <w:tcPr>
            <w:tcW w:w="5947" w:type="dxa"/>
            <w:tcBorders>
              <w:top w:val="nil"/>
              <w:left w:val="nil"/>
              <w:bottom w:val="nil"/>
              <w:right w:val="single" w:sz="4" w:space="0" w:color="auto"/>
            </w:tcBorders>
          </w:tcPr>
          <w:p w14:paraId="2B1A2774" w14:textId="77777777" w:rsidR="0008191F" w:rsidRPr="00C6761E" w:rsidRDefault="0008191F" w:rsidP="007B2DE9">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7B2DE9">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7B2DE9">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7B2DE9">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7B2DE9">
            <w:pPr>
              <w:pStyle w:val="TAL"/>
            </w:pPr>
          </w:p>
        </w:tc>
        <w:tc>
          <w:tcPr>
            <w:tcW w:w="5947" w:type="dxa"/>
            <w:tcBorders>
              <w:top w:val="nil"/>
              <w:left w:val="nil"/>
              <w:bottom w:val="nil"/>
              <w:right w:val="single" w:sz="4" w:space="0" w:color="auto"/>
            </w:tcBorders>
          </w:tcPr>
          <w:p w14:paraId="336D4E3A" w14:textId="77777777" w:rsidR="0008191F" w:rsidRPr="00C6761E" w:rsidRDefault="0008191F" w:rsidP="007B2DE9">
            <w:pPr>
              <w:pStyle w:val="TAL"/>
            </w:pPr>
          </w:p>
        </w:tc>
      </w:tr>
      <w:tr w:rsidR="0008191F" w:rsidRPr="00C6761E" w14:paraId="7886E481" w14:textId="77777777" w:rsidTr="007B2DE9">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7B2DE9">
            <w:pPr>
              <w:pStyle w:val="TAL"/>
            </w:pPr>
          </w:p>
        </w:tc>
        <w:tc>
          <w:tcPr>
            <w:tcW w:w="5947" w:type="dxa"/>
            <w:tcBorders>
              <w:top w:val="nil"/>
              <w:left w:val="nil"/>
              <w:bottom w:val="nil"/>
              <w:right w:val="single" w:sz="4" w:space="0" w:color="auto"/>
            </w:tcBorders>
          </w:tcPr>
          <w:p w14:paraId="2391C74D" w14:textId="77777777" w:rsidR="0008191F" w:rsidRPr="00C6761E" w:rsidRDefault="0008191F" w:rsidP="007B2DE9">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7B2DE9">
            <w:pPr>
              <w:pStyle w:val="TAL"/>
              <w:rPr>
                <w:lang w:eastAsia="ko-KR"/>
              </w:rPr>
            </w:pPr>
            <w:r w:rsidRPr="00C6761E">
              <w:rPr>
                <w:lang w:eastAsia="ko-KR"/>
              </w:rPr>
              <w:t>Reserved</w:t>
            </w:r>
          </w:p>
        </w:tc>
      </w:tr>
      <w:tr w:rsidR="0008191F" w:rsidRPr="00C6761E" w14:paraId="7A218232" w14:textId="77777777" w:rsidTr="007B2DE9">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lang w:eastAsia="zh-CN"/>
              </w:rPr>
            </w:pPr>
          </w:p>
        </w:tc>
      </w:tr>
      <w:tr w:rsidR="0008191F" w:rsidRPr="00C6761E" w14:paraId="1C6715DD" w14:textId="77777777" w:rsidTr="007B2DE9">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3812" w:name="_CR11_3_20"/>
      <w:bookmarkStart w:id="3813" w:name="_Toc68196434"/>
      <w:bookmarkStart w:id="3814" w:name="_Toc59209102"/>
      <w:bookmarkStart w:id="3815" w:name="_Toc51951325"/>
      <w:bookmarkStart w:id="3816" w:name="_Toc45882775"/>
      <w:bookmarkStart w:id="3817" w:name="_Toc45282389"/>
      <w:bookmarkStart w:id="3818" w:name="_Toc34404493"/>
      <w:bookmarkStart w:id="3819" w:name="_Toc34388722"/>
      <w:bookmarkStart w:id="3820" w:name="_Toc172040347"/>
      <w:bookmarkEnd w:id="3812"/>
      <w:r w:rsidRPr="00C6761E">
        <w:t>11.3.20</w:t>
      </w:r>
      <w:r w:rsidRPr="00C6761E">
        <w:tab/>
        <w:t>Keep-alive counter</w:t>
      </w:r>
      <w:bookmarkEnd w:id="3813"/>
      <w:bookmarkEnd w:id="3814"/>
      <w:bookmarkEnd w:id="3815"/>
      <w:bookmarkEnd w:id="3816"/>
      <w:bookmarkEnd w:id="3817"/>
      <w:bookmarkEnd w:id="3818"/>
      <w:bookmarkEnd w:id="3819"/>
      <w:bookmarkEnd w:id="3820"/>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3821" w:name="_CRFigure11_3_20_1"/>
      <w:r w:rsidRPr="00C6761E">
        <w:t>Figure </w:t>
      </w:r>
      <w:bookmarkEnd w:id="3821"/>
      <w:r w:rsidRPr="00C6761E">
        <w:t>11.3.20.1: Keep-alive counter information element</w:t>
      </w:r>
    </w:p>
    <w:p w14:paraId="00C23673" w14:textId="77777777" w:rsidR="008B7C17" w:rsidRPr="00C6761E" w:rsidRDefault="008B7C17" w:rsidP="008B7C17">
      <w:pPr>
        <w:pStyle w:val="TH"/>
      </w:pPr>
      <w:bookmarkStart w:id="3822" w:name="_CRTable11_3_20_1"/>
      <w:r w:rsidRPr="00C6761E">
        <w:t>Table </w:t>
      </w:r>
      <w:bookmarkEnd w:id="3822"/>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3823" w:name="_CR11_3_21"/>
      <w:bookmarkStart w:id="3824" w:name="_Toc68196435"/>
      <w:bookmarkStart w:id="3825" w:name="_Toc59209103"/>
      <w:bookmarkStart w:id="3826" w:name="_Toc51951326"/>
      <w:bookmarkStart w:id="3827" w:name="_Toc45882776"/>
      <w:bookmarkStart w:id="3828" w:name="_Toc45282390"/>
      <w:bookmarkStart w:id="3829" w:name="_Toc34404494"/>
      <w:bookmarkStart w:id="3830" w:name="_Toc34388723"/>
      <w:bookmarkStart w:id="3831" w:name="_Toc172040348"/>
      <w:bookmarkEnd w:id="3823"/>
      <w:r w:rsidRPr="00C6761E">
        <w:t>11.3.21</w:t>
      </w:r>
      <w:r w:rsidRPr="00C6761E">
        <w:tab/>
        <w:t>Maximum inactivity period</w:t>
      </w:r>
      <w:bookmarkEnd w:id="3824"/>
      <w:bookmarkEnd w:id="3825"/>
      <w:bookmarkEnd w:id="3826"/>
      <w:bookmarkEnd w:id="3827"/>
      <w:bookmarkEnd w:id="3828"/>
      <w:bookmarkEnd w:id="3829"/>
      <w:bookmarkEnd w:id="3830"/>
      <w:bookmarkEnd w:id="3831"/>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3832" w:name="_CRFigure11_3_21_1"/>
      <w:r w:rsidRPr="00C6761E">
        <w:t>Figure </w:t>
      </w:r>
      <w:bookmarkEnd w:id="3832"/>
      <w:r w:rsidRPr="00C6761E">
        <w:t>11.3.21.1: Maximum inactivity period information element</w:t>
      </w:r>
    </w:p>
    <w:p w14:paraId="3C2E0242" w14:textId="77777777" w:rsidR="008B7C17" w:rsidRPr="00C6761E" w:rsidRDefault="008B7C17" w:rsidP="008B7C17">
      <w:pPr>
        <w:pStyle w:val="TH"/>
      </w:pPr>
      <w:bookmarkStart w:id="3833" w:name="_CRTable11_3_21_1"/>
      <w:r w:rsidRPr="00C6761E">
        <w:lastRenderedPageBreak/>
        <w:t>Table </w:t>
      </w:r>
      <w:bookmarkEnd w:id="3833"/>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3834" w:name="_Toc68196442"/>
      <w:bookmarkStart w:id="3835" w:name="_Toc59209110"/>
      <w:bookmarkStart w:id="3836" w:name="_Toc51951333"/>
      <w:bookmarkStart w:id="3837" w:name="_Toc45882783"/>
      <w:bookmarkStart w:id="3838" w:name="_Toc45282397"/>
    </w:p>
    <w:p w14:paraId="53248BBD" w14:textId="77777777" w:rsidR="008B7C17" w:rsidRPr="00C6761E" w:rsidRDefault="008B7C17" w:rsidP="008B7C17">
      <w:pPr>
        <w:pStyle w:val="Heading3"/>
      </w:pPr>
      <w:bookmarkStart w:id="3839" w:name="_CR11_3_22"/>
      <w:bookmarkStart w:id="3840" w:name="_Toc172040349"/>
      <w:bookmarkEnd w:id="3839"/>
      <w:r w:rsidRPr="00C6761E">
        <w:t>11.3.22</w:t>
      </w:r>
      <w:r w:rsidRPr="00C6761E">
        <w:tab/>
        <w:t>Selected security algorithms</w:t>
      </w:r>
      <w:bookmarkEnd w:id="3834"/>
      <w:bookmarkEnd w:id="3835"/>
      <w:bookmarkEnd w:id="3836"/>
      <w:bookmarkEnd w:id="3837"/>
      <w:bookmarkEnd w:id="3838"/>
      <w:bookmarkEnd w:id="3840"/>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3841" w:name="_CRFigure11_3_22_1"/>
      <w:r w:rsidRPr="00C6761E">
        <w:t>Figure </w:t>
      </w:r>
      <w:bookmarkEnd w:id="3841"/>
      <w:r w:rsidRPr="00C6761E">
        <w:t>11.3.22.1: Selected security algorithms information element</w:t>
      </w:r>
    </w:p>
    <w:p w14:paraId="14557358" w14:textId="77777777" w:rsidR="008B7C17" w:rsidRPr="00C6761E" w:rsidRDefault="008B7C17" w:rsidP="008B7C17">
      <w:pPr>
        <w:pStyle w:val="TH"/>
      </w:pPr>
      <w:bookmarkStart w:id="3842" w:name="_CRTable11_3_22_1"/>
      <w:r w:rsidRPr="00C6761E">
        <w:t>Table </w:t>
      </w:r>
      <w:bookmarkEnd w:id="3842"/>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3843" w:name="MCCQCTEMPBM_00000067"/>
          </w:p>
        </w:tc>
      </w:tr>
      <w:bookmarkEnd w:id="3843"/>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3844" w:name="MCCQCTEMPBM_00000068"/>
          </w:p>
        </w:tc>
      </w:tr>
      <w:bookmarkEnd w:id="3844"/>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3845" w:name="MCCQCTEMPBM_00000069"/>
          </w:p>
        </w:tc>
      </w:tr>
      <w:bookmarkEnd w:id="3845"/>
    </w:tbl>
    <w:p w14:paraId="44DFDB53" w14:textId="77777777" w:rsidR="008B7C17" w:rsidRPr="00C6761E" w:rsidRDefault="008B7C17" w:rsidP="00826ACB"/>
    <w:p w14:paraId="5AEDCE0D" w14:textId="77777777" w:rsidR="008B7C17" w:rsidRPr="00C6761E" w:rsidRDefault="008B7C17" w:rsidP="008B7C17">
      <w:pPr>
        <w:pStyle w:val="Heading3"/>
      </w:pPr>
      <w:bookmarkStart w:id="3846" w:name="_CR11_3_23"/>
      <w:bookmarkStart w:id="3847" w:name="_Toc68196446"/>
      <w:bookmarkStart w:id="3848" w:name="_Toc59209114"/>
      <w:bookmarkStart w:id="3849" w:name="_Toc51951337"/>
      <w:bookmarkStart w:id="3850" w:name="_Toc45882787"/>
      <w:bookmarkStart w:id="3851" w:name="_Toc45282401"/>
      <w:bookmarkStart w:id="3852" w:name="_Toc172040350"/>
      <w:bookmarkEnd w:id="3846"/>
      <w:r w:rsidRPr="00C6761E">
        <w:t>11.3.23</w:t>
      </w:r>
      <w:r w:rsidRPr="00C6761E">
        <w:tab/>
        <w:t>UE PC5 unicast user plane security policy</w:t>
      </w:r>
      <w:bookmarkEnd w:id="3847"/>
      <w:bookmarkEnd w:id="3848"/>
      <w:bookmarkEnd w:id="3849"/>
      <w:bookmarkEnd w:id="3850"/>
      <w:bookmarkEnd w:id="3851"/>
      <w:bookmarkEnd w:id="3852"/>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3853" w:name="_CRFigure11_3_23_1"/>
      <w:r w:rsidRPr="00C6761E">
        <w:t>Figure </w:t>
      </w:r>
      <w:bookmarkEnd w:id="3853"/>
      <w:r w:rsidRPr="00C6761E">
        <w:t>11.3.23.1: UE PC5 unicast user plane security policy information element</w:t>
      </w:r>
    </w:p>
    <w:p w14:paraId="74202F3B" w14:textId="77777777" w:rsidR="008B7C17" w:rsidRPr="00C6761E" w:rsidRDefault="008B7C17" w:rsidP="008B7C17">
      <w:pPr>
        <w:pStyle w:val="TH"/>
      </w:pPr>
      <w:bookmarkStart w:id="3854" w:name="_CRTable11_3_23_1"/>
      <w:r w:rsidRPr="00C6761E">
        <w:t>Table </w:t>
      </w:r>
      <w:bookmarkEnd w:id="3854"/>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3855" w:name="MCCQCTEMPBM_00000070"/>
          </w:p>
        </w:tc>
      </w:tr>
      <w:bookmarkEnd w:id="3855"/>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3856" w:name="MCCQCTEMPBM_00000071"/>
          </w:p>
        </w:tc>
      </w:tr>
      <w:bookmarkEnd w:id="3856"/>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3857" w:name="MCCQCTEMPBM_00000072"/>
          </w:p>
        </w:tc>
      </w:tr>
      <w:bookmarkEnd w:id="3857"/>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3858" w:name="_CR11_3_24"/>
      <w:bookmarkStart w:id="3859" w:name="_Toc68196448"/>
      <w:bookmarkStart w:id="3860" w:name="_Toc59209116"/>
      <w:bookmarkStart w:id="3861" w:name="_Toc51951339"/>
      <w:bookmarkStart w:id="3862" w:name="_Toc45882789"/>
      <w:bookmarkStart w:id="3863" w:name="_Toc45282403"/>
      <w:bookmarkStart w:id="3864" w:name="_Toc172040351"/>
      <w:bookmarkEnd w:id="3858"/>
      <w:r w:rsidRPr="00C6761E">
        <w:t>11.3.24</w:t>
      </w:r>
      <w:r w:rsidRPr="00C6761E">
        <w:tab/>
        <w:t>Re-authentication indication</w:t>
      </w:r>
      <w:bookmarkEnd w:id="3859"/>
      <w:bookmarkEnd w:id="3860"/>
      <w:bookmarkEnd w:id="3861"/>
      <w:bookmarkEnd w:id="3862"/>
      <w:bookmarkEnd w:id="3863"/>
      <w:bookmarkEnd w:id="3864"/>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3865" w:name="_CRFigure11_3_24_1"/>
      <w:r w:rsidRPr="00C6761E">
        <w:t>Figure </w:t>
      </w:r>
      <w:bookmarkEnd w:id="3865"/>
      <w:r w:rsidRPr="00C6761E">
        <w:t>11.3.24.1: Re-authentication indication information element</w:t>
      </w:r>
    </w:p>
    <w:p w14:paraId="32136684" w14:textId="77777777" w:rsidR="008B7C17" w:rsidRPr="00C6761E" w:rsidRDefault="008B7C17" w:rsidP="008B7C17">
      <w:pPr>
        <w:pStyle w:val="TH"/>
      </w:pPr>
      <w:bookmarkStart w:id="3866" w:name="_CRTable11_3_24_1"/>
      <w:r w:rsidRPr="00C6761E">
        <w:lastRenderedPageBreak/>
        <w:t>Table </w:t>
      </w:r>
      <w:bookmarkEnd w:id="3866"/>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3867" w:name="MCCQCTEMPBM_00000073"/>
          </w:p>
        </w:tc>
      </w:tr>
      <w:bookmarkEnd w:id="3867"/>
    </w:tbl>
    <w:p w14:paraId="4B3407F6" w14:textId="77777777" w:rsidR="008B7C17" w:rsidRPr="00C6761E" w:rsidRDefault="008B7C17" w:rsidP="00123C9D"/>
    <w:p w14:paraId="2622420F" w14:textId="77777777" w:rsidR="008B7C17" w:rsidRPr="00C6761E" w:rsidRDefault="008B7C17" w:rsidP="008B7C17">
      <w:pPr>
        <w:pStyle w:val="Heading3"/>
      </w:pPr>
      <w:bookmarkStart w:id="3868" w:name="_CR11_3_25"/>
      <w:bookmarkStart w:id="3869" w:name="_Toc68196449"/>
      <w:bookmarkStart w:id="3870" w:name="_Toc59209117"/>
      <w:bookmarkStart w:id="3871" w:name="_Toc51951340"/>
      <w:bookmarkStart w:id="3872" w:name="_Toc45882790"/>
      <w:bookmarkStart w:id="3873" w:name="_Toc45282404"/>
      <w:bookmarkStart w:id="3874" w:name="_Toc172040352"/>
      <w:bookmarkEnd w:id="3868"/>
      <w:r w:rsidRPr="00C6761E">
        <w:t>11.3.25</w:t>
      </w:r>
      <w:r w:rsidRPr="00C6761E">
        <w:tab/>
        <w:t>Layer-2 ID</w:t>
      </w:r>
      <w:bookmarkEnd w:id="3869"/>
      <w:bookmarkEnd w:id="3870"/>
      <w:bookmarkEnd w:id="3871"/>
      <w:bookmarkEnd w:id="3872"/>
      <w:bookmarkEnd w:id="3873"/>
      <w:bookmarkEnd w:id="3874"/>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3875" w:name="_CRFigure11_3_25_1"/>
      <w:r w:rsidRPr="00C6761E">
        <w:t>Figure </w:t>
      </w:r>
      <w:bookmarkEnd w:id="3875"/>
      <w:r w:rsidRPr="00C6761E">
        <w:t>11.3.25.1: Layer-2 ID information element</w:t>
      </w:r>
    </w:p>
    <w:p w14:paraId="4CE869B4" w14:textId="77777777" w:rsidR="008B7C17" w:rsidRPr="00C6761E" w:rsidRDefault="008B7C17" w:rsidP="008B7C17">
      <w:pPr>
        <w:pStyle w:val="TH"/>
      </w:pPr>
      <w:bookmarkStart w:id="3876" w:name="_CRTable11_3_25_1"/>
      <w:r w:rsidRPr="00C6761E">
        <w:t>Table </w:t>
      </w:r>
      <w:bookmarkEnd w:id="3876"/>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3877" w:name="_CR11_3_26"/>
      <w:bookmarkStart w:id="3878" w:name="_Toc172040353"/>
      <w:bookmarkEnd w:id="3877"/>
      <w:r w:rsidRPr="00C6761E">
        <w:t>11.3.</w:t>
      </w:r>
      <w:r w:rsidR="0096038B" w:rsidRPr="00C6761E">
        <w:t>26</w:t>
      </w:r>
      <w:r w:rsidRPr="00C6761E">
        <w:tab/>
        <w:t>Relay service code</w:t>
      </w:r>
      <w:bookmarkEnd w:id="3878"/>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3879" w:name="_CRFigure11_3_26_1"/>
      <w:r w:rsidRPr="00C6761E">
        <w:t>Figure</w:t>
      </w:r>
      <w:r w:rsidR="00417654" w:rsidRPr="00C6761E">
        <w:t> </w:t>
      </w:r>
      <w:bookmarkEnd w:id="3879"/>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3880" w:name="_CRTable11_3_26_1"/>
      <w:r w:rsidRPr="00C6761E">
        <w:t>Table</w:t>
      </w:r>
      <w:r w:rsidR="00417654" w:rsidRPr="00C6761E">
        <w:t> </w:t>
      </w:r>
      <w:bookmarkEnd w:id="3880"/>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3881" w:name="_Toc68203475"/>
      <w:bookmarkStart w:id="3882" w:name="_Toc51949739"/>
      <w:bookmarkStart w:id="3883" w:name="_Toc51948647"/>
      <w:bookmarkStart w:id="3884" w:name="_Toc45287372"/>
      <w:bookmarkStart w:id="3885" w:name="_Toc36657697"/>
      <w:bookmarkStart w:id="3886" w:name="_Toc36213520"/>
      <w:bookmarkStart w:id="3887" w:name="_Toc27747329"/>
      <w:bookmarkStart w:id="3888" w:name="_Toc20233205"/>
      <w:bookmarkStart w:id="3889" w:name="_Toc525231391"/>
      <w:bookmarkStart w:id="3890" w:name="_Toc59198791"/>
      <w:bookmarkStart w:id="3891" w:name="_Toc75283149"/>
    </w:p>
    <w:p w14:paraId="474BC830" w14:textId="32F3DC0C" w:rsidR="00F44AE1" w:rsidRPr="00C6761E" w:rsidRDefault="00953252" w:rsidP="00C7563C">
      <w:pPr>
        <w:pStyle w:val="Heading3"/>
      </w:pPr>
      <w:bookmarkStart w:id="3892" w:name="_CR11_3_27"/>
      <w:bookmarkStart w:id="3893" w:name="_Toc172040354"/>
      <w:bookmarkEnd w:id="3892"/>
      <w:r w:rsidRPr="00C6761E">
        <w:lastRenderedPageBreak/>
        <w:t>11.3.27</w:t>
      </w:r>
      <w:r w:rsidR="00F44AE1" w:rsidRPr="00C6761E">
        <w:tab/>
        <w:t>GPRS timer</w:t>
      </w:r>
      <w:bookmarkEnd w:id="3881"/>
      <w:bookmarkEnd w:id="3882"/>
      <w:bookmarkEnd w:id="3883"/>
      <w:bookmarkEnd w:id="3884"/>
      <w:bookmarkEnd w:id="3885"/>
      <w:bookmarkEnd w:id="3886"/>
      <w:bookmarkEnd w:id="3887"/>
      <w:bookmarkEnd w:id="3888"/>
      <w:bookmarkEnd w:id="3893"/>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3894" w:name="_CR11_3_28"/>
      <w:bookmarkStart w:id="3895" w:name="_Toc75283275"/>
      <w:bookmarkStart w:id="3896" w:name="_Toc59198917"/>
      <w:bookmarkStart w:id="3897" w:name="_Toc525231517"/>
      <w:bookmarkStart w:id="3898" w:name="_Toc172040355"/>
      <w:bookmarkEnd w:id="3894"/>
      <w:r w:rsidRPr="00C6761E">
        <w:t>11.3.28</w:t>
      </w:r>
      <w:r w:rsidR="005202BF" w:rsidRPr="00C6761E">
        <w:tab/>
      </w:r>
      <w:r w:rsidR="00E813B8" w:rsidRPr="00C6761E">
        <w:rPr>
          <w:lang w:eastAsia="zh-CN"/>
        </w:rPr>
        <w:t>Additional parameters</w:t>
      </w:r>
      <w:r w:rsidR="005202BF" w:rsidRPr="00C6761E">
        <w:t>announcement request refresh timer T</w:t>
      </w:r>
      <w:bookmarkEnd w:id="3895"/>
      <w:bookmarkEnd w:id="3896"/>
      <w:bookmarkEnd w:id="3897"/>
      <w:r w:rsidR="005202BF" w:rsidRPr="00C6761E">
        <w:rPr>
          <w:lang w:eastAsia="zh-CN"/>
        </w:rPr>
        <w:t>5106</w:t>
      </w:r>
      <w:bookmarkEnd w:id="3898"/>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3899" w:name="_CRFigure11_3_28_1"/>
      <w:r w:rsidRPr="00C6761E">
        <w:t>Figure </w:t>
      </w:r>
      <w:bookmarkEnd w:id="3899"/>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3900" w:name="_CRTable11_3_28_1"/>
      <w:r w:rsidRPr="00C6761E">
        <w:t>Table </w:t>
      </w:r>
      <w:bookmarkEnd w:id="3900"/>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3901" w:name="_CR11_3_29"/>
      <w:bookmarkStart w:id="3902" w:name="_Toc172040356"/>
      <w:bookmarkEnd w:id="3901"/>
      <w:r w:rsidRPr="00C6761E">
        <w:rPr>
          <w:lang w:eastAsia="zh-CN"/>
        </w:rPr>
        <w:t>11.3.</w:t>
      </w:r>
      <w:r w:rsidR="007E1AB9" w:rsidRPr="00C6761E">
        <w:rPr>
          <w:lang w:eastAsia="zh-CN"/>
        </w:rPr>
        <w:t>29</w:t>
      </w:r>
      <w:r w:rsidRPr="00C6761E">
        <w:rPr>
          <w:lang w:eastAsia="zh-CN"/>
        </w:rPr>
        <w:tab/>
        <w:t>PC5 QoS rules</w:t>
      </w:r>
      <w:bookmarkEnd w:id="3902"/>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3903"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3903"/>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3904"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3905" w:name="_CRFigure11_3_29_2"/>
      <w:bookmarkEnd w:id="3904"/>
      <w:r w:rsidRPr="00C6761E">
        <w:t>Figure </w:t>
      </w:r>
      <w:bookmarkEnd w:id="3905"/>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3906"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3907" w:name="_CRFigure11_3_29_3"/>
      <w:bookmarkEnd w:id="3906"/>
      <w:r w:rsidRPr="00C6761E">
        <w:t>Figure </w:t>
      </w:r>
      <w:bookmarkEnd w:id="3907"/>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3908"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3909" w:name="_CRFigure11_3_29_4"/>
      <w:bookmarkEnd w:id="3908"/>
      <w:r w:rsidRPr="00C6761E">
        <w:t>Figure </w:t>
      </w:r>
      <w:bookmarkEnd w:id="3909"/>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3910" w:name="_CRTable11_3_29_1"/>
      <w:r w:rsidRPr="00C6761E">
        <w:lastRenderedPageBreak/>
        <w:t>Table </w:t>
      </w:r>
      <w:bookmarkEnd w:id="3910"/>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lastRenderedPageBreak/>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lastRenderedPageBreak/>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3911" w:name="_CR11_3_30"/>
      <w:bookmarkStart w:id="3912" w:name="_Toc172040357"/>
      <w:bookmarkEnd w:id="3911"/>
      <w:r w:rsidRPr="00C6761E">
        <w:t>11.3.</w:t>
      </w:r>
      <w:r w:rsidR="00634B9A" w:rsidRPr="00C6761E">
        <w:t>30</w:t>
      </w:r>
      <w:r w:rsidRPr="00C6761E">
        <w:tab/>
        <w:t>5GS mobile identity</w:t>
      </w:r>
      <w:bookmarkEnd w:id="3912"/>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3913" w:name="_CR11_3_31"/>
      <w:bookmarkStart w:id="3914" w:name="_Toc172040358"/>
      <w:bookmarkEnd w:id="3913"/>
      <w:r w:rsidRPr="00C6761E">
        <w:t>11.3.31</w:t>
      </w:r>
      <w:r w:rsidRPr="00C6761E">
        <w:tab/>
        <w:t>EAP message</w:t>
      </w:r>
      <w:bookmarkEnd w:id="3914"/>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3915" w:name="_CR11_3_32"/>
      <w:bookmarkStart w:id="3916" w:name="_Toc172040359"/>
      <w:bookmarkEnd w:id="3915"/>
      <w:r w:rsidRPr="00C6761E">
        <w:t>11.3.32</w:t>
      </w:r>
      <w:r w:rsidRPr="00C6761E">
        <w:tab/>
        <w:t>User security key ID</w:t>
      </w:r>
      <w:bookmarkEnd w:id="3916"/>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3917" w:name="_CRFigure11_3_32_1"/>
      <w:r w:rsidRPr="00C6761E">
        <w:t xml:space="preserve">Figure </w:t>
      </w:r>
      <w:bookmarkEnd w:id="3917"/>
      <w:r w:rsidRPr="00C6761E">
        <w:t>11.3.32.1: User security key ID information element</w:t>
      </w:r>
    </w:p>
    <w:p w14:paraId="2A3CAE14" w14:textId="6064F0A6" w:rsidR="007F5A55" w:rsidRPr="00C6761E" w:rsidRDefault="007F5A55" w:rsidP="007F5A55">
      <w:pPr>
        <w:pStyle w:val="TH"/>
      </w:pPr>
      <w:bookmarkStart w:id="3918" w:name="_CRTable11_3_32_1"/>
      <w:r w:rsidRPr="00C6761E">
        <w:lastRenderedPageBreak/>
        <w:t xml:space="preserve">Table </w:t>
      </w:r>
      <w:bookmarkEnd w:id="3918"/>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7B2DE9">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7B2DE9">
            <w:pPr>
              <w:pStyle w:val="TAL"/>
            </w:pPr>
            <w:r>
              <w:t>1</w:t>
            </w:r>
          </w:p>
        </w:tc>
        <w:tc>
          <w:tcPr>
            <w:tcW w:w="336" w:type="dxa"/>
            <w:tcBorders>
              <w:top w:val="nil"/>
              <w:left w:val="nil"/>
              <w:bottom w:val="nil"/>
              <w:right w:val="nil"/>
            </w:tcBorders>
          </w:tcPr>
          <w:p w14:paraId="4A18A180" w14:textId="77777777" w:rsidR="000470ED" w:rsidRPr="00C6761E" w:rsidRDefault="000470ED" w:rsidP="007B2DE9">
            <w:pPr>
              <w:pStyle w:val="TAL"/>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pPr>
            <w:r>
              <w:t>SLPK</w:t>
            </w:r>
            <w:r w:rsidRPr="00C6761E">
              <w:t xml:space="preserve"> ID</w:t>
            </w:r>
          </w:p>
        </w:tc>
      </w:tr>
      <w:tr w:rsidR="000470ED" w:rsidRPr="00C6761E" w14:paraId="66284902" w14:textId="77777777" w:rsidTr="007B2DE9">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pPr>
          </w:p>
        </w:tc>
        <w:tc>
          <w:tcPr>
            <w:tcW w:w="276" w:type="dxa"/>
            <w:tcBorders>
              <w:top w:val="nil"/>
              <w:left w:val="nil"/>
              <w:bottom w:val="nil"/>
              <w:right w:val="nil"/>
            </w:tcBorders>
          </w:tcPr>
          <w:p w14:paraId="4D9FCCB7" w14:textId="77777777" w:rsidR="000470ED" w:rsidRPr="00C6761E" w:rsidRDefault="000470ED" w:rsidP="007B2DE9">
            <w:pPr>
              <w:pStyle w:val="TAL"/>
            </w:pPr>
          </w:p>
        </w:tc>
        <w:tc>
          <w:tcPr>
            <w:tcW w:w="288" w:type="dxa"/>
            <w:tcBorders>
              <w:top w:val="nil"/>
              <w:left w:val="nil"/>
              <w:bottom w:val="nil"/>
              <w:right w:val="nil"/>
            </w:tcBorders>
          </w:tcPr>
          <w:p w14:paraId="067D5D14" w14:textId="77777777" w:rsidR="000470ED" w:rsidRPr="00C6761E" w:rsidRDefault="000470ED" w:rsidP="007B2DE9">
            <w:pPr>
              <w:pStyle w:val="TAL"/>
            </w:pPr>
          </w:p>
        </w:tc>
        <w:tc>
          <w:tcPr>
            <w:tcW w:w="336" w:type="dxa"/>
            <w:tcBorders>
              <w:top w:val="nil"/>
              <w:left w:val="nil"/>
              <w:bottom w:val="nil"/>
              <w:right w:val="nil"/>
            </w:tcBorders>
          </w:tcPr>
          <w:p w14:paraId="12687E84" w14:textId="77777777" w:rsidR="000470ED" w:rsidRPr="00C6761E" w:rsidRDefault="000470ED" w:rsidP="007B2DE9">
            <w:pPr>
              <w:pStyle w:val="TAL"/>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3919" w:name="MCCQCTEMPBM_00000074"/>
          </w:p>
        </w:tc>
      </w:tr>
      <w:bookmarkEnd w:id="3919"/>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3920" w:name="MCCQCTEMPBM_00000075"/>
          </w:p>
        </w:tc>
      </w:tr>
      <w:bookmarkEnd w:id="3920"/>
    </w:tbl>
    <w:p w14:paraId="41F7BA09" w14:textId="77777777" w:rsidR="007F5A55" w:rsidRPr="00C6761E" w:rsidRDefault="007F5A55" w:rsidP="007F5A55"/>
    <w:p w14:paraId="31047D17" w14:textId="12BB9960" w:rsidR="00AB0D52" w:rsidRPr="00C6761E" w:rsidRDefault="00AB0D52" w:rsidP="00AB0D52">
      <w:pPr>
        <w:pStyle w:val="Heading3"/>
      </w:pPr>
      <w:bookmarkStart w:id="3921" w:name="_CR11_3_33"/>
      <w:bookmarkStart w:id="3922" w:name="_Toc172040360"/>
      <w:bookmarkEnd w:id="3921"/>
      <w:r w:rsidRPr="00C6761E">
        <w:t>11.3.33</w:t>
      </w:r>
      <w:r w:rsidRPr="00C6761E">
        <w:tab/>
        <w:t>PLMN ID</w:t>
      </w:r>
      <w:bookmarkEnd w:id="3922"/>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3923" w:name="_CR11_3_34"/>
      <w:bookmarkStart w:id="3924" w:name="_Toc172040361"/>
      <w:bookmarkEnd w:id="3923"/>
      <w:r w:rsidRPr="00C6761E">
        <w:t>11.3.34</w:t>
      </w:r>
      <w:r w:rsidRPr="00C6761E">
        <w:tab/>
      </w:r>
      <w:r w:rsidR="00DA2030">
        <w:rPr>
          <w:lang w:eastAsia="zh-CN"/>
        </w:rPr>
        <w:t>Void</w:t>
      </w:r>
      <w:bookmarkEnd w:id="3924"/>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3925" w:name="_CR11_3_35"/>
      <w:bookmarkStart w:id="3926" w:name="_Toc172040362"/>
      <w:bookmarkEnd w:id="3925"/>
      <w:r w:rsidRPr="00C6761E">
        <w:t>11.3.35</w:t>
      </w:r>
      <w:r w:rsidRPr="00C6761E">
        <w:tab/>
        <w:t>GPI</w:t>
      </w:r>
      <w:bookmarkEnd w:id="3926"/>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3927" w:name="_CRFigure11_3_35_1"/>
      <w:r w:rsidRPr="00C6761E">
        <w:t xml:space="preserve">Figure </w:t>
      </w:r>
      <w:bookmarkEnd w:id="3927"/>
      <w:r w:rsidRPr="00C6761E">
        <w:t>11.3.35.1: GPI information element</w:t>
      </w:r>
    </w:p>
    <w:p w14:paraId="3E1C18CE" w14:textId="3D7BF35D" w:rsidR="00134077" w:rsidRPr="00C6761E" w:rsidRDefault="00134077" w:rsidP="00134077">
      <w:pPr>
        <w:pStyle w:val="TH"/>
      </w:pPr>
      <w:bookmarkStart w:id="3928" w:name="_CRTable11_3_35_1"/>
      <w:r w:rsidRPr="00C6761E">
        <w:lastRenderedPageBreak/>
        <w:t xml:space="preserve">Table </w:t>
      </w:r>
      <w:bookmarkEnd w:id="3928"/>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3929" w:name="_CR11_3_36"/>
      <w:bookmarkStart w:id="3930" w:name="_Toc172040363"/>
      <w:bookmarkEnd w:id="3929"/>
      <w:r w:rsidRPr="00C6761E">
        <w:t>11.3.36</w:t>
      </w:r>
      <w:r w:rsidRPr="00C6761E">
        <w:tab/>
        <w:t>RAND</w:t>
      </w:r>
      <w:bookmarkEnd w:id="3930"/>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3931" w:name="_CRFigure11_3_36_1"/>
      <w:r w:rsidRPr="00C6761E">
        <w:t xml:space="preserve">Figure </w:t>
      </w:r>
      <w:bookmarkEnd w:id="3931"/>
      <w:r w:rsidRPr="00C6761E">
        <w:t>11.3.36.1: RAND information element</w:t>
      </w:r>
    </w:p>
    <w:p w14:paraId="21EBC9BE" w14:textId="46889E5E" w:rsidR="00274EC9" w:rsidRPr="00C6761E" w:rsidRDefault="00274EC9" w:rsidP="00274EC9">
      <w:pPr>
        <w:pStyle w:val="TH"/>
      </w:pPr>
      <w:bookmarkStart w:id="3932" w:name="_CRTable11_3_36_1"/>
      <w:r w:rsidRPr="00C6761E">
        <w:t xml:space="preserve">Table </w:t>
      </w:r>
      <w:bookmarkEnd w:id="3932"/>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3933" w:name="_CR11_3_37"/>
      <w:bookmarkStart w:id="3934" w:name="_Toc172040364"/>
      <w:bookmarkEnd w:id="3933"/>
      <w:r w:rsidRPr="00C6761E">
        <w:t>11.3.37</w:t>
      </w:r>
      <w:r w:rsidRPr="00C6761E">
        <w:tab/>
        <w:t>AUTS</w:t>
      </w:r>
      <w:bookmarkEnd w:id="3934"/>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3935" w:name="_CRFigure11_3_37_1"/>
      <w:r w:rsidRPr="00C6761E">
        <w:t xml:space="preserve">Figure </w:t>
      </w:r>
      <w:bookmarkEnd w:id="3935"/>
      <w:r w:rsidRPr="00C6761E">
        <w:t>11.3.37.1: AUTS information element</w:t>
      </w:r>
    </w:p>
    <w:p w14:paraId="5FA6CA6C" w14:textId="479CF098" w:rsidR="00274EC9" w:rsidRPr="00C6761E" w:rsidRDefault="00274EC9" w:rsidP="00274EC9">
      <w:pPr>
        <w:pStyle w:val="TH"/>
      </w:pPr>
      <w:bookmarkStart w:id="3936" w:name="_CRTable11_3_37_1"/>
      <w:r w:rsidRPr="00C6761E">
        <w:t xml:space="preserve">Table </w:t>
      </w:r>
      <w:bookmarkEnd w:id="3936"/>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3937" w:name="_CR11_3_38"/>
      <w:bookmarkStart w:id="3938" w:name="_Toc172040365"/>
      <w:bookmarkEnd w:id="3937"/>
      <w:r w:rsidRPr="00C6761E">
        <w:lastRenderedPageBreak/>
        <w:t>11.3.38</w:t>
      </w:r>
      <w:r w:rsidRPr="00C6761E">
        <w:tab/>
        <w:t>MIC</w:t>
      </w:r>
      <w:bookmarkEnd w:id="3938"/>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3939" w:name="_CRFigure11_3_38_1"/>
      <w:r w:rsidRPr="00C6761E">
        <w:t>Figure </w:t>
      </w:r>
      <w:bookmarkEnd w:id="3939"/>
      <w:r w:rsidRPr="00C6761E">
        <w:t>11.3.38.1: MIC information element</w:t>
      </w:r>
    </w:p>
    <w:p w14:paraId="62E9EABE" w14:textId="5BBA9A88" w:rsidR="002620B2" w:rsidRPr="00C6761E" w:rsidRDefault="002620B2" w:rsidP="002620B2">
      <w:pPr>
        <w:pStyle w:val="TH"/>
      </w:pPr>
      <w:bookmarkStart w:id="3940" w:name="_CRTable11_3_38_1"/>
      <w:r w:rsidRPr="00C6761E">
        <w:t>Table </w:t>
      </w:r>
      <w:bookmarkEnd w:id="3940"/>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4730883" w:rsidR="00495533" w:rsidRPr="00C6761E" w:rsidRDefault="00495533" w:rsidP="00495533">
      <w:pPr>
        <w:pStyle w:val="Heading3"/>
      </w:pPr>
      <w:bookmarkStart w:id="3941" w:name="_CR11_3_39"/>
      <w:bookmarkStart w:id="3942" w:name="_Toc172040366"/>
      <w:bookmarkEnd w:id="3941"/>
      <w:r w:rsidRPr="00C6761E">
        <w:t>11.3.39</w:t>
      </w:r>
      <w:r w:rsidRPr="00C6761E">
        <w:tab/>
        <w:t>User info ID</w:t>
      </w:r>
      <w:bookmarkEnd w:id="3942"/>
    </w:p>
    <w:p w14:paraId="283C8672" w14:textId="77777777" w:rsidR="00495533" w:rsidRPr="00C6761E" w:rsidRDefault="00495533" w:rsidP="00495533">
      <w:r w:rsidRPr="00C6761E">
        <w:t>The purpose of the user info ID information element is to carry a user info ID as specified in 3GPP TS 23.304 [2]. The format of the user info ID is out of scope of this specification.</w:t>
      </w:r>
    </w:p>
    <w:p w14:paraId="34FE9264" w14:textId="77777777" w:rsidR="00495533" w:rsidRPr="00C6761E" w:rsidRDefault="00495533" w:rsidP="00495533">
      <w:r w:rsidRPr="00C6761E">
        <w:t>The User info ID is a type 4 information element.</w:t>
      </w:r>
    </w:p>
    <w:p w14:paraId="2542CB0A" w14:textId="184B680F" w:rsidR="00495533" w:rsidRPr="00C6761E" w:rsidRDefault="00495533" w:rsidP="00495533">
      <w:r w:rsidRPr="00C6761E">
        <w:t>The User info ID information element is coded as shown in figure 11.3.</w:t>
      </w:r>
      <w:r w:rsidR="00780F0A" w:rsidRPr="00C6761E">
        <w:t>39</w:t>
      </w:r>
      <w:r w:rsidRPr="00C6761E">
        <w:t>.1 and table 11.3.</w:t>
      </w:r>
      <w:r w:rsidR="00780F0A" w:rsidRPr="00C6761E">
        <w:t>39</w:t>
      </w:r>
      <w:r w:rsidRPr="00C6761E">
        <w:t>.1.</w:t>
      </w:r>
    </w:p>
    <w:p w14:paraId="0E7407C4" w14:textId="77777777" w:rsidR="00495533" w:rsidRPr="00C6761E" w:rsidRDefault="00495533" w:rsidP="0049553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95533" w:rsidRPr="00C6761E" w14:paraId="524A5659" w14:textId="77777777" w:rsidTr="000225E5">
        <w:trPr>
          <w:gridBefore w:val="1"/>
          <w:wBefore w:w="178" w:type="dxa"/>
          <w:cantSplit/>
          <w:jc w:val="center"/>
        </w:trPr>
        <w:tc>
          <w:tcPr>
            <w:tcW w:w="710" w:type="dxa"/>
            <w:tcBorders>
              <w:top w:val="nil"/>
              <w:left w:val="nil"/>
              <w:bottom w:val="nil"/>
              <w:right w:val="nil"/>
            </w:tcBorders>
            <w:hideMark/>
          </w:tcPr>
          <w:p w14:paraId="145AA879" w14:textId="77777777" w:rsidR="00495533" w:rsidRPr="00C6761E" w:rsidRDefault="00495533" w:rsidP="000225E5">
            <w:pPr>
              <w:pStyle w:val="TAC"/>
            </w:pPr>
            <w:r w:rsidRPr="00C6761E">
              <w:t>8</w:t>
            </w:r>
          </w:p>
        </w:tc>
        <w:tc>
          <w:tcPr>
            <w:tcW w:w="720" w:type="dxa"/>
            <w:tcBorders>
              <w:top w:val="nil"/>
              <w:left w:val="nil"/>
              <w:bottom w:val="nil"/>
              <w:right w:val="nil"/>
            </w:tcBorders>
            <w:hideMark/>
          </w:tcPr>
          <w:p w14:paraId="74FDDB42" w14:textId="77777777" w:rsidR="00495533" w:rsidRPr="00C6761E" w:rsidRDefault="00495533" w:rsidP="000225E5">
            <w:pPr>
              <w:pStyle w:val="TAC"/>
            </w:pPr>
            <w:r w:rsidRPr="00C6761E">
              <w:t>7</w:t>
            </w:r>
          </w:p>
        </w:tc>
        <w:tc>
          <w:tcPr>
            <w:tcW w:w="720" w:type="dxa"/>
            <w:tcBorders>
              <w:top w:val="nil"/>
              <w:left w:val="nil"/>
              <w:bottom w:val="nil"/>
              <w:right w:val="nil"/>
            </w:tcBorders>
            <w:hideMark/>
          </w:tcPr>
          <w:p w14:paraId="49D160BF" w14:textId="77777777" w:rsidR="00495533" w:rsidRPr="00C6761E" w:rsidRDefault="00495533" w:rsidP="000225E5">
            <w:pPr>
              <w:pStyle w:val="TAC"/>
            </w:pPr>
            <w:r w:rsidRPr="00C6761E">
              <w:t>6</w:t>
            </w:r>
          </w:p>
        </w:tc>
        <w:tc>
          <w:tcPr>
            <w:tcW w:w="720" w:type="dxa"/>
            <w:tcBorders>
              <w:top w:val="nil"/>
              <w:left w:val="nil"/>
              <w:bottom w:val="nil"/>
              <w:right w:val="nil"/>
            </w:tcBorders>
            <w:hideMark/>
          </w:tcPr>
          <w:p w14:paraId="00795D47" w14:textId="77777777" w:rsidR="00495533" w:rsidRPr="00C6761E" w:rsidRDefault="00495533" w:rsidP="000225E5">
            <w:pPr>
              <w:pStyle w:val="TAC"/>
            </w:pPr>
            <w:r w:rsidRPr="00C6761E">
              <w:t>5</w:t>
            </w:r>
          </w:p>
        </w:tc>
        <w:tc>
          <w:tcPr>
            <w:tcW w:w="720" w:type="dxa"/>
            <w:tcBorders>
              <w:top w:val="nil"/>
              <w:left w:val="nil"/>
              <w:bottom w:val="nil"/>
              <w:right w:val="nil"/>
            </w:tcBorders>
            <w:hideMark/>
          </w:tcPr>
          <w:p w14:paraId="4AFC10C2" w14:textId="77777777" w:rsidR="00495533" w:rsidRPr="00C6761E" w:rsidRDefault="00495533" w:rsidP="000225E5">
            <w:pPr>
              <w:pStyle w:val="TAC"/>
            </w:pPr>
            <w:r w:rsidRPr="00C6761E">
              <w:t>4</w:t>
            </w:r>
          </w:p>
        </w:tc>
        <w:tc>
          <w:tcPr>
            <w:tcW w:w="720" w:type="dxa"/>
            <w:tcBorders>
              <w:top w:val="nil"/>
              <w:left w:val="nil"/>
              <w:bottom w:val="nil"/>
              <w:right w:val="nil"/>
            </w:tcBorders>
            <w:hideMark/>
          </w:tcPr>
          <w:p w14:paraId="431BC383" w14:textId="77777777" w:rsidR="00495533" w:rsidRPr="00C6761E" w:rsidRDefault="00495533" w:rsidP="000225E5">
            <w:pPr>
              <w:pStyle w:val="TAC"/>
            </w:pPr>
            <w:r w:rsidRPr="00C6761E">
              <w:t>3</w:t>
            </w:r>
          </w:p>
        </w:tc>
        <w:tc>
          <w:tcPr>
            <w:tcW w:w="720" w:type="dxa"/>
            <w:tcBorders>
              <w:top w:val="nil"/>
              <w:left w:val="nil"/>
              <w:bottom w:val="nil"/>
              <w:right w:val="nil"/>
            </w:tcBorders>
            <w:hideMark/>
          </w:tcPr>
          <w:p w14:paraId="1B284026" w14:textId="77777777" w:rsidR="00495533" w:rsidRPr="00C6761E" w:rsidRDefault="00495533" w:rsidP="000225E5">
            <w:pPr>
              <w:pStyle w:val="TAC"/>
            </w:pPr>
            <w:r w:rsidRPr="00C6761E">
              <w:t>2</w:t>
            </w:r>
          </w:p>
        </w:tc>
        <w:tc>
          <w:tcPr>
            <w:tcW w:w="730" w:type="dxa"/>
            <w:gridSpan w:val="2"/>
            <w:tcBorders>
              <w:top w:val="nil"/>
              <w:left w:val="nil"/>
              <w:bottom w:val="nil"/>
              <w:right w:val="nil"/>
            </w:tcBorders>
            <w:hideMark/>
          </w:tcPr>
          <w:p w14:paraId="7231B730" w14:textId="77777777" w:rsidR="00495533" w:rsidRPr="00C6761E" w:rsidRDefault="00495533" w:rsidP="000225E5">
            <w:pPr>
              <w:pStyle w:val="TAC"/>
            </w:pPr>
            <w:r w:rsidRPr="00C6761E">
              <w:t>1</w:t>
            </w:r>
          </w:p>
        </w:tc>
        <w:tc>
          <w:tcPr>
            <w:tcW w:w="1161" w:type="dxa"/>
            <w:gridSpan w:val="2"/>
            <w:tcBorders>
              <w:top w:val="nil"/>
              <w:left w:val="nil"/>
              <w:bottom w:val="nil"/>
              <w:right w:val="nil"/>
            </w:tcBorders>
          </w:tcPr>
          <w:p w14:paraId="784D8DEB" w14:textId="77777777" w:rsidR="00495533" w:rsidRPr="00C6761E" w:rsidRDefault="00495533" w:rsidP="000225E5">
            <w:pPr>
              <w:keepNext/>
              <w:keepLines/>
              <w:spacing w:after="0"/>
              <w:rPr>
                <w:rFonts w:ascii="Arial" w:hAnsi="Arial"/>
                <w:sz w:val="18"/>
              </w:rPr>
            </w:pPr>
          </w:p>
        </w:tc>
      </w:tr>
      <w:tr w:rsidR="00495533" w:rsidRPr="00C6761E" w14:paraId="32AE0965"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8DF766B" w14:textId="77777777" w:rsidR="00495533" w:rsidRPr="00C6761E" w:rsidRDefault="00495533" w:rsidP="000225E5">
            <w:pPr>
              <w:pStyle w:val="TAC"/>
            </w:pPr>
            <w:r w:rsidRPr="00C6761E">
              <w:t>User info ID IEI</w:t>
            </w:r>
          </w:p>
        </w:tc>
        <w:tc>
          <w:tcPr>
            <w:tcW w:w="1137" w:type="dxa"/>
            <w:gridSpan w:val="2"/>
            <w:tcBorders>
              <w:top w:val="nil"/>
              <w:left w:val="nil"/>
              <w:bottom w:val="nil"/>
              <w:right w:val="nil"/>
            </w:tcBorders>
            <w:hideMark/>
          </w:tcPr>
          <w:p w14:paraId="7FCE916D" w14:textId="77777777" w:rsidR="00495533" w:rsidRPr="00C6761E" w:rsidRDefault="00495533" w:rsidP="000225E5">
            <w:pPr>
              <w:pStyle w:val="TAL"/>
            </w:pPr>
            <w:r w:rsidRPr="00C6761E">
              <w:t>octet 1</w:t>
            </w:r>
          </w:p>
        </w:tc>
      </w:tr>
      <w:tr w:rsidR="00495533" w:rsidRPr="00C6761E" w14:paraId="413C6D57"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9AB38D6" w14:textId="77777777" w:rsidR="00495533" w:rsidRPr="00C6761E" w:rsidRDefault="00495533" w:rsidP="000225E5">
            <w:pPr>
              <w:pStyle w:val="TAC"/>
            </w:pPr>
            <w:r w:rsidRPr="00C6761E">
              <w:t>Length of User info ID contents</w:t>
            </w:r>
          </w:p>
        </w:tc>
        <w:tc>
          <w:tcPr>
            <w:tcW w:w="1137" w:type="dxa"/>
            <w:gridSpan w:val="2"/>
            <w:tcBorders>
              <w:top w:val="nil"/>
              <w:left w:val="nil"/>
              <w:bottom w:val="nil"/>
              <w:right w:val="nil"/>
            </w:tcBorders>
          </w:tcPr>
          <w:p w14:paraId="18B05F15" w14:textId="77777777" w:rsidR="00495533" w:rsidRPr="00C6761E" w:rsidRDefault="00495533" w:rsidP="000225E5">
            <w:pPr>
              <w:pStyle w:val="TAL"/>
            </w:pPr>
            <w:r w:rsidRPr="00C6761E">
              <w:t>octet 2</w:t>
            </w:r>
          </w:p>
        </w:tc>
      </w:tr>
      <w:tr w:rsidR="00495533" w:rsidRPr="00C6761E" w14:paraId="69212EC3"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B6BBC" w14:textId="77777777" w:rsidR="00495533" w:rsidRPr="00C6761E" w:rsidRDefault="00495533" w:rsidP="000225E5">
            <w:pPr>
              <w:pStyle w:val="TAC"/>
            </w:pPr>
            <w:r w:rsidRPr="00C6761E">
              <w:t>User info ID contents</w:t>
            </w:r>
          </w:p>
        </w:tc>
        <w:tc>
          <w:tcPr>
            <w:tcW w:w="1137" w:type="dxa"/>
            <w:gridSpan w:val="2"/>
            <w:tcBorders>
              <w:top w:val="nil"/>
              <w:left w:val="nil"/>
              <w:bottom w:val="nil"/>
              <w:right w:val="nil"/>
            </w:tcBorders>
            <w:hideMark/>
          </w:tcPr>
          <w:p w14:paraId="70A0EFEC" w14:textId="77777777" w:rsidR="00495533" w:rsidRPr="00C6761E" w:rsidRDefault="00495533" w:rsidP="000225E5">
            <w:pPr>
              <w:pStyle w:val="TAL"/>
              <w:rPr>
                <w:lang w:eastAsia="zh-CN"/>
              </w:rPr>
            </w:pPr>
            <w:r w:rsidRPr="00C6761E">
              <w:rPr>
                <w:lang w:eastAsia="zh-CN"/>
              </w:rPr>
              <w:t>octet 3</w:t>
            </w:r>
          </w:p>
        </w:tc>
      </w:tr>
      <w:tr w:rsidR="00495533" w:rsidRPr="00C6761E" w14:paraId="2B7E0D57" w14:textId="77777777" w:rsidTr="000225E5">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390BDCC3" w14:textId="77777777" w:rsidR="00495533" w:rsidRPr="00C6761E" w:rsidRDefault="00495533" w:rsidP="000225E5">
            <w:pPr>
              <w:spacing w:after="0"/>
              <w:rPr>
                <w:rFonts w:ascii="Arial" w:eastAsiaTheme="minorEastAsia" w:hAnsi="Arial"/>
                <w:sz w:val="18"/>
              </w:rPr>
            </w:pPr>
          </w:p>
        </w:tc>
        <w:tc>
          <w:tcPr>
            <w:tcW w:w="1137" w:type="dxa"/>
            <w:gridSpan w:val="2"/>
            <w:tcBorders>
              <w:top w:val="nil"/>
              <w:left w:val="nil"/>
              <w:bottom w:val="nil"/>
              <w:right w:val="nil"/>
            </w:tcBorders>
          </w:tcPr>
          <w:p w14:paraId="1720EA3A" w14:textId="77777777" w:rsidR="00495533" w:rsidRPr="00C6761E" w:rsidRDefault="00495533" w:rsidP="000225E5">
            <w:pPr>
              <w:pStyle w:val="TAL"/>
            </w:pPr>
          </w:p>
          <w:p w14:paraId="64C66E30" w14:textId="77777777" w:rsidR="00495533" w:rsidRPr="00C6761E" w:rsidRDefault="00495533" w:rsidP="000225E5">
            <w:pPr>
              <w:pStyle w:val="TAL"/>
            </w:pPr>
            <w:r w:rsidRPr="00C6761E">
              <w:t>octet m</w:t>
            </w:r>
          </w:p>
        </w:tc>
      </w:tr>
    </w:tbl>
    <w:p w14:paraId="1DD29DA5" w14:textId="1FE3D813" w:rsidR="00495533" w:rsidRPr="00C6761E" w:rsidRDefault="00495533" w:rsidP="00495533">
      <w:pPr>
        <w:pStyle w:val="TF"/>
      </w:pPr>
      <w:bookmarkStart w:id="3943" w:name="_CRFigure11_3_39_1"/>
      <w:r w:rsidRPr="00C6761E">
        <w:t>Figure </w:t>
      </w:r>
      <w:bookmarkEnd w:id="3943"/>
      <w:r w:rsidRPr="00C6761E">
        <w:t>11.3.</w:t>
      </w:r>
      <w:r w:rsidR="00780F0A" w:rsidRPr="00C6761E">
        <w:t>39</w:t>
      </w:r>
      <w:r w:rsidRPr="00C6761E">
        <w:t>.1: User info ID information element</w:t>
      </w:r>
    </w:p>
    <w:p w14:paraId="33F69105" w14:textId="02E51577" w:rsidR="00495533" w:rsidRPr="00C6761E" w:rsidRDefault="00495533" w:rsidP="00495533">
      <w:pPr>
        <w:pStyle w:val="TH"/>
      </w:pPr>
      <w:bookmarkStart w:id="3944" w:name="_CRTable11_3_39_1"/>
      <w:r w:rsidRPr="00C6761E">
        <w:t>Table </w:t>
      </w:r>
      <w:bookmarkEnd w:id="3944"/>
      <w:r w:rsidRPr="00C6761E">
        <w:t>11.3.</w:t>
      </w:r>
      <w:r w:rsidR="00780F0A" w:rsidRPr="00C6761E">
        <w:t>39</w:t>
      </w:r>
      <w:r w:rsidRPr="00C6761E">
        <w:t>.1: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5533" w:rsidRPr="00C6761E" w14:paraId="743E5D11"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5262AA3" w14:textId="77777777" w:rsidR="00495533" w:rsidRPr="00C6761E" w:rsidRDefault="00495533" w:rsidP="000225E5">
            <w:pPr>
              <w:pStyle w:val="TAL"/>
            </w:pPr>
            <w:r w:rsidRPr="00C6761E">
              <w:t>The User info ID contents field contains the octets indicating the User info ID. The format of the User info ID is out of scope of this specification.</w:t>
            </w:r>
          </w:p>
        </w:tc>
      </w:tr>
    </w:tbl>
    <w:p w14:paraId="46089397" w14:textId="0D444476" w:rsidR="000E455A" w:rsidRPr="00C6761E" w:rsidRDefault="000E455A" w:rsidP="000E455A">
      <w:pPr>
        <w:pStyle w:val="Heading3"/>
      </w:pPr>
      <w:bookmarkStart w:id="3945" w:name="_CR11_3_40"/>
      <w:bookmarkStart w:id="3946" w:name="_Toc172040367"/>
      <w:bookmarkEnd w:id="3945"/>
      <w:r w:rsidRPr="00C6761E">
        <w:t>11.3.40</w:t>
      </w:r>
      <w:r w:rsidRPr="00C6761E">
        <w:tab/>
        <w:t>QoS flow descriptions</w:t>
      </w:r>
      <w:bookmarkEnd w:id="3946"/>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3947" w:name="_CR11_3_41"/>
      <w:bookmarkStart w:id="3948" w:name="_Toc172040368"/>
      <w:bookmarkEnd w:id="3947"/>
      <w:r w:rsidRPr="00C6761E">
        <w:t>11.3.41</w:t>
      </w:r>
      <w:r w:rsidRPr="00C6761E">
        <w:tab/>
        <w:t>PC5 signalling protocol cause 2</w:t>
      </w:r>
      <w:bookmarkEnd w:id="3948"/>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lastRenderedPageBreak/>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3949" w:name="_CRFigure11_3_41_1"/>
      <w:r w:rsidRPr="00C6761E">
        <w:t>Figure </w:t>
      </w:r>
      <w:bookmarkEnd w:id="3949"/>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3950" w:name="_CRTable11_3_41_1"/>
      <w:r w:rsidRPr="00C6761E">
        <w:t>Table </w:t>
      </w:r>
      <w:bookmarkEnd w:id="3950"/>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3951" w:name="_CR11_3_42"/>
      <w:bookmarkStart w:id="3952" w:name="_Toc172040369"/>
      <w:bookmarkEnd w:id="3951"/>
      <w:r w:rsidRPr="00C6761E">
        <w:t>11.3.</w:t>
      </w:r>
      <w:bookmarkStart w:id="3953" w:name="_Toc123635160"/>
      <w:r w:rsidRPr="00C6761E">
        <w:t>42</w:t>
      </w:r>
      <w:r w:rsidRPr="00C6761E">
        <w:tab/>
      </w:r>
      <w:bookmarkEnd w:id="3953"/>
      <w:r w:rsidRPr="00C6761E">
        <w:t>IP address/prefix needed indication</w:t>
      </w:r>
      <w:bookmarkEnd w:id="3952"/>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3954" w:name="_CRFigure11_3_42_1"/>
      <w:r w:rsidRPr="00C6761E">
        <w:t>Figure </w:t>
      </w:r>
      <w:bookmarkEnd w:id="3954"/>
      <w:r w:rsidRPr="00C6761E">
        <w:t>11.3.42.1: IP address/prefix needed indication information element</w:t>
      </w:r>
    </w:p>
    <w:p w14:paraId="4C12EFDB" w14:textId="39052582" w:rsidR="00892227" w:rsidRPr="00C6761E" w:rsidRDefault="00892227" w:rsidP="00892227">
      <w:pPr>
        <w:pStyle w:val="TH"/>
      </w:pPr>
      <w:bookmarkStart w:id="3955" w:name="_CRTable11_3_42_1"/>
      <w:r w:rsidRPr="00C6761E">
        <w:t>Table </w:t>
      </w:r>
      <w:bookmarkEnd w:id="3955"/>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3956" w:name="_CR11_3_43"/>
      <w:bookmarkStart w:id="3957" w:name="_Toc172040370"/>
      <w:bookmarkEnd w:id="3956"/>
      <w:r w:rsidRPr="00C6761E">
        <w:t>11.3.43</w:t>
      </w:r>
      <w:r w:rsidRPr="00C6761E">
        <w:tab/>
      </w:r>
      <w:r w:rsidR="00DF1C52" w:rsidRPr="00C6761E">
        <w:t>Void</w:t>
      </w:r>
      <w:bookmarkEnd w:id="3957"/>
    </w:p>
    <w:p w14:paraId="6AA33DA9" w14:textId="43BC5BF2" w:rsidR="00892227" w:rsidRPr="00C6761E" w:rsidRDefault="00892227" w:rsidP="00892227">
      <w:pPr>
        <w:pStyle w:val="Heading3"/>
      </w:pPr>
      <w:bookmarkStart w:id="3958" w:name="_CR11_3_44"/>
      <w:bookmarkStart w:id="3959" w:name="_Toc123635141"/>
      <w:bookmarkStart w:id="3960" w:name="_Toc172040371"/>
      <w:bookmarkEnd w:id="3958"/>
      <w:r w:rsidRPr="00C6761E">
        <w:t>11.3.44</w:t>
      </w:r>
      <w:r w:rsidRPr="00C6761E">
        <w:tab/>
        <w:t>List of Link local IPv6 address</w:t>
      </w:r>
      <w:bookmarkEnd w:id="3959"/>
      <w:bookmarkEnd w:id="3960"/>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3961" w:name="_CRFigure11_3_44_1"/>
      <w:r w:rsidRPr="00C6761E">
        <w:t>Figure </w:t>
      </w:r>
      <w:bookmarkEnd w:id="3961"/>
      <w:r w:rsidRPr="00C6761E">
        <w:t>11.3.44.1: List of Link local IPv6 addresses information element</w:t>
      </w:r>
    </w:p>
    <w:p w14:paraId="0CFABD07" w14:textId="00FD416E" w:rsidR="00892227" w:rsidRPr="00C6761E" w:rsidRDefault="00892227" w:rsidP="00892227">
      <w:pPr>
        <w:pStyle w:val="TH"/>
      </w:pPr>
      <w:bookmarkStart w:id="3962" w:name="_CRTable11_3_44_1"/>
      <w:r w:rsidRPr="00C6761E">
        <w:t>Table </w:t>
      </w:r>
      <w:bookmarkEnd w:id="3962"/>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7C750D">
            <w:pPr>
              <w:pStyle w:val="TAL"/>
            </w:pPr>
            <w:r w:rsidRPr="0022343C">
              <w:t>Link local IPv6 address</w:t>
            </w:r>
            <w:r>
              <w:t>:</w:t>
            </w:r>
          </w:p>
          <w:p w14:paraId="0A325DC8" w14:textId="5CAF33E0" w:rsidR="00892227" w:rsidRPr="00C6761E" w:rsidRDefault="006B017B" w:rsidP="007C750D">
            <w:pPr>
              <w:pStyle w:val="TAL"/>
            </w:pPr>
            <w:r>
              <w:t>The e</w:t>
            </w:r>
            <w:r w:rsidR="00892227" w:rsidRPr="00C6761E">
              <w:t>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3963" w:name="_CR11_3_45"/>
      <w:bookmarkStart w:id="3964" w:name="_Toc20233312"/>
      <w:bookmarkStart w:id="3965" w:name="_Toc27747449"/>
      <w:bookmarkStart w:id="3966" w:name="_Toc36213643"/>
      <w:bookmarkStart w:id="3967" w:name="_Toc36657820"/>
      <w:bookmarkStart w:id="3968" w:name="_Toc45287497"/>
      <w:bookmarkStart w:id="3969" w:name="_Toc51948773"/>
      <w:bookmarkStart w:id="3970" w:name="_Toc51949865"/>
      <w:bookmarkStart w:id="3971" w:name="_Toc123902358"/>
      <w:bookmarkStart w:id="3972" w:name="_Toc172040372"/>
      <w:bookmarkEnd w:id="3963"/>
      <w:r w:rsidRPr="00C6761E">
        <w:t>11.3.45</w:t>
      </w:r>
      <w:r w:rsidRPr="00C6761E">
        <w:tab/>
        <w:t>MAC address</w:t>
      </w:r>
      <w:bookmarkEnd w:id="3964"/>
      <w:bookmarkEnd w:id="3965"/>
      <w:bookmarkEnd w:id="3966"/>
      <w:bookmarkEnd w:id="3967"/>
      <w:bookmarkEnd w:id="3968"/>
      <w:bookmarkEnd w:id="3969"/>
      <w:bookmarkEnd w:id="3970"/>
      <w:bookmarkEnd w:id="3971"/>
      <w:bookmarkEnd w:id="3972"/>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3973" w:name="_CRFigure11_3_45_1"/>
      <w:r w:rsidRPr="00C6761E">
        <w:rPr>
          <w:lang w:val="fr-FR"/>
        </w:rPr>
        <w:t>Figure </w:t>
      </w:r>
      <w:bookmarkEnd w:id="3973"/>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3974" w:name="_CRTable11_3_45_1"/>
      <w:r w:rsidRPr="00C6761E">
        <w:rPr>
          <w:lang w:val="fr-FR"/>
        </w:rPr>
        <w:t>Table </w:t>
      </w:r>
      <w:bookmarkEnd w:id="3974"/>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3975" w:name="_CR11_3_46"/>
      <w:bookmarkStart w:id="3976" w:name="_Toc131695581"/>
      <w:bookmarkStart w:id="3977" w:name="_Toc172040373"/>
      <w:bookmarkEnd w:id="3975"/>
      <w:r w:rsidRPr="00C6761E">
        <w:rPr>
          <w:lang w:eastAsia="zh-CN"/>
        </w:rPr>
        <w:t>11.3.46</w:t>
      </w:r>
      <w:r w:rsidRPr="00C6761E">
        <w:rPr>
          <w:lang w:eastAsia="zh-CN"/>
        </w:rPr>
        <w:tab/>
        <w:t>Relay reselection indication</w:t>
      </w:r>
      <w:bookmarkEnd w:id="3977"/>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lastRenderedPageBreak/>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3978" w:name="_CRFigure11_3_46_1"/>
      <w:r w:rsidRPr="00C6761E">
        <w:t>Figure </w:t>
      </w:r>
      <w:bookmarkEnd w:id="3978"/>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3979" w:name="_CRTable11_3_46_1"/>
      <w:r w:rsidRPr="00C6761E">
        <w:t>Table </w:t>
      </w:r>
      <w:bookmarkEnd w:id="3979"/>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3980" w:name="_CR11_3_47"/>
      <w:bookmarkStart w:id="3981" w:name="_Toc172040374"/>
      <w:bookmarkEnd w:id="3980"/>
      <w:r w:rsidRPr="00C6761E">
        <w:rPr>
          <w:lang w:eastAsia="zh-CN"/>
        </w:rPr>
        <w:t>11.3.47</w:t>
      </w:r>
      <w:r w:rsidRPr="00C6761E">
        <w:rPr>
          <w:lang w:eastAsia="zh-CN"/>
        </w:rPr>
        <w:tab/>
        <w:t>List of user info ID</w:t>
      </w:r>
      <w:bookmarkEnd w:id="3981"/>
    </w:p>
    <w:p w14:paraId="252DF5D4" w14:textId="77777777" w:rsidR="00DF4855" w:rsidRPr="00C6761E" w:rsidRDefault="00DF4855" w:rsidP="00DF4855">
      <w:pPr>
        <w:rPr>
          <w:lang w:eastAsia="zh-CN"/>
        </w:rPr>
      </w:pPr>
      <w:r w:rsidRPr="00C6761E">
        <w:rPr>
          <w:rFonts w:hint="eastAsia"/>
          <w:lang w:eastAsia="zh-CN"/>
        </w:rPr>
        <w:t>T</w:t>
      </w:r>
      <w:r w:rsidRPr="00C6761E">
        <w:rPr>
          <w:lang w:eastAsia="zh-CN"/>
        </w:rPr>
        <w:t>he list of user info ID parameter is to indicate a list of user info IDs.</w:t>
      </w:r>
    </w:p>
    <w:p w14:paraId="6F3C80FB" w14:textId="77777777" w:rsidR="00DF4855" w:rsidRPr="00C6761E" w:rsidRDefault="00DF4855" w:rsidP="00DF4855">
      <w:pPr>
        <w:rPr>
          <w:lang w:eastAsia="zh-CN"/>
        </w:rPr>
      </w:pPr>
      <w:r w:rsidRPr="00C6761E">
        <w:rPr>
          <w:lang w:eastAsia="zh-CN"/>
        </w:rPr>
        <w:t>The list of user info ID information element is a type 4 information element with the minimum length of 4 octets and the maximum length of 257 length.</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77777777" w:rsidR="00DF4855" w:rsidRPr="00C6761E" w:rsidRDefault="00DF4855" w:rsidP="00FC4533">
            <w:pPr>
              <w:pStyle w:val="TAC"/>
            </w:pPr>
            <w:r w:rsidRPr="00C6761E">
              <w:rPr>
                <w:rFonts w:hint="eastAsia"/>
                <w:lang w:eastAsia="zh-CN"/>
              </w:rPr>
              <w:t>List</w:t>
            </w:r>
            <w:r w:rsidRPr="00C6761E">
              <w:t xml:space="preserve"> fo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77777777" w:rsidR="00DF4855" w:rsidRPr="00C6761E" w:rsidRDefault="00DF4855" w:rsidP="00FC4533">
            <w:pPr>
              <w:pStyle w:val="TAC"/>
            </w:pPr>
            <w:r w:rsidRPr="00C6761E">
              <w:t>User info ID 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77777777" w:rsidR="00DF4855" w:rsidRPr="00C6761E" w:rsidRDefault="00DF4855" w:rsidP="00FC4533">
            <w:pPr>
              <w:pStyle w:val="TAC"/>
            </w:pPr>
            <w:r w:rsidRPr="00C6761E">
              <w:t>User info ID 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77777777" w:rsidR="00DF4855" w:rsidRPr="00C6761E" w:rsidRDefault="00DF4855" w:rsidP="00FC4533">
            <w:pPr>
              <w:pStyle w:val="TAC"/>
            </w:pPr>
            <w:r w:rsidRPr="00C6761E">
              <w:t>User info ID 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3982" w:name="_CRFigure11_3_47_1"/>
      <w:r w:rsidRPr="00C6761E">
        <w:t>Figure </w:t>
      </w:r>
      <w:bookmarkEnd w:id="3982"/>
      <w:r w:rsidRPr="00C6761E">
        <w:t>11.3.47.1: List of user info ID information element</w:t>
      </w:r>
    </w:p>
    <w:p w14:paraId="2B1D0804" w14:textId="77777777" w:rsidR="00DF4855" w:rsidRPr="00C6761E" w:rsidRDefault="00DF4855" w:rsidP="00DF4855">
      <w:pPr>
        <w:pStyle w:val="TH"/>
      </w:pPr>
      <w:bookmarkStart w:id="3983" w:name="_CRTable11_3_47_1"/>
      <w:r w:rsidRPr="00C6761E">
        <w:t>Table </w:t>
      </w:r>
      <w:bookmarkEnd w:id="3983"/>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77777777" w:rsidR="00DF4855" w:rsidRPr="00C6761E" w:rsidRDefault="00DF4855" w:rsidP="00FC4533">
            <w:pPr>
              <w:pStyle w:val="TAL"/>
            </w:pPr>
            <w:r w:rsidRPr="00C6761E">
              <w:t>The user info ID field is coded in figure 11.3.39.1 from the octet 2 and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3984" w:name="_CR11_3_48"/>
      <w:bookmarkStart w:id="3985" w:name="_Toc172040375"/>
      <w:bookmarkEnd w:id="3984"/>
      <w:r w:rsidRPr="00C6761E">
        <w:t>11.3.48</w:t>
      </w:r>
      <w:r w:rsidRPr="00C6761E">
        <w:tab/>
        <w:t>List of candidates U2U relay UE layer-2 IDs</w:t>
      </w:r>
      <w:bookmarkEnd w:id="3985"/>
    </w:p>
    <w:p w14:paraId="10F9DED2" w14:textId="77777777" w:rsidR="00DF4855" w:rsidRPr="00C6761E" w:rsidRDefault="00DF4855" w:rsidP="00DF4855">
      <w:r w:rsidRPr="00C6761E">
        <w:t>The list of candidates U2U relay UE layer-2 IDs parameter is to indicate a list of the candidates 5G ProSe UE-to-UE relay UE user info ID and the associated layer-2 ID.</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lastRenderedPageBreak/>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77777777" w:rsidR="00DF4855" w:rsidRPr="00C6761E" w:rsidRDefault="00DF4855" w:rsidP="00FC4533">
            <w:pPr>
              <w:pStyle w:val="TAC"/>
            </w:pPr>
            <w:r w:rsidRPr="00C6761E">
              <w:t>Candidate U2U relay UE layer-2 ID 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77777777" w:rsidR="00DF4855" w:rsidRPr="00C6761E" w:rsidRDefault="00DF4855" w:rsidP="00FC4533">
            <w:pPr>
              <w:pStyle w:val="TAC"/>
            </w:pPr>
            <w:r w:rsidRPr="00C6761E">
              <w:t>Candidate U2U relay UE layer-2 ID 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77777777" w:rsidR="00DF4855" w:rsidRPr="00C6761E" w:rsidRDefault="00DF4855" w:rsidP="00FC4533">
            <w:pPr>
              <w:pStyle w:val="TAC"/>
            </w:pPr>
            <w:r w:rsidRPr="00C6761E">
              <w:t>Candidate U2U relay UE layer-2 ID 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3986" w:name="_CRFigure11_3_48_1"/>
      <w:r w:rsidRPr="00C6761E">
        <w:t>Figure </w:t>
      </w:r>
      <w:bookmarkEnd w:id="3986"/>
      <w:r w:rsidRPr="00C6761E">
        <w:t>11.3.48.1: List of candidates U2U relay UE layer-2 IDs information element</w:t>
      </w:r>
    </w:p>
    <w:p w14:paraId="72082374" w14:textId="77777777" w:rsidR="00DF4855" w:rsidRPr="00C6761E" w:rsidRDefault="00DF4855" w:rsidP="00DF4855">
      <w:pPr>
        <w:pStyle w:val="TH"/>
      </w:pPr>
      <w:bookmarkStart w:id="3987" w:name="_CRTable11_3_48_1"/>
      <w:r w:rsidRPr="00C6761E">
        <w:t>Table </w:t>
      </w:r>
      <w:bookmarkEnd w:id="3987"/>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77777777" w:rsidR="00DF4855" w:rsidRPr="00C6761E" w:rsidRDefault="00DF4855" w:rsidP="00FC4533">
            <w:pPr>
              <w:pStyle w:val="TAL"/>
            </w:pPr>
            <w:r w:rsidRPr="00C6761E">
              <w:t>The candidate U2U relay UE layer-2 ID field contains the candidate 5G ProSe UE-to-UE relay UE user info with its layer-2 ID and is coded as figure 11.3.48.2 and 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77777777" w:rsidR="00DF4855" w:rsidRPr="00C6761E" w:rsidRDefault="00DF4855" w:rsidP="00FC4533">
            <w:pPr>
              <w:pStyle w:val="TAL"/>
            </w:pPr>
            <w:r w:rsidRPr="00C6761E">
              <w:t>octet a</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77777777" w:rsidR="00DF4855" w:rsidRPr="00C6761E" w:rsidRDefault="00DF4855" w:rsidP="00FC4533">
            <w:pPr>
              <w:pStyle w:val="TAL"/>
            </w:pPr>
            <w:r w:rsidRPr="00C6761E">
              <w:t>octet a+1</w:t>
            </w:r>
          </w:p>
          <w:p w14:paraId="4EEC7543" w14:textId="77777777" w:rsidR="00DF4855" w:rsidRPr="00C6761E" w:rsidRDefault="00DF4855" w:rsidP="00FC4533">
            <w:pPr>
              <w:pStyle w:val="TAL"/>
            </w:pPr>
          </w:p>
          <w:p w14:paraId="605B712A" w14:textId="77777777" w:rsidR="00DF4855" w:rsidRPr="00C6761E" w:rsidRDefault="00DF4855" w:rsidP="00FC4533">
            <w:pPr>
              <w:pStyle w:val="TAL"/>
            </w:pPr>
            <w:r w:rsidRPr="00C6761E">
              <w:t>octet a+3</w:t>
            </w:r>
          </w:p>
        </w:tc>
      </w:tr>
    </w:tbl>
    <w:p w14:paraId="469E227F" w14:textId="77777777" w:rsidR="00DF4855" w:rsidRPr="00C6761E" w:rsidRDefault="00DF4855" w:rsidP="00DF4855">
      <w:pPr>
        <w:pStyle w:val="TF"/>
      </w:pPr>
      <w:bookmarkStart w:id="3988" w:name="_CRFigure11_3_48_2"/>
      <w:r w:rsidRPr="00C6761E">
        <w:t>Figure </w:t>
      </w:r>
      <w:bookmarkEnd w:id="3988"/>
      <w:r w:rsidRPr="00C6761E">
        <w:t>11.3.48.2: Candidate U2U relay UE layer-2 ID</w:t>
      </w:r>
    </w:p>
    <w:p w14:paraId="3B9E45F1" w14:textId="77777777" w:rsidR="00DF4855" w:rsidRPr="00C6761E" w:rsidRDefault="00DF4855" w:rsidP="00DF4855">
      <w:pPr>
        <w:pStyle w:val="TH"/>
      </w:pPr>
      <w:bookmarkStart w:id="3989" w:name="_CRTable11_3_48_2"/>
      <w:r w:rsidRPr="00C6761E">
        <w:t>Table </w:t>
      </w:r>
      <w:bookmarkEnd w:id="3989"/>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5474BFE0" w14:textId="77777777" w:rsidTr="00FC4533">
        <w:trPr>
          <w:cantSplit/>
          <w:trHeight w:val="305"/>
          <w:jc w:val="center"/>
        </w:trPr>
        <w:tc>
          <w:tcPr>
            <w:tcW w:w="7094" w:type="dxa"/>
            <w:tcBorders>
              <w:top w:val="single" w:sz="4" w:space="0" w:color="auto"/>
              <w:left w:val="single" w:sz="4" w:space="0" w:color="auto"/>
              <w:bottom w:val="nil"/>
              <w:right w:val="single" w:sz="4" w:space="0" w:color="auto"/>
            </w:tcBorders>
            <w:hideMark/>
          </w:tcPr>
          <w:p w14:paraId="41EE064B" w14:textId="77777777" w:rsidR="00DF4855" w:rsidRPr="00C6761E" w:rsidRDefault="00DF4855" w:rsidP="00FC4533">
            <w:pPr>
              <w:pStyle w:val="TAL"/>
              <w:rPr>
                <w:lang w:eastAsia="zh-CN"/>
              </w:rPr>
            </w:pPr>
            <w:r w:rsidRPr="00C6761E">
              <w:rPr>
                <w:lang w:eastAsia="zh-CN"/>
              </w:rPr>
              <w:t>User info ID (octet 2 to a)</w:t>
            </w:r>
          </w:p>
          <w:p w14:paraId="6374399F" w14:textId="77777777" w:rsidR="00DF4855" w:rsidRPr="00C6761E" w:rsidRDefault="00DF4855" w:rsidP="00FC4533">
            <w:pPr>
              <w:pStyle w:val="TAL"/>
            </w:pPr>
            <w:r w:rsidRPr="00C6761E">
              <w:t>The user info ID field contains the user info ID of the candidate 5G ProSe UE-to-UE relay UE and is coded as figure 11.3.39.1 from the octet 2 and table 11.3.39.1.</w:t>
            </w:r>
          </w:p>
          <w:p w14:paraId="7CD36273" w14:textId="77777777" w:rsidR="00DF4855" w:rsidRPr="00C6761E" w:rsidRDefault="00DF4855" w:rsidP="00FC4533">
            <w:pPr>
              <w:pStyle w:val="TAL"/>
            </w:pPr>
          </w:p>
        </w:tc>
      </w:tr>
      <w:tr w:rsidR="00DF4855" w:rsidRPr="00C6761E" w14:paraId="189215B0" w14:textId="77777777" w:rsidTr="00FC4533">
        <w:trPr>
          <w:cantSplit/>
          <w:trHeight w:val="305"/>
          <w:jc w:val="center"/>
        </w:trPr>
        <w:tc>
          <w:tcPr>
            <w:tcW w:w="7094" w:type="dxa"/>
            <w:tcBorders>
              <w:top w:val="nil"/>
              <w:left w:val="single" w:sz="4" w:space="0" w:color="auto"/>
              <w:bottom w:val="single" w:sz="4" w:space="0" w:color="auto"/>
              <w:right w:val="single" w:sz="4" w:space="0" w:color="auto"/>
            </w:tcBorders>
          </w:tcPr>
          <w:p w14:paraId="1DF1D602" w14:textId="77777777" w:rsidR="00DF4855" w:rsidRPr="00C6761E" w:rsidRDefault="00DF4855" w:rsidP="00FC4533">
            <w:pPr>
              <w:pStyle w:val="TAL"/>
              <w:rPr>
                <w:lang w:eastAsia="zh-CN"/>
              </w:rPr>
            </w:pPr>
            <w:r w:rsidRPr="00C6761E">
              <w:rPr>
                <w:rFonts w:hint="eastAsia"/>
                <w:lang w:eastAsia="zh-CN"/>
              </w:rPr>
              <w:t>L</w:t>
            </w:r>
            <w:r w:rsidRPr="00C6761E">
              <w:rPr>
                <w:lang w:eastAsia="zh-CN"/>
              </w:rPr>
              <w:t>ayer-2 ID (octet a+1 to a+3)</w:t>
            </w:r>
          </w:p>
          <w:p w14:paraId="61ABD833" w14:textId="77777777" w:rsidR="00DF4855" w:rsidRPr="00C6761E" w:rsidRDefault="00DF4855" w:rsidP="00FC4533">
            <w:pPr>
              <w:pStyle w:val="TAL"/>
              <w:rPr>
                <w:lang w:val="en-US" w:eastAsia="zh-CN"/>
              </w:rPr>
            </w:pPr>
            <w:r w:rsidRPr="00C6761E">
              <w:rPr>
                <w:lang w:eastAsia="zh-CN"/>
              </w:rPr>
              <w:t>The layer-2 ID field contains the layer-2 ID of the candidate 5G ProSe UE-to-UE relay UE and is coded as figure</w:t>
            </w:r>
            <w:r w:rsidRPr="00C6761E">
              <w:rPr>
                <w:lang w:val="en-US" w:eastAsia="zh-CN"/>
              </w:rPr>
              <w:t> 11.3.25.1 from octet 2 and table 11.3.25.1.</w:t>
            </w:r>
          </w:p>
        </w:tc>
      </w:tr>
    </w:tbl>
    <w:p w14:paraId="4ECBD563" w14:textId="502B2998" w:rsidR="00491891" w:rsidRPr="00C6761E" w:rsidRDefault="00491891" w:rsidP="00491891">
      <w:pPr>
        <w:pStyle w:val="Heading3"/>
      </w:pPr>
      <w:bookmarkStart w:id="3990" w:name="_CR11_3_49"/>
      <w:bookmarkStart w:id="3991" w:name="_Toc172040376"/>
      <w:bookmarkEnd w:id="3990"/>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3976"/>
      <w:bookmarkEnd w:id="3991"/>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3992" w:name="_CRFigure11_3_49_1"/>
      <w:r w:rsidRPr="00C6761E">
        <w:t>Figure </w:t>
      </w:r>
      <w:bookmarkEnd w:id="3992"/>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3993" w:name="_CRTable11_3_49_1"/>
      <w:r w:rsidRPr="00C6761E">
        <w:lastRenderedPageBreak/>
        <w:t>Table </w:t>
      </w:r>
      <w:bookmarkEnd w:id="3993"/>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29D7FA53"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3994" w:name="_CR11_3_50"/>
      <w:bookmarkStart w:id="3995" w:name="_Toc172040377"/>
      <w:bookmarkEnd w:id="3994"/>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3995"/>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7777777"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Pr="00C6761E">
        <w:rPr>
          <w:rFonts w:hint="eastAsia"/>
          <w:lang w:eastAsia="zh-CN"/>
        </w:rPr>
        <w:t>9</w:t>
      </w:r>
      <w:r w:rsidRPr="00C6761E">
        <w:t xml:space="preserve"> octets and a maximum length of </w:t>
      </w:r>
      <w:r w:rsidRPr="00C6761E">
        <w:rPr>
          <w:rFonts w:hint="eastAsia"/>
          <w:lang w:eastAsia="zh-CN"/>
        </w:rPr>
        <w:t>255</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3996" w:name="_CRFigure11_3_50_1"/>
      <w:r w:rsidRPr="00C6761E">
        <w:t>Figure </w:t>
      </w:r>
      <w:bookmarkEnd w:id="3996"/>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3997" w:name="_CRTable11_3_50_1"/>
      <w:r w:rsidRPr="00C6761E">
        <w:t>Table </w:t>
      </w:r>
      <w:bookmarkEnd w:id="3997"/>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5DAB1AF1"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EC38D08" w:rsidR="0083091A" w:rsidRPr="00C6761E" w:rsidRDefault="0083091A" w:rsidP="0083091A">
      <w:pPr>
        <w:pStyle w:val="Heading3"/>
        <w:rPr>
          <w:lang w:eastAsia="zh-CN"/>
        </w:rPr>
      </w:pPr>
      <w:bookmarkStart w:id="3998" w:name="_Toc172040378"/>
      <w:r w:rsidRPr="00C6761E">
        <w:rPr>
          <w:rFonts w:hint="eastAsia"/>
          <w:lang w:eastAsia="zh-CN"/>
        </w:rPr>
        <w:t>1</w:t>
      </w:r>
      <w:r w:rsidRPr="00C6761E">
        <w:rPr>
          <w:lang w:eastAsia="zh-CN"/>
        </w:rPr>
        <w:t>1.3.50</w:t>
      </w:r>
      <w:r w:rsidRPr="00C6761E">
        <w:rPr>
          <w:lang w:eastAsia="zh-CN"/>
        </w:rPr>
        <w:tab/>
        <w:t>5GS identity type</w:t>
      </w:r>
      <w:bookmarkEnd w:id="3998"/>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3999" w:name="_Toc172040379"/>
      <w:r w:rsidRPr="00C6761E">
        <w:rPr>
          <w:rFonts w:hint="eastAsia"/>
          <w:lang w:eastAsia="zh-CN"/>
        </w:rPr>
        <w:t>1</w:t>
      </w:r>
      <w:r w:rsidRPr="00C6761E">
        <w:rPr>
          <w:lang w:eastAsia="zh-CN"/>
        </w:rPr>
        <w:t>1.3.51</w:t>
      </w:r>
      <w:r w:rsidRPr="00C6761E">
        <w:rPr>
          <w:lang w:eastAsia="zh-CN"/>
        </w:rPr>
        <w:tab/>
      </w:r>
      <w:r w:rsidRPr="00C6761E">
        <w:t>Spare half octet</w:t>
      </w:r>
      <w:bookmarkEnd w:id="3999"/>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000" w:name="_Toc172040380"/>
      <w:r w:rsidRPr="00C6761E">
        <w:lastRenderedPageBreak/>
        <w:t>11.3.52</w:t>
      </w:r>
      <w:r w:rsidRPr="00C6761E">
        <w:tab/>
        <w:t>MSBs of K</w:t>
      </w:r>
      <w:r w:rsidRPr="00C6761E">
        <w:rPr>
          <w:vertAlign w:val="subscript"/>
        </w:rPr>
        <w:t>NRP</w:t>
      </w:r>
      <w:r w:rsidRPr="00C6761E">
        <w:t xml:space="preserve"> ID 2</w:t>
      </w:r>
      <w:bookmarkEnd w:id="4000"/>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r w:rsidRPr="00C6761E">
        <w:t>Figure 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r w:rsidRPr="00C6761E">
        <w:t>Table 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001" w:name="_Toc172040381"/>
      <w:r w:rsidRPr="00C6761E">
        <w:t>11.3.53</w:t>
      </w:r>
      <w:r w:rsidRPr="00C6761E">
        <w:tab/>
        <w:t>LSBs of K</w:t>
      </w:r>
      <w:r w:rsidRPr="00C6761E">
        <w:rPr>
          <w:vertAlign w:val="subscript"/>
        </w:rPr>
        <w:t>NRP</w:t>
      </w:r>
      <w:r w:rsidRPr="00C6761E">
        <w:t xml:space="preserve"> ID 2</w:t>
      </w:r>
      <w:bookmarkEnd w:id="4001"/>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r w:rsidRPr="00C6761E">
        <w:t>Figure 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r w:rsidRPr="00C6761E">
        <w:t>Table 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002" w:name="_Toc172040382"/>
      <w:r w:rsidRPr="00C6761E">
        <w:t>11.3.</w:t>
      </w:r>
      <w:r>
        <w:t>54</w:t>
      </w:r>
      <w:r w:rsidRPr="00C6761E">
        <w:tab/>
        <w:t>MSB of K</w:t>
      </w:r>
      <w:r>
        <w:rPr>
          <w:vertAlign w:val="subscript"/>
        </w:rPr>
        <w:t>SLP</w:t>
      </w:r>
      <w:r w:rsidRPr="00C6761E">
        <w:rPr>
          <w:vertAlign w:val="subscript"/>
        </w:rPr>
        <w:t>-sess</w:t>
      </w:r>
      <w:r w:rsidRPr="00C6761E">
        <w:t xml:space="preserve"> ID</w:t>
      </w:r>
      <w:bookmarkEnd w:id="4002"/>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trPr>
        <w:tc>
          <w:tcPr>
            <w:tcW w:w="709" w:type="dxa"/>
            <w:tcBorders>
              <w:top w:val="nil"/>
              <w:left w:val="nil"/>
              <w:bottom w:val="nil"/>
              <w:right w:val="nil"/>
            </w:tcBorders>
            <w:hideMark/>
          </w:tcPr>
          <w:p w14:paraId="1E74E35C" w14:textId="77777777" w:rsidR="00F43D8E" w:rsidRPr="00C6761E" w:rsidRDefault="00F43D8E" w:rsidP="007B2DE9">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7B2DE9">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7B2DE9">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7B2DE9">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7B2DE9">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7B2DE9">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7B2DE9">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7B2DE9">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7B2DE9">
            <w:pPr>
              <w:pStyle w:val="TAC"/>
            </w:pPr>
          </w:p>
        </w:tc>
      </w:tr>
      <w:tr w:rsidR="00F43D8E" w:rsidRPr="00C6761E" w14:paraId="3009DCD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7B2DE9">
            <w:pPr>
              <w:pStyle w:val="TAL"/>
              <w:rPr>
                <w:rFonts w:cs="Arial"/>
              </w:rPr>
            </w:pPr>
            <w:r w:rsidRPr="00AA5751">
              <w:rPr>
                <w:rFonts w:cs="Arial"/>
              </w:rPr>
              <w:t>octet 1</w:t>
            </w:r>
          </w:p>
        </w:tc>
      </w:tr>
      <w:tr w:rsidR="00F43D8E" w:rsidRPr="00C6761E" w14:paraId="1DFB4F71"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7B2DE9">
            <w:pPr>
              <w:pStyle w:val="TAL"/>
            </w:pPr>
            <w:r w:rsidRPr="00C6761E">
              <w:t xml:space="preserve">octet </w:t>
            </w:r>
            <w:r>
              <w:t>2</w:t>
            </w:r>
          </w:p>
        </w:tc>
      </w:tr>
      <w:tr w:rsidR="00F43D8E" w:rsidRPr="00C6761E" w14:paraId="31ED5DA5"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7B2DE9">
            <w:pPr>
              <w:pStyle w:val="TAL"/>
            </w:pPr>
            <w:r w:rsidRPr="00C6761E">
              <w:t xml:space="preserve">octet </w:t>
            </w:r>
            <w:r>
              <w:t>3</w:t>
            </w:r>
          </w:p>
        </w:tc>
      </w:tr>
    </w:tbl>
    <w:p w14:paraId="7A2E61B9" w14:textId="676F0E11" w:rsidR="00F43D8E" w:rsidRPr="00C6761E" w:rsidRDefault="00F43D8E" w:rsidP="00F43D8E">
      <w:pPr>
        <w:pStyle w:val="TF"/>
      </w:pPr>
      <w:r w:rsidRPr="00C6761E">
        <w:t>Figure 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r w:rsidRPr="00C6761E">
        <w:t>Table 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7B2DE9">
            <w:pPr>
              <w:pStyle w:val="TAL"/>
            </w:pPr>
          </w:p>
          <w:p w14:paraId="79FA0C54" w14:textId="77777777" w:rsidR="00F43D8E" w:rsidRPr="00C6761E" w:rsidRDefault="00F43D8E" w:rsidP="007B2DE9">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7B2DE9">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003" w:name="_Toc172040383"/>
      <w:r w:rsidRPr="00C6761E">
        <w:t>11.3.</w:t>
      </w:r>
      <w:r>
        <w:t>55</w:t>
      </w:r>
      <w:r w:rsidRPr="00C6761E">
        <w:tab/>
        <w:t>K</w:t>
      </w:r>
      <w:r>
        <w:rPr>
          <w:vertAlign w:val="subscript"/>
        </w:rPr>
        <w:t>SLP</w:t>
      </w:r>
      <w:r w:rsidRPr="00C6761E">
        <w:t xml:space="preserve"> ID</w:t>
      </w:r>
      <w:bookmarkEnd w:id="4003"/>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trPr>
        <w:tc>
          <w:tcPr>
            <w:tcW w:w="709" w:type="dxa"/>
            <w:tcBorders>
              <w:top w:val="nil"/>
              <w:left w:val="nil"/>
              <w:bottom w:val="nil"/>
              <w:right w:val="nil"/>
            </w:tcBorders>
            <w:hideMark/>
          </w:tcPr>
          <w:p w14:paraId="30BB4395" w14:textId="77777777" w:rsidR="007E7551" w:rsidRPr="00C6761E" w:rsidRDefault="007E7551" w:rsidP="007B2DE9">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7B2DE9">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7B2DE9">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7B2DE9">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7B2DE9">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7B2DE9">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7B2DE9">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7B2DE9">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rFonts w:ascii="Arial" w:hAnsi="Arial"/>
                <w:sz w:val="18"/>
              </w:rPr>
            </w:pPr>
          </w:p>
        </w:tc>
      </w:tr>
      <w:tr w:rsidR="007E7551" w:rsidRPr="00C6761E" w14:paraId="7F94035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7B2DE9">
            <w:pPr>
              <w:pStyle w:val="TAL"/>
            </w:pPr>
            <w:r w:rsidRPr="00C6761E">
              <w:t>octet 1</w:t>
            </w:r>
          </w:p>
        </w:tc>
      </w:tr>
      <w:tr w:rsidR="007E7551" w:rsidRPr="00C6761E" w14:paraId="5E28F2CC"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7B2DE9">
            <w:pPr>
              <w:pStyle w:val="TAL"/>
            </w:pPr>
            <w:r w:rsidRPr="00C6761E">
              <w:t>octet 2</w:t>
            </w:r>
          </w:p>
        </w:tc>
      </w:tr>
      <w:tr w:rsidR="007E7551" w:rsidRPr="00C6761E" w14:paraId="38413FCD" w14:textId="77777777" w:rsidTr="007B2DE9">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7B2DE9">
            <w:pPr>
              <w:pStyle w:val="TAL"/>
            </w:pPr>
            <w:r w:rsidRPr="00C6761E">
              <w:t xml:space="preserve">octet </w:t>
            </w:r>
            <w:r>
              <w:t>3</w:t>
            </w:r>
          </w:p>
          <w:p w14:paraId="797FD5FD" w14:textId="77777777" w:rsidR="007E7551" w:rsidRPr="00C6761E" w:rsidRDefault="007E7551" w:rsidP="007B2DE9">
            <w:pPr>
              <w:pStyle w:val="TAL"/>
            </w:pPr>
          </w:p>
        </w:tc>
      </w:tr>
      <w:tr w:rsidR="007E7551" w:rsidRPr="00C6761E" w14:paraId="45060C8D" w14:textId="77777777" w:rsidTr="007B2DE9">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pPr>
            <w:r w:rsidRPr="00C6761E">
              <w:t xml:space="preserve">octet </w:t>
            </w:r>
            <w:r>
              <w:t>6</w:t>
            </w:r>
          </w:p>
        </w:tc>
      </w:tr>
    </w:tbl>
    <w:p w14:paraId="141C43A9" w14:textId="213F9293" w:rsidR="007E7551" w:rsidRPr="00C6761E" w:rsidRDefault="007E7551" w:rsidP="007E7551">
      <w:pPr>
        <w:pStyle w:val="TF"/>
      </w:pPr>
      <w:r w:rsidRPr="00C6761E">
        <w:t>Figure 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r w:rsidRPr="00C6761E">
        <w:t>Table 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pPr>
            <w:r w:rsidRPr="00C6761E">
              <w:t>K</w:t>
            </w:r>
            <w:r>
              <w:rPr>
                <w:vertAlign w:val="subscript"/>
              </w:rPr>
              <w:t>SLP</w:t>
            </w:r>
            <w:r w:rsidRPr="00C6761E">
              <w:t xml:space="preserve"> ID contents (octet 2 to 5)</w:t>
            </w:r>
          </w:p>
          <w:p w14:paraId="0ABA4A66" w14:textId="77777777" w:rsidR="007E7551" w:rsidRPr="00C6761E" w:rsidRDefault="007E7551" w:rsidP="007B2DE9">
            <w:pPr>
              <w:pStyle w:val="TAL"/>
            </w:pPr>
          </w:p>
          <w:p w14:paraId="27C4EE31" w14:textId="77777777" w:rsidR="007E7551" w:rsidRPr="00C6761E" w:rsidRDefault="007E7551" w:rsidP="007B2DE9">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7B2DE9">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004" w:name="_Toc172040384"/>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004"/>
    </w:p>
    <w:p w14:paraId="3A9D17BE" w14:textId="77777777"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9B2188">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9B2188">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9B2188">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9B2188">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9B2188">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9B2188">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9B2188">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9B2188">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9B2188">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9B2188">
            <w:pPr>
              <w:pStyle w:val="TAL"/>
            </w:pPr>
          </w:p>
        </w:tc>
      </w:tr>
      <w:tr w:rsidR="00F04988" w:rsidRPr="00C6761E" w14:paraId="1D49A43E" w14:textId="77777777" w:rsidTr="009B2188">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9B2188">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9B2188">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9B2188">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9B2188">
            <w:pPr>
              <w:pStyle w:val="TAL"/>
            </w:pPr>
            <w:r w:rsidRPr="00C6761E">
              <w:t>octet 1</w:t>
            </w:r>
          </w:p>
        </w:tc>
      </w:tr>
    </w:tbl>
    <w:p w14:paraId="2D2E9273" w14:textId="6AA57D89" w:rsidR="00F04988" w:rsidRPr="00C6761E" w:rsidRDefault="00F04988" w:rsidP="00F04988">
      <w:pPr>
        <w:pStyle w:val="TF"/>
      </w:pPr>
      <w:r w:rsidRPr="00C6761E">
        <w:t>Figure </w:t>
      </w:r>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r w:rsidRPr="00C6761E">
        <w:lastRenderedPageBreak/>
        <w:t>Table 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9B2188">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9B2188">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77777777" w:rsidR="00F04988" w:rsidRPr="00C6761E" w:rsidRDefault="00F04988" w:rsidP="009B2188">
            <w:pPr>
              <w:pStyle w:val="TAL"/>
              <w:rPr>
                <w:lang w:eastAsia="zh-CN"/>
              </w:rPr>
            </w:pPr>
            <w:r w:rsidRPr="00C6761E">
              <w:rPr>
                <w:lang w:eastAsia="zh-CN"/>
              </w:rPr>
              <w:t xml:space="preserve">The bit is used to indicate whether </w:t>
            </w:r>
            <w:r w:rsidRPr="00C6761E">
              <w:t xml:space="preserve">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9B2188">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9B2188">
            <w:pPr>
              <w:pStyle w:val="TAL"/>
              <w:rPr>
                <w:lang w:eastAsia="zh-CN"/>
              </w:rPr>
            </w:pPr>
            <w:r w:rsidRPr="00C6761E">
              <w:rPr>
                <w:lang w:eastAsia="zh-CN"/>
              </w:rPr>
              <w:t>Bit</w:t>
            </w:r>
          </w:p>
        </w:tc>
      </w:tr>
      <w:tr w:rsidR="00F04988" w:rsidRPr="00C6761E" w14:paraId="583848BF" w14:textId="77777777" w:rsidTr="009B2188">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9B2188">
            <w:pPr>
              <w:pStyle w:val="TAL"/>
              <w:rPr>
                <w:lang w:eastAsia="zh-CN"/>
              </w:rPr>
            </w:pPr>
          </w:p>
        </w:tc>
      </w:tr>
      <w:tr w:rsidR="00F04988" w:rsidRPr="00C6761E" w14:paraId="083AF0EE" w14:textId="77777777" w:rsidTr="009B2188">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9B2188">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9B2188">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9B2188">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9B2188">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9B2188">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9B2188">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9B2188">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9B2188">
            <w:pPr>
              <w:pStyle w:val="TAL"/>
              <w:rPr>
                <w:lang w:eastAsia="zh-CN"/>
              </w:rPr>
            </w:pPr>
          </w:p>
          <w:p w14:paraId="7BE8E704" w14:textId="77777777" w:rsidR="00F04988" w:rsidRPr="00C6761E" w:rsidRDefault="00F04988" w:rsidP="009B2188">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005" w:name="_Toc172040385"/>
      <w:r w:rsidRPr="00C6761E">
        <w:t>11.3.</w:t>
      </w:r>
      <w:r>
        <w:t>57</w:t>
      </w:r>
      <w:r w:rsidRPr="00C6761E">
        <w:tab/>
      </w:r>
      <w:r>
        <w:rPr>
          <w:rFonts w:hint="eastAsia"/>
          <w:lang w:eastAsia="zh-CN"/>
        </w:rPr>
        <w:t>List of a</w:t>
      </w:r>
      <w:r w:rsidRPr="00C6761E">
        <w:t>pplication layer ID</w:t>
      </w:r>
      <w:r>
        <w:rPr>
          <w:rFonts w:hint="eastAsia"/>
          <w:lang w:eastAsia="zh-CN"/>
        </w:rPr>
        <w:t>s</w:t>
      </w:r>
      <w:bookmarkEnd w:id="4005"/>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77777777"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Pr="00DA633F">
        <w:rPr>
          <w:rFonts w:eastAsia="SimSun" w:hint="eastAsia"/>
          <w:lang w:eastAsia="zh-CN"/>
        </w:rPr>
        <w:t>9</w:t>
      </w:r>
      <w:r w:rsidRPr="00DA633F">
        <w:rPr>
          <w:rFonts w:eastAsia="SimSun"/>
        </w:rPr>
        <w:t xml:space="preserve"> octets and a maximum length of </w:t>
      </w:r>
      <w:r w:rsidRPr="00DA633F">
        <w:rPr>
          <w:rFonts w:eastAsia="SimSun" w:hint="eastAsia"/>
          <w:lang w:eastAsia="zh-CN"/>
        </w:rPr>
        <w:t>255</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46C6500F" w14:textId="77777777" w:rsidR="00DA2030" w:rsidRPr="00DA633F" w:rsidRDefault="00DA2030" w:rsidP="00DA2030">
      <w:pPr>
        <w:keepNext/>
        <w:keepLines/>
        <w:spacing w:before="6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9B2188">
        <w:trPr>
          <w:cantSplit/>
          <w:jc w:val="center"/>
        </w:trPr>
        <w:tc>
          <w:tcPr>
            <w:tcW w:w="709" w:type="dxa"/>
            <w:tcBorders>
              <w:top w:val="nil"/>
              <w:left w:val="nil"/>
              <w:bottom w:val="nil"/>
              <w:right w:val="nil"/>
            </w:tcBorders>
            <w:hideMark/>
          </w:tcPr>
          <w:p w14:paraId="40FA393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9B2188">
            <w:pPr>
              <w:keepNext/>
              <w:keepLines/>
              <w:spacing w:after="0"/>
              <w:rPr>
                <w:rFonts w:ascii="Arial" w:eastAsia="SimSun" w:hAnsi="Arial"/>
                <w:sz w:val="18"/>
              </w:rPr>
            </w:pPr>
          </w:p>
        </w:tc>
      </w:tr>
      <w:tr w:rsidR="00DA2030" w:rsidRPr="00DA633F" w14:paraId="5E973BD6"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9B2188">
            <w:pPr>
              <w:keepNext/>
              <w:keepLines/>
              <w:spacing w:after="0"/>
              <w:jc w:val="center"/>
              <w:rPr>
                <w:rFonts w:ascii="Arial" w:eastAsia="SimSun" w:hAnsi="Arial"/>
                <w:sz w:val="18"/>
              </w:rPr>
            </w:pPr>
          </w:p>
          <w:p w14:paraId="1A152497"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9B2188">
            <w:pPr>
              <w:keepNext/>
              <w:keepLines/>
              <w:spacing w:after="0"/>
              <w:rPr>
                <w:rFonts w:ascii="Arial" w:eastAsia="SimSun" w:hAnsi="Arial"/>
                <w:sz w:val="18"/>
              </w:rPr>
            </w:pPr>
          </w:p>
          <w:p w14:paraId="70992F3E" w14:textId="77777777" w:rsidR="00DA2030" w:rsidRPr="00DA633F" w:rsidRDefault="00DA2030" w:rsidP="009B2188">
            <w:pPr>
              <w:keepNext/>
              <w:keepLines/>
              <w:spacing w:after="0"/>
              <w:rPr>
                <w:rFonts w:ascii="Arial" w:eastAsia="SimSun" w:hAnsi="Arial"/>
                <w:sz w:val="18"/>
              </w:rPr>
            </w:pPr>
          </w:p>
        </w:tc>
      </w:tr>
      <w:tr w:rsidR="00DA2030" w:rsidRPr="00DA633F" w14:paraId="57E10C79"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9B2188">
            <w:pPr>
              <w:keepNext/>
              <w:keepLines/>
              <w:spacing w:after="0"/>
              <w:jc w:val="center"/>
              <w:rPr>
                <w:rFonts w:ascii="Arial" w:eastAsia="SimSun" w:hAnsi="Arial"/>
                <w:sz w:val="18"/>
              </w:rPr>
            </w:pPr>
          </w:p>
          <w:p w14:paraId="5FC299FD"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9B2188">
            <w:pPr>
              <w:keepNext/>
              <w:keepLines/>
              <w:spacing w:after="0"/>
              <w:rPr>
                <w:rFonts w:ascii="Arial" w:eastAsia="SimSun" w:hAnsi="Arial"/>
                <w:sz w:val="18"/>
              </w:rPr>
            </w:pPr>
          </w:p>
          <w:p w14:paraId="54DA5AFA"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9B2188">
            <w:pPr>
              <w:keepNext/>
              <w:keepLines/>
              <w:spacing w:after="0"/>
              <w:jc w:val="center"/>
              <w:rPr>
                <w:rFonts w:ascii="Arial" w:eastAsia="SimSun" w:hAnsi="Arial"/>
                <w:sz w:val="18"/>
              </w:rPr>
            </w:pPr>
          </w:p>
          <w:p w14:paraId="2B95983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9B2188">
            <w:pPr>
              <w:keepNext/>
              <w:keepLines/>
              <w:spacing w:after="0"/>
              <w:rPr>
                <w:rFonts w:ascii="Arial" w:eastAsia="SimSun" w:hAnsi="Arial"/>
                <w:sz w:val="18"/>
              </w:rPr>
            </w:pPr>
          </w:p>
          <w:p w14:paraId="3AD1C435"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9B2188">
            <w:pPr>
              <w:keepNext/>
              <w:keepLines/>
              <w:spacing w:after="0"/>
              <w:rPr>
                <w:rFonts w:ascii="Arial" w:eastAsia="SimSun" w:hAnsi="Arial"/>
                <w:sz w:val="18"/>
              </w:rPr>
            </w:pPr>
          </w:p>
          <w:p w14:paraId="701258F4"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9B2188">
            <w:pPr>
              <w:keepNext/>
              <w:keepLines/>
              <w:spacing w:after="0"/>
              <w:jc w:val="center"/>
              <w:rPr>
                <w:rFonts w:ascii="Arial" w:eastAsia="SimSun" w:hAnsi="Arial"/>
                <w:sz w:val="18"/>
              </w:rPr>
            </w:pPr>
          </w:p>
          <w:p w14:paraId="767627C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9B2188">
            <w:pPr>
              <w:keepNext/>
              <w:keepLines/>
              <w:spacing w:after="0"/>
              <w:rPr>
                <w:rFonts w:ascii="Arial" w:eastAsia="SimSun" w:hAnsi="Arial"/>
                <w:sz w:val="18"/>
              </w:rPr>
            </w:pPr>
          </w:p>
          <w:p w14:paraId="4B53AA9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DA2030">
      <w:pPr>
        <w:keepLines/>
        <w:spacing w:after="240"/>
        <w:jc w:val="center"/>
        <w:rPr>
          <w:rFonts w:ascii="Arial" w:eastAsia="SimSun" w:hAnsi="Arial"/>
          <w:b/>
        </w:rPr>
      </w:pPr>
      <w:r w:rsidRPr="00DA633F">
        <w:rPr>
          <w:rFonts w:ascii="Arial" w:eastAsia="SimSun" w:hAnsi="Arial"/>
          <w:b/>
        </w:rPr>
        <w:t>Figure 11.3.</w:t>
      </w:r>
      <w:r>
        <w:rPr>
          <w:rFonts w:ascii="Arial" w:eastAsia="SimSun" w:hAnsi="Arial"/>
          <w:b/>
        </w:rPr>
        <w:t>57</w:t>
      </w:r>
      <w:r w:rsidRPr="00DA633F">
        <w:rPr>
          <w:rFonts w:ascii="Arial" w:eastAsia="SimSun" w:hAnsi="Arial"/>
          <w:b/>
        </w:rPr>
        <w:t>.1: List of Application layer IDs information element</w:t>
      </w:r>
    </w:p>
    <w:p w14:paraId="4A30746E" w14:textId="65AFD00F" w:rsidR="00DA2030" w:rsidRPr="00DA633F" w:rsidRDefault="00DA2030" w:rsidP="00DA2030">
      <w:pPr>
        <w:keepNext/>
        <w:keepLines/>
        <w:spacing w:before="60"/>
        <w:jc w:val="center"/>
        <w:rPr>
          <w:rFonts w:ascii="Arial" w:eastAsia="SimSun" w:hAnsi="Arial"/>
          <w:b/>
          <w:lang w:eastAsia="zh-CN"/>
        </w:rPr>
      </w:pPr>
      <w:r w:rsidRPr="00DA633F">
        <w:rPr>
          <w:rFonts w:ascii="Arial" w:eastAsia="SimSun" w:hAnsi="Arial"/>
          <w:b/>
        </w:rPr>
        <w:t>Table 11.3.</w:t>
      </w:r>
      <w:r>
        <w:rPr>
          <w:rFonts w:ascii="Arial" w:eastAsia="SimSun" w:hAnsi="Arial"/>
          <w:b/>
        </w:rPr>
        <w:t>57</w:t>
      </w:r>
      <w:r w:rsidRPr="00DA633F">
        <w:rPr>
          <w:rFonts w:ascii="Arial" w:eastAsia="SimSun" w:hAnsi="Arial"/>
          <w:b/>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9B2188">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9B2188">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9B2188">
            <w:pPr>
              <w:keepNext/>
              <w:keepLines/>
              <w:spacing w:after="0"/>
              <w:rPr>
                <w:rFonts w:ascii="Arial" w:eastAsia="SimSun" w:hAnsi="Arial"/>
                <w:sz w:val="18"/>
                <w:lang w:eastAsia="zh-CN"/>
              </w:rPr>
            </w:pPr>
          </w:p>
          <w:p w14:paraId="4281378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defined in Figure 11.3.</w:t>
            </w:r>
            <w:r w:rsidRPr="00DA633F">
              <w:rPr>
                <w:rFonts w:ascii="Arial" w:eastAsia="SimSun" w:hAnsi="Arial" w:hint="eastAsia"/>
                <w:sz w:val="18"/>
                <w:lang w:eastAsia="zh-CN"/>
              </w:rPr>
              <w:t>4.1 from octet 3 and 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Pr="00C6761E" w:rsidRDefault="00DA2030" w:rsidP="006A5FDE">
      <w:pPr>
        <w:rPr>
          <w:lang w:eastAsia="zh-CN"/>
        </w:rPr>
      </w:pPr>
    </w:p>
    <w:p w14:paraId="3F30355C" w14:textId="17624B3B" w:rsidR="00F12D30" w:rsidRPr="00C6761E" w:rsidRDefault="00F12D30" w:rsidP="00F12D30">
      <w:pPr>
        <w:pStyle w:val="Heading2"/>
        <w:rPr>
          <w:lang w:eastAsia="x-none"/>
        </w:rPr>
      </w:pPr>
      <w:bookmarkStart w:id="4006" w:name="_CR11_4"/>
      <w:bookmarkStart w:id="4007" w:name="_Toc172040386"/>
      <w:bookmarkEnd w:id="4006"/>
      <w:r w:rsidRPr="00C6761E">
        <w:t>11.4</w:t>
      </w:r>
      <w:r w:rsidRPr="00C6761E">
        <w:tab/>
        <w:t>5G ProSe direct discovery message over PC3a formats</w:t>
      </w:r>
      <w:bookmarkEnd w:id="3889"/>
      <w:bookmarkEnd w:id="3890"/>
      <w:bookmarkEnd w:id="3891"/>
      <w:bookmarkEnd w:id="4007"/>
    </w:p>
    <w:p w14:paraId="377BE84F" w14:textId="77777777" w:rsidR="00F12D30" w:rsidRPr="00C6761E" w:rsidRDefault="00F12D30" w:rsidP="00F12D30">
      <w:pPr>
        <w:pStyle w:val="Heading3"/>
      </w:pPr>
      <w:bookmarkStart w:id="4008" w:name="_CR11_4_1"/>
      <w:bookmarkStart w:id="4009" w:name="_Toc525231392"/>
      <w:bookmarkStart w:id="4010" w:name="_Toc59198792"/>
      <w:bookmarkStart w:id="4011" w:name="_Toc75283150"/>
      <w:bookmarkStart w:id="4012" w:name="_Toc172040387"/>
      <w:bookmarkEnd w:id="4008"/>
      <w:r w:rsidRPr="00C6761E">
        <w:t>11.4.1</w:t>
      </w:r>
      <w:r w:rsidRPr="00C6761E">
        <w:tab/>
        <w:t>Data types format in XML schema</w:t>
      </w:r>
      <w:bookmarkEnd w:id="4009"/>
      <w:bookmarkEnd w:id="4010"/>
      <w:bookmarkEnd w:id="4011"/>
      <w:bookmarkEnd w:id="4012"/>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013" w:name="_CRTable11_4_1_1"/>
      <w:r w:rsidRPr="00C6761E">
        <w:lastRenderedPageBreak/>
        <w:t>Table </w:t>
      </w:r>
      <w:bookmarkEnd w:id="4013"/>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014" w:name="_CR11_4_2"/>
      <w:bookmarkStart w:id="4015" w:name="_Toc525231393"/>
      <w:bookmarkStart w:id="4016" w:name="_Toc59198793"/>
      <w:bookmarkStart w:id="4017" w:name="_Toc75283151"/>
      <w:bookmarkStart w:id="4018" w:name="_Toc172040388"/>
      <w:bookmarkEnd w:id="4014"/>
      <w:r w:rsidRPr="00C6761E">
        <w:t>11.4.2</w:t>
      </w:r>
      <w:r w:rsidRPr="00C6761E">
        <w:tab/>
        <w:t>Parameters in 5G ProSe direct discovery messages</w:t>
      </w:r>
      <w:bookmarkEnd w:id="4015"/>
      <w:bookmarkEnd w:id="4016"/>
      <w:bookmarkEnd w:id="4017"/>
      <w:r w:rsidRPr="00C6761E">
        <w:t xml:space="preserve"> over PC3a</w:t>
      </w:r>
      <w:bookmarkEnd w:id="4018"/>
    </w:p>
    <w:p w14:paraId="48AD17AB" w14:textId="0D39DC8F" w:rsidR="00F12D30" w:rsidRPr="00C6761E" w:rsidRDefault="00F12D30" w:rsidP="00F12D30">
      <w:pPr>
        <w:pStyle w:val="Heading4"/>
      </w:pPr>
      <w:bookmarkStart w:id="4019" w:name="_CR11_4_2_1"/>
      <w:bookmarkStart w:id="4020" w:name="_Toc525231394"/>
      <w:bookmarkStart w:id="4021" w:name="_Toc59198794"/>
      <w:bookmarkStart w:id="4022" w:name="_Toc75283152"/>
      <w:bookmarkStart w:id="4023" w:name="_Toc172040389"/>
      <w:bookmarkEnd w:id="4019"/>
      <w:r w:rsidRPr="00C6761E">
        <w:t>11.4.2.1</w:t>
      </w:r>
      <w:r w:rsidRPr="00C6761E">
        <w:tab/>
        <w:t>Transaction ID</w:t>
      </w:r>
      <w:bookmarkEnd w:id="4020"/>
      <w:bookmarkEnd w:id="4021"/>
      <w:bookmarkEnd w:id="4022"/>
      <w:bookmarkEnd w:id="4023"/>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024" w:name="_CR11_4_2_2"/>
      <w:bookmarkStart w:id="4025" w:name="_Toc525231395"/>
      <w:bookmarkStart w:id="4026" w:name="_Toc59198795"/>
      <w:bookmarkStart w:id="4027" w:name="_Toc75283153"/>
      <w:bookmarkStart w:id="4028" w:name="_Toc172040390"/>
      <w:bookmarkEnd w:id="4024"/>
      <w:r w:rsidRPr="00C6761E">
        <w:t>11.4.2.2</w:t>
      </w:r>
      <w:r w:rsidRPr="00C6761E">
        <w:tab/>
        <w:t>Command</w:t>
      </w:r>
      <w:bookmarkEnd w:id="4025"/>
      <w:bookmarkEnd w:id="4026"/>
      <w:bookmarkEnd w:id="4027"/>
      <w:bookmarkEnd w:id="4028"/>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029" w:name="_CRTable11_4_2_2_1"/>
      <w:r w:rsidRPr="00C6761E">
        <w:t>Table </w:t>
      </w:r>
      <w:bookmarkEnd w:id="4029"/>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030" w:name="_CR11_4_2_3"/>
      <w:bookmarkStart w:id="4031" w:name="_Toc525231396"/>
      <w:bookmarkStart w:id="4032" w:name="_Toc59198796"/>
      <w:bookmarkStart w:id="4033" w:name="_Toc75283154"/>
      <w:bookmarkStart w:id="4034" w:name="_Toc172040391"/>
      <w:bookmarkEnd w:id="4030"/>
      <w:r w:rsidRPr="00C6761E">
        <w:t>11.4.2.3</w:t>
      </w:r>
      <w:r w:rsidR="008D6E6C" w:rsidRPr="00C6761E">
        <w:tab/>
        <w:t>Void</w:t>
      </w:r>
      <w:bookmarkEnd w:id="4031"/>
      <w:bookmarkEnd w:id="4032"/>
      <w:bookmarkEnd w:id="4033"/>
      <w:bookmarkEnd w:id="4034"/>
    </w:p>
    <w:p w14:paraId="563C1386" w14:textId="5C0540F0" w:rsidR="00F12D30" w:rsidRPr="00C6761E" w:rsidRDefault="00F12D30" w:rsidP="00F12D30"/>
    <w:p w14:paraId="59C5DA03" w14:textId="7FCF18CF" w:rsidR="00F12D30" w:rsidRPr="00C6761E" w:rsidRDefault="00F12D30" w:rsidP="00F12D30">
      <w:pPr>
        <w:pStyle w:val="Heading4"/>
      </w:pPr>
      <w:bookmarkStart w:id="4035" w:name="_CR11_4_2_4"/>
      <w:bookmarkStart w:id="4036" w:name="_Toc525231397"/>
      <w:bookmarkStart w:id="4037" w:name="_Toc59198797"/>
      <w:bookmarkStart w:id="4038" w:name="_Toc75283155"/>
      <w:bookmarkStart w:id="4039" w:name="_Toc172040392"/>
      <w:bookmarkEnd w:id="4035"/>
      <w:r w:rsidRPr="00C6761E">
        <w:t>11.4.2.4</w:t>
      </w:r>
      <w:r w:rsidRPr="00C6761E">
        <w:tab/>
        <w:t>Prose application ID</w:t>
      </w:r>
      <w:bookmarkEnd w:id="4036"/>
      <w:bookmarkEnd w:id="4037"/>
      <w:bookmarkEnd w:id="4038"/>
      <w:bookmarkEnd w:id="4039"/>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08834BE" w14:textId="77777777" w:rsidR="00F12D30" w:rsidRPr="00C6761E" w:rsidRDefault="00F12D30" w:rsidP="00F12D30">
      <w:pPr>
        <w:pStyle w:val="Heading4"/>
      </w:pPr>
      <w:bookmarkStart w:id="4040" w:name="_CR11_4_2_5"/>
      <w:bookmarkStart w:id="4041" w:name="_Toc525231398"/>
      <w:bookmarkStart w:id="4042" w:name="_Toc59198798"/>
      <w:bookmarkStart w:id="4043" w:name="_Toc75283156"/>
      <w:bookmarkStart w:id="4044" w:name="_Toc172040393"/>
      <w:bookmarkEnd w:id="4040"/>
      <w:r w:rsidRPr="00C6761E">
        <w:t>11.4.2.5</w:t>
      </w:r>
      <w:r w:rsidRPr="00C6761E">
        <w:tab/>
        <w:t>Application identity</w:t>
      </w:r>
      <w:bookmarkEnd w:id="4041"/>
      <w:bookmarkEnd w:id="4042"/>
      <w:bookmarkEnd w:id="4043"/>
      <w:bookmarkEnd w:id="4044"/>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045" w:name="_CR11_4_2_6"/>
      <w:bookmarkStart w:id="4046" w:name="_Toc75283157"/>
      <w:bookmarkStart w:id="4047" w:name="_Toc172040394"/>
      <w:bookmarkEnd w:id="4045"/>
      <w:r w:rsidRPr="00C6761E">
        <w:t>11.4.2.6</w:t>
      </w:r>
      <w:r w:rsidRPr="00C6761E">
        <w:tab/>
      </w:r>
      <w:bookmarkEnd w:id="4046"/>
      <w:r w:rsidRPr="00C6761E">
        <w:t>ProSe application code</w:t>
      </w:r>
      <w:bookmarkEnd w:id="4047"/>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lastRenderedPageBreak/>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Pr="00C6761E" w:rsidRDefault="00F12D30" w:rsidP="00F12D30">
      <w:pPr>
        <w:pStyle w:val="B1"/>
      </w:pPr>
      <w:r w:rsidRPr="00C6761E">
        <w:t>b)</w:t>
      </w:r>
      <w:r w:rsidRPr="00C6761E">
        <w:tab/>
        <w:t>in all other cases, the ProSe application is encoded as a 184 bitstring as defined in 3GPP TS 23.003 [12].</w:t>
      </w:r>
    </w:p>
    <w:p w14:paraId="57B49020" w14:textId="0F48B495" w:rsidR="00F12D30" w:rsidRPr="00C6761E" w:rsidRDefault="00F12D30" w:rsidP="00F12D30">
      <w:pPr>
        <w:pStyle w:val="Heading4"/>
      </w:pPr>
      <w:bookmarkStart w:id="4048" w:name="_CR11_4_2_7"/>
      <w:bookmarkStart w:id="4049" w:name="_Toc525231400"/>
      <w:bookmarkStart w:id="4050" w:name="_Toc59198800"/>
      <w:bookmarkStart w:id="4051" w:name="_Toc75283158"/>
      <w:bookmarkStart w:id="4052" w:name="_Toc172040395"/>
      <w:bookmarkEnd w:id="4048"/>
      <w:r w:rsidRPr="00C6761E">
        <w:t>11.4.2.7</w:t>
      </w:r>
      <w:r w:rsidRPr="00C6761E">
        <w:tab/>
      </w:r>
      <w:r w:rsidR="00B80B02" w:rsidRPr="00C6761E">
        <w:t>V</w:t>
      </w:r>
      <w:r w:rsidRPr="00C6761E">
        <w:t xml:space="preserve">alidity timer </w:t>
      </w:r>
      <w:bookmarkEnd w:id="4049"/>
      <w:bookmarkEnd w:id="4050"/>
      <w:bookmarkEnd w:id="4051"/>
      <w:r w:rsidRPr="00C6761E">
        <w:t>T5060</w:t>
      </w:r>
      <w:bookmarkEnd w:id="4052"/>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053" w:name="_CR11_4_2_8"/>
      <w:bookmarkStart w:id="4054" w:name="_Toc525231401"/>
      <w:bookmarkStart w:id="4055" w:name="_Toc59198801"/>
      <w:bookmarkStart w:id="4056" w:name="_Toc75283159"/>
      <w:bookmarkStart w:id="4057" w:name="_Toc172040396"/>
      <w:bookmarkEnd w:id="4053"/>
      <w:r w:rsidRPr="00C6761E">
        <w:t>11.4.2.8</w:t>
      </w:r>
      <w:r w:rsidRPr="00C6761E">
        <w:tab/>
        <w:t>PC3a control protocol cause value</w:t>
      </w:r>
      <w:bookmarkEnd w:id="4054"/>
      <w:bookmarkEnd w:id="4055"/>
      <w:bookmarkEnd w:id="4056"/>
      <w:bookmarkEnd w:id="4057"/>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058" w:name="_CRTable11_4_2_8_1"/>
      <w:r w:rsidRPr="00C6761E">
        <w:t>Table </w:t>
      </w:r>
      <w:bookmarkEnd w:id="4058"/>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059" w:name="_CR11_4_2_9"/>
      <w:bookmarkStart w:id="4060" w:name="_Toc525231405"/>
      <w:bookmarkStart w:id="4061" w:name="_Toc59198805"/>
      <w:bookmarkStart w:id="4062" w:name="_Toc75283163"/>
      <w:bookmarkStart w:id="4063" w:name="_Toc172040397"/>
      <w:bookmarkEnd w:id="4059"/>
      <w:r w:rsidRPr="00C6761E">
        <w:t>11.4.2.9</w:t>
      </w:r>
      <w:r w:rsidRPr="00C6761E">
        <w:tab/>
      </w:r>
      <w:bookmarkEnd w:id="4060"/>
      <w:bookmarkEnd w:id="4061"/>
      <w:bookmarkEnd w:id="4062"/>
      <w:r w:rsidRPr="00C6761E">
        <w:t>Discovery filter</w:t>
      </w:r>
      <w:bookmarkEnd w:id="4063"/>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064" w:name="_CR11_4_2_10"/>
      <w:bookmarkStart w:id="4065" w:name="_Toc525231409"/>
      <w:bookmarkStart w:id="4066" w:name="_Toc59198809"/>
      <w:bookmarkStart w:id="4067" w:name="_Toc75283167"/>
      <w:bookmarkStart w:id="4068" w:name="_Toc172040398"/>
      <w:bookmarkEnd w:id="4064"/>
      <w:r w:rsidRPr="00C6761E">
        <w:lastRenderedPageBreak/>
        <w:t>11.4.2.10</w:t>
      </w:r>
      <w:r w:rsidRPr="00C6761E">
        <w:tab/>
        <w:t>Monitored PLMN ID</w:t>
      </w:r>
      <w:bookmarkEnd w:id="4065"/>
      <w:bookmarkEnd w:id="4066"/>
      <w:bookmarkEnd w:id="4067"/>
      <w:bookmarkEnd w:id="4068"/>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069" w:name="_CR11_4_2_11"/>
      <w:bookmarkStart w:id="4070" w:name="_Toc525231410"/>
      <w:bookmarkStart w:id="4071" w:name="_Toc59198810"/>
      <w:bookmarkStart w:id="4072" w:name="_Toc75283168"/>
      <w:bookmarkStart w:id="4073" w:name="_Toc172040399"/>
      <w:bookmarkEnd w:id="4069"/>
      <w:r w:rsidRPr="00C6761E">
        <w:t>11.4.2.11</w:t>
      </w:r>
      <w:r w:rsidRPr="00C6761E">
        <w:tab/>
        <w:t>VPLMN ID</w:t>
      </w:r>
      <w:bookmarkEnd w:id="4070"/>
      <w:bookmarkEnd w:id="4071"/>
      <w:bookmarkEnd w:id="4072"/>
      <w:bookmarkEnd w:id="4073"/>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074" w:name="_CR11_4_2_12"/>
      <w:bookmarkStart w:id="4075" w:name="_Toc75283169"/>
      <w:bookmarkStart w:id="4076" w:name="_Toc172040400"/>
      <w:bookmarkEnd w:id="4074"/>
      <w:r w:rsidRPr="00C6761E">
        <w:t>11.4.2.12</w:t>
      </w:r>
      <w:r w:rsidRPr="00C6761E">
        <w:tab/>
        <w:t>UTC-based counter</w:t>
      </w:r>
      <w:bookmarkEnd w:id="4075"/>
      <w:bookmarkEnd w:id="4076"/>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077" w:name="_CR11_4_2_13"/>
      <w:bookmarkStart w:id="4078" w:name="_Toc525231412"/>
      <w:bookmarkStart w:id="4079" w:name="_Toc59198812"/>
      <w:bookmarkStart w:id="4080" w:name="_Toc75283170"/>
      <w:bookmarkStart w:id="4081" w:name="_Toc172040401"/>
      <w:bookmarkEnd w:id="4077"/>
      <w:r w:rsidRPr="00C6761E">
        <w:t>11.4.2.13</w:t>
      </w:r>
      <w:r w:rsidRPr="00C6761E">
        <w:tab/>
        <w:t xml:space="preserve">Validity timer </w:t>
      </w:r>
      <w:bookmarkEnd w:id="4078"/>
      <w:bookmarkEnd w:id="4079"/>
      <w:bookmarkEnd w:id="4080"/>
      <w:r w:rsidRPr="00C6761E">
        <w:t>T5072</w:t>
      </w:r>
      <w:bookmarkEnd w:id="4081"/>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082" w:name="_CR11_4_2_14"/>
      <w:bookmarkStart w:id="4083" w:name="_Toc525231413"/>
      <w:bookmarkStart w:id="4084" w:name="_Toc59198813"/>
      <w:bookmarkStart w:id="4085" w:name="_Toc75283171"/>
      <w:bookmarkStart w:id="4086" w:name="_Toc172040402"/>
      <w:bookmarkEnd w:id="4082"/>
      <w:r w:rsidRPr="00C6761E">
        <w:t>11.4.2.14</w:t>
      </w:r>
      <w:r w:rsidRPr="00C6761E">
        <w:tab/>
        <w:t>Metadata flag</w:t>
      </w:r>
      <w:bookmarkEnd w:id="4083"/>
      <w:bookmarkEnd w:id="4084"/>
      <w:bookmarkEnd w:id="4085"/>
      <w:bookmarkEnd w:id="4086"/>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087" w:name="_CR11_4_2_15"/>
      <w:bookmarkStart w:id="4088" w:name="_Toc525231414"/>
      <w:bookmarkStart w:id="4089" w:name="_Toc59198814"/>
      <w:bookmarkStart w:id="4090" w:name="_Toc75283172"/>
      <w:bookmarkStart w:id="4091" w:name="_Toc172040403"/>
      <w:bookmarkEnd w:id="4087"/>
      <w:r w:rsidRPr="00C6761E">
        <w:t>11.4.2.15</w:t>
      </w:r>
      <w:r w:rsidRPr="00C6761E">
        <w:tab/>
        <w:t>Metadata</w:t>
      </w:r>
      <w:bookmarkEnd w:id="4088"/>
      <w:bookmarkEnd w:id="4089"/>
      <w:bookmarkEnd w:id="4090"/>
      <w:bookmarkEnd w:id="4091"/>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092" w:name="_CR11_4_2_16"/>
      <w:bookmarkStart w:id="4093" w:name="_Toc525231416"/>
      <w:bookmarkStart w:id="4094" w:name="_Toc59198816"/>
      <w:bookmarkStart w:id="4095" w:name="_Toc75283174"/>
      <w:bookmarkStart w:id="4096" w:name="_Toc172040404"/>
      <w:bookmarkEnd w:id="4092"/>
      <w:r w:rsidRPr="00C6761E">
        <w:t>11.4.2.16</w:t>
      </w:r>
      <w:r w:rsidRPr="00C6761E">
        <w:tab/>
        <w:t>Current time</w:t>
      </w:r>
      <w:bookmarkEnd w:id="4093"/>
      <w:bookmarkEnd w:id="4094"/>
      <w:bookmarkEnd w:id="4095"/>
      <w:bookmarkEnd w:id="4096"/>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097" w:name="_CR11_4_2_17"/>
      <w:bookmarkStart w:id="4098" w:name="_Toc525231417"/>
      <w:bookmarkStart w:id="4099" w:name="_Toc59198817"/>
      <w:bookmarkStart w:id="4100" w:name="_Toc75283175"/>
      <w:bookmarkStart w:id="4101" w:name="_Toc172040405"/>
      <w:bookmarkEnd w:id="4097"/>
      <w:r w:rsidRPr="00C6761E">
        <w:t>11.4.2.17</w:t>
      </w:r>
      <w:r w:rsidRPr="00C6761E">
        <w:tab/>
        <w:t>Max offset</w:t>
      </w:r>
      <w:bookmarkEnd w:id="4098"/>
      <w:bookmarkEnd w:id="4099"/>
      <w:bookmarkEnd w:id="4100"/>
      <w:bookmarkEnd w:id="4101"/>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102" w:name="_CR11_4_2_18"/>
      <w:bookmarkStart w:id="4103" w:name="_Toc525231418"/>
      <w:bookmarkStart w:id="4104" w:name="_Toc59198818"/>
      <w:bookmarkStart w:id="4105" w:name="_Toc75283176"/>
      <w:bookmarkStart w:id="4106" w:name="_Toc172040406"/>
      <w:bookmarkEnd w:id="4102"/>
      <w:r w:rsidRPr="00C6761E">
        <w:t>11.4.2.18</w:t>
      </w:r>
      <w:r w:rsidRPr="00C6761E">
        <w:tab/>
        <w:t>Discovery type</w:t>
      </w:r>
      <w:bookmarkEnd w:id="4103"/>
      <w:bookmarkEnd w:id="4104"/>
      <w:bookmarkEnd w:id="4105"/>
      <w:bookmarkEnd w:id="4106"/>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107" w:name="_CRTable11_4_2_18_1"/>
      <w:r w:rsidRPr="00C6761E">
        <w:lastRenderedPageBreak/>
        <w:t>Table </w:t>
      </w:r>
      <w:bookmarkEnd w:id="4107"/>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108" w:name="_CR11_4_2_19"/>
      <w:bookmarkStart w:id="4109" w:name="_Toc525231419"/>
      <w:bookmarkStart w:id="4110" w:name="_Toc59198819"/>
      <w:bookmarkStart w:id="4111" w:name="_Toc75283177"/>
      <w:bookmarkStart w:id="4112" w:name="_Toc172040407"/>
      <w:bookmarkEnd w:id="4108"/>
      <w:r w:rsidRPr="00C6761E">
        <w:t>11.4.2.19</w:t>
      </w:r>
      <w:r w:rsidRPr="00C6761E">
        <w:tab/>
        <w:t xml:space="preserve">Match report refresh timer </w:t>
      </w:r>
      <w:bookmarkEnd w:id="4109"/>
      <w:bookmarkEnd w:id="4110"/>
      <w:bookmarkEnd w:id="4111"/>
      <w:r w:rsidRPr="00C6761E">
        <w:t>T5074</w:t>
      </w:r>
      <w:bookmarkEnd w:id="4112"/>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113" w:name="_CR11_4_2_20"/>
      <w:bookmarkStart w:id="4114" w:name="_Toc525231420"/>
      <w:bookmarkStart w:id="4115" w:name="_Toc59198820"/>
      <w:bookmarkStart w:id="4116" w:name="_Toc75283178"/>
      <w:bookmarkStart w:id="4117" w:name="_Toc172040408"/>
      <w:bookmarkEnd w:id="4113"/>
      <w:r w:rsidRPr="00C6761E">
        <w:t>11.4.2.20</w:t>
      </w:r>
      <w:r w:rsidRPr="00C6761E">
        <w:tab/>
        <w:t>Requested timer</w:t>
      </w:r>
      <w:bookmarkEnd w:id="4114"/>
      <w:bookmarkEnd w:id="4115"/>
      <w:bookmarkEnd w:id="4116"/>
      <w:bookmarkEnd w:id="4117"/>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118" w:name="_CR11_4_2_21"/>
      <w:bookmarkStart w:id="4119" w:name="_Toc525231421"/>
      <w:bookmarkStart w:id="4120" w:name="_Toc59198821"/>
      <w:bookmarkStart w:id="4121" w:name="_Toc75283179"/>
      <w:bookmarkStart w:id="4122" w:name="_Toc172040409"/>
      <w:bookmarkEnd w:id="4118"/>
      <w:r w:rsidRPr="00C6761E">
        <w:t>11.4.2.21</w:t>
      </w:r>
      <w:r w:rsidRPr="00C6761E">
        <w:tab/>
      </w:r>
      <w:r w:rsidRPr="00C6761E">
        <w:rPr>
          <w:lang w:eastAsia="zh-CN"/>
        </w:rPr>
        <w:t xml:space="preserve">DDNMF </w:t>
      </w:r>
      <w:r w:rsidR="007829C6" w:rsidRPr="00C6761E">
        <w:t>t</w:t>
      </w:r>
      <w:r w:rsidRPr="00C6761E">
        <w:t>ransaction ID</w:t>
      </w:r>
      <w:bookmarkEnd w:id="4119"/>
      <w:bookmarkEnd w:id="4120"/>
      <w:bookmarkEnd w:id="4121"/>
      <w:bookmarkEnd w:id="4122"/>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123" w:name="_CR11_4_2_22"/>
      <w:bookmarkStart w:id="4124" w:name="_Toc525231422"/>
      <w:bookmarkStart w:id="4125" w:name="_Toc59198822"/>
      <w:bookmarkStart w:id="4126" w:name="_Toc75283180"/>
      <w:bookmarkStart w:id="4127" w:name="_Toc172040410"/>
      <w:bookmarkEnd w:id="4123"/>
      <w:r w:rsidRPr="00C6761E">
        <w:t>11.4.2.22</w:t>
      </w:r>
      <w:r w:rsidRPr="00C6761E">
        <w:tab/>
        <w:t>Update info</w:t>
      </w:r>
      <w:bookmarkEnd w:id="4124"/>
      <w:bookmarkEnd w:id="4125"/>
      <w:bookmarkEnd w:id="4126"/>
      <w:bookmarkEnd w:id="4127"/>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128" w:name="_CR11_4_2_23"/>
      <w:bookmarkStart w:id="4129" w:name="_Toc525231423"/>
      <w:bookmarkStart w:id="4130" w:name="_Toc59198823"/>
      <w:bookmarkStart w:id="4131" w:name="_Toc75283181"/>
      <w:bookmarkStart w:id="4132" w:name="_Toc172040411"/>
      <w:bookmarkEnd w:id="4128"/>
      <w:r w:rsidRPr="00C6761E">
        <w:lastRenderedPageBreak/>
        <w:t>11.4.2.23</w:t>
      </w:r>
      <w:r w:rsidRPr="00C6761E">
        <w:tab/>
        <w:t>RPAUID</w:t>
      </w:r>
      <w:bookmarkEnd w:id="4129"/>
      <w:bookmarkEnd w:id="4130"/>
      <w:bookmarkEnd w:id="4131"/>
      <w:bookmarkEnd w:id="4132"/>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133" w:name="_CR11_4_2_24"/>
      <w:bookmarkStart w:id="4134" w:name="_Toc525231424"/>
      <w:bookmarkStart w:id="4135" w:name="_Toc59198824"/>
      <w:bookmarkStart w:id="4136" w:name="_Toc75283182"/>
      <w:bookmarkStart w:id="4137" w:name="_Toc172040412"/>
      <w:bookmarkEnd w:id="4133"/>
      <w:r w:rsidRPr="00C6761E">
        <w:t>11.4.2.24</w:t>
      </w:r>
      <w:r w:rsidRPr="00C6761E">
        <w:tab/>
        <w:t>Announcing type</w:t>
      </w:r>
      <w:bookmarkEnd w:id="4134"/>
      <w:bookmarkEnd w:id="4135"/>
      <w:bookmarkEnd w:id="4136"/>
      <w:bookmarkEnd w:id="4137"/>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138" w:name="_CRTable11_4_2_24_1"/>
      <w:r w:rsidRPr="00C6761E">
        <w:t>Table </w:t>
      </w:r>
      <w:bookmarkEnd w:id="4138"/>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139" w:name="_CR11_4_2_25"/>
      <w:bookmarkStart w:id="4140" w:name="_Toc525231425"/>
      <w:bookmarkStart w:id="4141" w:name="_Toc59198825"/>
      <w:bookmarkStart w:id="4142" w:name="_Toc75283183"/>
      <w:bookmarkStart w:id="4143" w:name="_Toc172040413"/>
      <w:bookmarkEnd w:id="4139"/>
      <w:r w:rsidRPr="00C6761E">
        <w:t>11.4.2.25</w:t>
      </w:r>
      <w:r w:rsidRPr="00C6761E">
        <w:tab/>
        <w:t>Application level container</w:t>
      </w:r>
      <w:bookmarkEnd w:id="4140"/>
      <w:bookmarkEnd w:id="4141"/>
      <w:bookmarkEnd w:id="4142"/>
      <w:bookmarkEnd w:id="4143"/>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144" w:name="_CR11_4_2_26"/>
      <w:bookmarkStart w:id="4145" w:name="_Toc525231426"/>
      <w:bookmarkStart w:id="4146" w:name="_Toc59198826"/>
      <w:bookmarkStart w:id="4147" w:name="_Toc75283184"/>
      <w:bookmarkStart w:id="4148" w:name="_Toc172040414"/>
      <w:bookmarkEnd w:id="4144"/>
      <w:r w:rsidRPr="00C6761E">
        <w:t>11.4.2.26</w:t>
      </w:r>
      <w:r w:rsidRPr="00C6761E">
        <w:tab/>
        <w:t>Discovery entry ID</w:t>
      </w:r>
      <w:bookmarkEnd w:id="4145"/>
      <w:bookmarkEnd w:id="4146"/>
      <w:bookmarkEnd w:id="4147"/>
      <w:bookmarkEnd w:id="4148"/>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149" w:name="_CR11_4_2_27"/>
      <w:bookmarkStart w:id="4150" w:name="_Toc75283185"/>
      <w:bookmarkStart w:id="4151" w:name="_Toc172040415"/>
      <w:bookmarkEnd w:id="4149"/>
      <w:r w:rsidRPr="00C6761E">
        <w:t>11.4.2.27</w:t>
      </w:r>
      <w:r w:rsidRPr="00C6761E">
        <w:tab/>
        <w:t>ProSe restricted code</w:t>
      </w:r>
      <w:bookmarkEnd w:id="4150"/>
      <w:bookmarkEnd w:id="4151"/>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152" w:name="_CR11_4_2_28"/>
      <w:bookmarkStart w:id="4153" w:name="_Toc525231428"/>
      <w:bookmarkStart w:id="4154" w:name="_Toc59198828"/>
      <w:bookmarkStart w:id="4155" w:name="_Toc75283186"/>
      <w:bookmarkStart w:id="4156" w:name="_Toc172040416"/>
      <w:bookmarkEnd w:id="4152"/>
      <w:r w:rsidRPr="00C6761E">
        <w:t>11.4.2.28</w:t>
      </w:r>
      <w:r w:rsidRPr="00C6761E">
        <w:tab/>
      </w:r>
      <w:bookmarkEnd w:id="4153"/>
      <w:bookmarkEnd w:id="4154"/>
      <w:bookmarkEnd w:id="4155"/>
      <w:r w:rsidRPr="00C6761E">
        <w:t>ProSe restricted code suffix range</w:t>
      </w:r>
      <w:bookmarkEnd w:id="4156"/>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lastRenderedPageBreak/>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157" w:name="_CR11_4_2_29"/>
      <w:bookmarkStart w:id="4158" w:name="_Toc525231429"/>
      <w:bookmarkStart w:id="4159" w:name="_Toc59198829"/>
      <w:bookmarkStart w:id="4160" w:name="_Toc75283187"/>
      <w:bookmarkStart w:id="4161" w:name="_Toc172040417"/>
      <w:bookmarkEnd w:id="4157"/>
      <w:r w:rsidRPr="00C6761E">
        <w:t>11.4.2.29</w:t>
      </w:r>
      <w:r w:rsidRPr="00C6761E">
        <w:tab/>
        <w:t>On demand announcing enabled indicator</w:t>
      </w:r>
      <w:bookmarkEnd w:id="4158"/>
      <w:bookmarkEnd w:id="4159"/>
      <w:bookmarkEnd w:id="4160"/>
      <w:bookmarkEnd w:id="4161"/>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162" w:name="_CR11_4_2_30"/>
      <w:bookmarkStart w:id="4163" w:name="_Toc525231430"/>
      <w:bookmarkStart w:id="4164" w:name="_Toc59198830"/>
      <w:bookmarkStart w:id="4165" w:name="_Toc75283188"/>
      <w:bookmarkStart w:id="4166" w:name="_Toc172040418"/>
      <w:bookmarkEnd w:id="4162"/>
      <w:r w:rsidRPr="00C6761E">
        <w:t>11.4.2.30</w:t>
      </w:r>
      <w:r w:rsidRPr="00C6761E">
        <w:tab/>
        <w:t xml:space="preserve">Restricted </w:t>
      </w:r>
      <w:bookmarkEnd w:id="4163"/>
      <w:bookmarkEnd w:id="4164"/>
      <w:bookmarkEnd w:id="4165"/>
      <w:r w:rsidRPr="00C6761E">
        <w:t>discovery filter</w:t>
      </w:r>
      <w:bookmarkEnd w:id="4166"/>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167" w:name="_CR11_4_2_31"/>
      <w:bookmarkStart w:id="4168" w:name="_Toc525231431"/>
      <w:bookmarkStart w:id="4169" w:name="_Toc59198831"/>
      <w:bookmarkStart w:id="4170" w:name="_Toc75283189"/>
      <w:bookmarkStart w:id="4171" w:name="_Toc172040419"/>
      <w:bookmarkEnd w:id="4167"/>
      <w:r w:rsidRPr="00C6761E">
        <w:t>11.4.2.31</w:t>
      </w:r>
      <w:r w:rsidRPr="00C6761E">
        <w:tab/>
        <w:t>ACE enabled indicator</w:t>
      </w:r>
      <w:bookmarkEnd w:id="4168"/>
      <w:bookmarkEnd w:id="4169"/>
      <w:bookmarkEnd w:id="4170"/>
      <w:bookmarkEnd w:id="4171"/>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172" w:name="_CRTable11_4_2_31_1"/>
      <w:r w:rsidRPr="00C6761E">
        <w:t>Table </w:t>
      </w:r>
      <w:bookmarkEnd w:id="4172"/>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173" w:name="_CR11_4_2_32"/>
      <w:bookmarkStart w:id="4174" w:name="_Toc525231432"/>
      <w:bookmarkStart w:id="4175" w:name="_Toc59198832"/>
      <w:bookmarkStart w:id="4176" w:name="_Toc75283190"/>
      <w:bookmarkStart w:id="4177" w:name="_Toc172040420"/>
      <w:bookmarkEnd w:id="4173"/>
      <w:r w:rsidRPr="00C6761E">
        <w:t>11.4.2.32</w:t>
      </w:r>
      <w:r w:rsidRPr="00C6761E">
        <w:tab/>
        <w:t xml:space="preserve">Validity timer </w:t>
      </w:r>
      <w:bookmarkEnd w:id="4174"/>
      <w:bookmarkEnd w:id="4175"/>
      <w:bookmarkEnd w:id="4176"/>
      <w:r w:rsidRPr="00C6761E">
        <w:t>T5062</w:t>
      </w:r>
      <w:bookmarkEnd w:id="4177"/>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178" w:name="_CR11_4_2_33"/>
      <w:bookmarkStart w:id="4179" w:name="_Toc525231433"/>
      <w:bookmarkStart w:id="4180" w:name="_Toc59198833"/>
      <w:bookmarkStart w:id="4181" w:name="_Toc75283191"/>
      <w:bookmarkStart w:id="4182" w:name="_Toc172040421"/>
      <w:bookmarkEnd w:id="4178"/>
      <w:r w:rsidRPr="00C6761E">
        <w:t>11.4.2.33</w:t>
      </w:r>
      <w:r w:rsidRPr="00C6761E">
        <w:tab/>
      </w:r>
      <w:bookmarkEnd w:id="4179"/>
      <w:bookmarkEnd w:id="4180"/>
      <w:bookmarkEnd w:id="4181"/>
      <w:r w:rsidRPr="00C6761E">
        <w:t>Restricted code security material</w:t>
      </w:r>
      <w:bookmarkEnd w:id="4182"/>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lastRenderedPageBreak/>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183" w:name="_CR11_4_2_34"/>
      <w:bookmarkStart w:id="4184" w:name="_Toc525231434"/>
      <w:bookmarkStart w:id="4185" w:name="_Toc59198834"/>
      <w:bookmarkStart w:id="4186" w:name="_Toc75283192"/>
      <w:bookmarkStart w:id="4187" w:name="_Toc172040422"/>
      <w:bookmarkEnd w:id="4183"/>
      <w:r w:rsidRPr="00C6761E">
        <w:t>11.4.2.34</w:t>
      </w:r>
      <w:r w:rsidRPr="00C6761E">
        <w:tab/>
        <w:t>Discovery model</w:t>
      </w:r>
      <w:bookmarkEnd w:id="4184"/>
      <w:bookmarkEnd w:id="4185"/>
      <w:bookmarkEnd w:id="4186"/>
      <w:bookmarkEnd w:id="4187"/>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188" w:name="_CRTable11_4_2_34_1"/>
      <w:r w:rsidRPr="00C6761E">
        <w:t>Table </w:t>
      </w:r>
      <w:bookmarkEnd w:id="4188"/>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189" w:name="_CR11_4_2_35"/>
      <w:bookmarkStart w:id="4190" w:name="_Toc525231435"/>
      <w:bookmarkStart w:id="4191" w:name="_Toc59198835"/>
      <w:bookmarkStart w:id="4192" w:name="_Toc75283193"/>
      <w:bookmarkStart w:id="4193" w:name="_Toc172040423"/>
      <w:bookmarkEnd w:id="4189"/>
      <w:r w:rsidRPr="00C6761E">
        <w:t>11.4.2.35</w:t>
      </w:r>
      <w:r w:rsidRPr="00C6761E">
        <w:tab/>
        <w:t>ProSe response code</w:t>
      </w:r>
      <w:bookmarkEnd w:id="4190"/>
      <w:bookmarkEnd w:id="4191"/>
      <w:bookmarkEnd w:id="4192"/>
      <w:bookmarkEnd w:id="4193"/>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194" w:name="_CR11_4_2_36"/>
      <w:bookmarkStart w:id="4195" w:name="_Toc525231436"/>
      <w:bookmarkStart w:id="4196" w:name="_Toc59198836"/>
      <w:bookmarkStart w:id="4197" w:name="_Toc75283194"/>
      <w:bookmarkStart w:id="4198" w:name="_Toc172040424"/>
      <w:bookmarkEnd w:id="4194"/>
      <w:r w:rsidRPr="00C6761E">
        <w:t>11.4.2.36</w:t>
      </w:r>
      <w:r w:rsidRPr="00C6761E">
        <w:tab/>
        <w:t>Discovery query filter</w:t>
      </w:r>
      <w:bookmarkEnd w:id="4195"/>
      <w:bookmarkEnd w:id="4196"/>
      <w:bookmarkEnd w:id="4197"/>
      <w:bookmarkEnd w:id="4198"/>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199" w:name="_CR11_4_2_37"/>
      <w:bookmarkStart w:id="4200" w:name="_Toc525231437"/>
      <w:bookmarkStart w:id="4201" w:name="_Toc59198837"/>
      <w:bookmarkStart w:id="4202" w:name="_Toc75283195"/>
      <w:bookmarkStart w:id="4203" w:name="_Toc172040425"/>
      <w:bookmarkEnd w:id="4199"/>
      <w:r w:rsidRPr="00C6761E">
        <w:t>11.4.2.37</w:t>
      </w:r>
      <w:r w:rsidRPr="00C6761E">
        <w:tab/>
        <w:t xml:space="preserve">Validity timer </w:t>
      </w:r>
      <w:bookmarkEnd w:id="4200"/>
      <w:bookmarkEnd w:id="4201"/>
      <w:bookmarkEnd w:id="4202"/>
      <w:r w:rsidRPr="00C6761E">
        <w:t>T5068</w:t>
      </w:r>
      <w:bookmarkEnd w:id="4203"/>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204" w:name="_CR11_4_2_38"/>
      <w:bookmarkStart w:id="4205" w:name="_Toc525231438"/>
      <w:bookmarkStart w:id="4206" w:name="_Toc59198838"/>
      <w:bookmarkStart w:id="4207" w:name="_Toc75283196"/>
      <w:bookmarkStart w:id="4208" w:name="_Toc172040426"/>
      <w:bookmarkEnd w:id="4204"/>
      <w:r w:rsidRPr="00C6761E">
        <w:t>11.4.2.38</w:t>
      </w:r>
      <w:r w:rsidRPr="00C6761E">
        <w:tab/>
        <w:t>Subquery result</w:t>
      </w:r>
      <w:bookmarkEnd w:id="4205"/>
      <w:bookmarkEnd w:id="4206"/>
      <w:bookmarkEnd w:id="4207"/>
      <w:bookmarkEnd w:id="4208"/>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w:t>
      </w:r>
      <w:r w:rsidRPr="00C6761E">
        <w:lastRenderedPageBreak/>
        <w:t>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209" w:name="_CR11_4_2_39"/>
      <w:bookmarkStart w:id="4210" w:name="_Toc525231453"/>
      <w:bookmarkStart w:id="4211" w:name="_Toc59198853"/>
      <w:bookmarkStart w:id="4212" w:name="_Toc75283211"/>
      <w:bookmarkStart w:id="4213" w:name="_Toc172040427"/>
      <w:bookmarkEnd w:id="4209"/>
      <w:r w:rsidRPr="00C6761E">
        <w:t>11.4.2.39</w:t>
      </w:r>
      <w:r w:rsidRPr="00C6761E">
        <w:tab/>
        <w:t xml:space="preserve">Validity timer </w:t>
      </w:r>
      <w:bookmarkEnd w:id="4210"/>
      <w:bookmarkEnd w:id="4211"/>
      <w:bookmarkEnd w:id="4212"/>
      <w:r w:rsidRPr="00C6761E">
        <w:t>T5076</w:t>
      </w:r>
      <w:bookmarkEnd w:id="4213"/>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214" w:name="_CR11_4_2_40"/>
      <w:bookmarkStart w:id="4215" w:name="_Toc525231454"/>
      <w:bookmarkStart w:id="4216" w:name="_Toc59198854"/>
      <w:bookmarkStart w:id="4217" w:name="_Toc75283212"/>
      <w:bookmarkStart w:id="4218" w:name="_Toc172040428"/>
      <w:bookmarkEnd w:id="4214"/>
      <w:r w:rsidRPr="00C6761E">
        <w:t>11.4.2.40</w:t>
      </w:r>
      <w:r w:rsidRPr="00C6761E">
        <w:tab/>
        <w:t xml:space="preserve">Match report refresh timer </w:t>
      </w:r>
      <w:bookmarkEnd w:id="4215"/>
      <w:bookmarkEnd w:id="4216"/>
      <w:bookmarkEnd w:id="4217"/>
      <w:r w:rsidRPr="00C6761E">
        <w:t>T5077</w:t>
      </w:r>
      <w:bookmarkEnd w:id="4218"/>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219" w:name="_CR11_4_2_41"/>
      <w:bookmarkStart w:id="4220" w:name="_Toc75283213"/>
      <w:bookmarkStart w:id="4221" w:name="_Toc59198855"/>
      <w:bookmarkStart w:id="4222" w:name="_Toc525231455"/>
      <w:bookmarkStart w:id="4223" w:name="_Toc172040429"/>
      <w:bookmarkEnd w:id="4219"/>
      <w:r w:rsidRPr="00C6761E">
        <w:t>11.4.2.41</w:t>
      </w:r>
      <w:r w:rsidRPr="00C6761E">
        <w:tab/>
        <w:t>Metadata index mask</w:t>
      </w:r>
      <w:bookmarkEnd w:id="4220"/>
      <w:bookmarkEnd w:id="4221"/>
      <w:bookmarkEnd w:id="4222"/>
      <w:bookmarkEnd w:id="4223"/>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224" w:name="_CR11_4_2_42"/>
      <w:bookmarkStart w:id="4225" w:name="_Toc525231456"/>
      <w:bookmarkStart w:id="4226" w:name="_Toc59198856"/>
      <w:bookmarkStart w:id="4227" w:name="_Toc75283214"/>
      <w:bookmarkStart w:id="4228" w:name="_Toc172040430"/>
      <w:bookmarkEnd w:id="4224"/>
      <w:r w:rsidRPr="00C6761E">
        <w:t>11.4.2.42</w:t>
      </w:r>
      <w:r w:rsidRPr="00C6761E">
        <w:tab/>
      </w:r>
      <w:r w:rsidR="004152EF" w:rsidRPr="00C6761E">
        <w:t>Network-initiated transaction method</w:t>
      </w:r>
      <w:bookmarkEnd w:id="4225"/>
      <w:bookmarkEnd w:id="4226"/>
      <w:bookmarkEnd w:id="4227"/>
      <w:bookmarkEnd w:id="4228"/>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229" w:name="_CRTable11_4_2_42_1"/>
      <w:r w:rsidRPr="00C6761E">
        <w:t>Table </w:t>
      </w:r>
      <w:bookmarkEnd w:id="4229"/>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230" w:name="_CR11_4_2_43"/>
      <w:bookmarkStart w:id="4231" w:name="_Toc525231457"/>
      <w:bookmarkStart w:id="4232" w:name="_Toc59198857"/>
      <w:bookmarkStart w:id="4233" w:name="_Toc75283215"/>
      <w:bookmarkStart w:id="4234" w:name="_Toc172040431"/>
      <w:bookmarkEnd w:id="4230"/>
      <w:r w:rsidRPr="00C6761E">
        <w:t>11.4.2.43</w:t>
      </w:r>
      <w:r w:rsidRPr="00C6761E">
        <w:tab/>
        <w:t>Announcing PLMN ID</w:t>
      </w:r>
      <w:bookmarkEnd w:id="4231"/>
      <w:bookmarkEnd w:id="4232"/>
      <w:bookmarkEnd w:id="4233"/>
      <w:bookmarkEnd w:id="4234"/>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235" w:name="_CR11_4_2_44"/>
      <w:bookmarkStart w:id="4236" w:name="_Toc525231458"/>
      <w:bookmarkStart w:id="4237" w:name="_Toc59198858"/>
      <w:bookmarkStart w:id="4238" w:name="_Toc75283216"/>
      <w:bookmarkStart w:id="4239" w:name="_Toc172040432"/>
      <w:bookmarkEnd w:id="4235"/>
      <w:r w:rsidRPr="00C6761E">
        <w:t>11.4.2.44</w:t>
      </w:r>
      <w:r w:rsidRPr="00C6761E">
        <w:tab/>
        <w:t>Metadata Indicator</w:t>
      </w:r>
      <w:bookmarkEnd w:id="4236"/>
      <w:bookmarkEnd w:id="4237"/>
      <w:bookmarkEnd w:id="4238"/>
      <w:bookmarkEnd w:id="4239"/>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240" w:name="_CRTable11_4_2_44_1"/>
      <w:r w:rsidRPr="00C6761E">
        <w:lastRenderedPageBreak/>
        <w:t>Table </w:t>
      </w:r>
      <w:bookmarkEnd w:id="4240"/>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241" w:name="_CR11_4_2_45"/>
      <w:bookmarkStart w:id="4242" w:name="_Toc525231461"/>
      <w:bookmarkStart w:id="4243" w:name="_Toc59198861"/>
      <w:bookmarkStart w:id="4244" w:name="_Toc75283219"/>
      <w:bookmarkStart w:id="4245" w:name="_Toc525231463"/>
      <w:bookmarkStart w:id="4246" w:name="_Toc59198863"/>
      <w:bookmarkStart w:id="4247" w:name="_Toc75283221"/>
      <w:bookmarkStart w:id="4248" w:name="_Toc172040433"/>
      <w:bookmarkEnd w:id="4241"/>
      <w:r w:rsidRPr="00C6761E">
        <w:t>11.4.2.45</w:t>
      </w:r>
      <w:r w:rsidRPr="00C6761E">
        <w:tab/>
        <w:t>ProSe application code prefix</w:t>
      </w:r>
      <w:bookmarkEnd w:id="4242"/>
      <w:bookmarkEnd w:id="4243"/>
      <w:bookmarkEnd w:id="4244"/>
      <w:bookmarkEnd w:id="4248"/>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249" w:name="_CR11_4_2_46"/>
      <w:bookmarkStart w:id="4250" w:name="_Toc525231462"/>
      <w:bookmarkStart w:id="4251" w:name="_Toc59198862"/>
      <w:bookmarkStart w:id="4252" w:name="_Toc75283220"/>
      <w:bookmarkStart w:id="4253" w:name="_Toc172040434"/>
      <w:bookmarkEnd w:id="4249"/>
      <w:r w:rsidRPr="00C6761E">
        <w:t>11.4.2.46</w:t>
      </w:r>
      <w:r w:rsidRPr="00C6761E">
        <w:tab/>
        <w:t>ProSe application code suffix</w:t>
      </w:r>
      <w:bookmarkEnd w:id="4250"/>
      <w:bookmarkEnd w:id="4251"/>
      <w:bookmarkEnd w:id="4252"/>
      <w:bookmarkEnd w:id="4253"/>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254" w:name="_CR11_4_2_47"/>
      <w:bookmarkStart w:id="4255" w:name="_Toc172040435"/>
      <w:bookmarkEnd w:id="4254"/>
      <w:r w:rsidRPr="00C6761E">
        <w:t>11.4.2.47</w:t>
      </w:r>
      <w:r w:rsidRPr="00C6761E">
        <w:tab/>
        <w:t>ProSe application code ACE</w:t>
      </w:r>
      <w:bookmarkEnd w:id="4245"/>
      <w:bookmarkEnd w:id="4246"/>
      <w:bookmarkEnd w:id="4247"/>
      <w:bookmarkEnd w:id="4255"/>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256" w:name="_CR11_4_2_48"/>
      <w:bookmarkStart w:id="4257" w:name="_Toc89097585"/>
      <w:bookmarkStart w:id="4258" w:name="_Toc172040436"/>
      <w:bookmarkEnd w:id="4256"/>
      <w:r w:rsidRPr="00C6761E">
        <w:t>11.4.2.</w:t>
      </w:r>
      <w:r w:rsidR="00A16EAB" w:rsidRPr="00C6761E">
        <w:t>48</w:t>
      </w:r>
      <w:r w:rsidRPr="00C6761E">
        <w:tab/>
      </w:r>
      <w:bookmarkEnd w:id="4257"/>
      <w:r w:rsidRPr="00C6761E">
        <w:t>Discovery key</w:t>
      </w:r>
      <w:bookmarkEnd w:id="4258"/>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259" w:name="_CR11_4_2_49"/>
      <w:bookmarkStart w:id="4260" w:name="_Toc89097609"/>
      <w:bookmarkStart w:id="4261" w:name="_Toc172040437"/>
      <w:bookmarkEnd w:id="4259"/>
      <w:r w:rsidRPr="00C6761E">
        <w:t>11.4.2.</w:t>
      </w:r>
      <w:r w:rsidR="00A16EAB" w:rsidRPr="00C6761E">
        <w:t>49</w:t>
      </w:r>
      <w:r w:rsidRPr="00C6761E">
        <w:tab/>
      </w:r>
      <w:bookmarkEnd w:id="4260"/>
      <w:r w:rsidRPr="00C6761E">
        <w:t>PC5 security policies</w:t>
      </w:r>
      <w:bookmarkEnd w:id="4261"/>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262" w:name="_CR11_4_2_50"/>
      <w:bookmarkStart w:id="4263" w:name="_Toc172040438"/>
      <w:bookmarkEnd w:id="4262"/>
      <w:r w:rsidRPr="00C6761E">
        <w:t>11.4.2.50</w:t>
      </w:r>
      <w:r w:rsidRPr="00C6761E">
        <w:tab/>
        <w:t>PC5 UE ciphering algorithm capability</w:t>
      </w:r>
      <w:bookmarkEnd w:id="4263"/>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264" w:name="_CR11_4_2_51"/>
      <w:bookmarkStart w:id="4265" w:name="_Toc172040439"/>
      <w:bookmarkEnd w:id="4264"/>
      <w:r w:rsidRPr="00C6761E">
        <w:lastRenderedPageBreak/>
        <w:t>11.4.2.51</w:t>
      </w:r>
      <w:r w:rsidRPr="00C6761E">
        <w:tab/>
        <w:t>Selected PC5 ciphering algorithm</w:t>
      </w:r>
      <w:bookmarkEnd w:id="4265"/>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266" w:name="_CR11_4_2_52"/>
      <w:bookmarkStart w:id="4267" w:name="_Toc172040440"/>
      <w:bookmarkEnd w:id="4266"/>
      <w:r w:rsidRPr="00C6761E">
        <w:t>11.4.2.52</w:t>
      </w:r>
      <w:r w:rsidRPr="00C6761E">
        <w:tab/>
        <w:t>ProSe PC5 discovery message</w:t>
      </w:r>
      <w:bookmarkEnd w:id="4267"/>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268" w:name="_CR11_4_2_53"/>
      <w:bookmarkStart w:id="4269" w:name="_Toc172040441"/>
      <w:bookmarkEnd w:id="4268"/>
      <w:r w:rsidRPr="00C6761E">
        <w:t>11.4.2.53</w:t>
      </w:r>
      <w:r w:rsidRPr="00C6761E">
        <w:tab/>
        <w:t>PKMF address</w:t>
      </w:r>
      <w:bookmarkEnd w:id="4269"/>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270" w:name="_CRFigure11_4_2_53_1"/>
      <w:r w:rsidRPr="00C6761E">
        <w:t xml:space="preserve">Figure </w:t>
      </w:r>
      <w:bookmarkEnd w:id="4270"/>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271" w:name="_CRFigure11_4_2_53_2"/>
      <w:r w:rsidRPr="00C6761E">
        <w:t xml:space="preserve">Figure </w:t>
      </w:r>
      <w:bookmarkEnd w:id="4271"/>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272" w:name="_CRFigure11_4_2_53_3"/>
      <w:r w:rsidRPr="00C6761E">
        <w:t xml:space="preserve">Figure </w:t>
      </w:r>
      <w:bookmarkEnd w:id="4272"/>
      <w:r w:rsidRPr="00C6761E">
        <w:t>11.4.2.53.3: IPv6 address list</w:t>
      </w:r>
    </w:p>
    <w:p w14:paraId="31CA2BB2" w14:textId="5198EB1B" w:rsidR="002913C3" w:rsidRPr="00C6761E" w:rsidRDefault="002913C3" w:rsidP="00A41E47">
      <w:pPr>
        <w:pStyle w:val="TH"/>
      </w:pPr>
      <w:bookmarkStart w:id="4273" w:name="_CRTable11_4_2_53_1"/>
      <w:r w:rsidRPr="00C6761E">
        <w:t xml:space="preserve">Table </w:t>
      </w:r>
      <w:bookmarkEnd w:id="4273"/>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274" w:name="_CR11_5"/>
      <w:bookmarkStart w:id="4275" w:name="_Toc172040442"/>
      <w:bookmarkEnd w:id="4274"/>
      <w:r w:rsidRPr="00C6761E">
        <w:rPr>
          <w:noProof/>
        </w:rPr>
        <w:t>11.5</w:t>
      </w:r>
      <w:r w:rsidRPr="00C6761E">
        <w:rPr>
          <w:noProof/>
        </w:rPr>
        <w:tab/>
      </w:r>
      <w:r w:rsidR="00426724" w:rsidRPr="00C6761E">
        <w:rPr>
          <w:noProof/>
        </w:rPr>
        <w:t>Void</w:t>
      </w:r>
      <w:bookmarkEnd w:id="4275"/>
    </w:p>
    <w:p w14:paraId="6D0254CA" w14:textId="575DDF19" w:rsidR="008A4468" w:rsidRPr="00C6761E" w:rsidRDefault="008A4468" w:rsidP="008A4468">
      <w:pPr>
        <w:pStyle w:val="Heading2"/>
        <w:rPr>
          <w:noProof/>
        </w:rPr>
      </w:pPr>
      <w:bookmarkStart w:id="4276" w:name="_CR11_6"/>
      <w:bookmarkStart w:id="4277" w:name="_Toc172040443"/>
      <w:bookmarkEnd w:id="4276"/>
      <w:r w:rsidRPr="00C6761E">
        <w:rPr>
          <w:noProof/>
        </w:rPr>
        <w:t>11.6</w:t>
      </w:r>
      <w:r w:rsidRPr="00C6761E">
        <w:rPr>
          <w:noProof/>
        </w:rPr>
        <w:tab/>
        <w:t>5G ProSe security message over PC8 formats</w:t>
      </w:r>
      <w:bookmarkEnd w:id="4277"/>
    </w:p>
    <w:p w14:paraId="4744A0DE" w14:textId="48A02077" w:rsidR="008A4468" w:rsidRPr="00C6761E" w:rsidRDefault="008A4468" w:rsidP="008A4468">
      <w:pPr>
        <w:pStyle w:val="Heading3"/>
      </w:pPr>
      <w:bookmarkStart w:id="4278" w:name="_CR11_6_1"/>
      <w:bookmarkStart w:id="4279" w:name="_Toc172040444"/>
      <w:bookmarkEnd w:id="4278"/>
      <w:r w:rsidRPr="00C6761E">
        <w:t>11.6.1</w:t>
      </w:r>
      <w:r w:rsidRPr="00C6761E">
        <w:tab/>
        <w:t>Data types format in XML schema</w:t>
      </w:r>
      <w:bookmarkEnd w:id="4279"/>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280" w:name="_CRTable11_6_1_1"/>
      <w:r w:rsidRPr="00C6761E">
        <w:lastRenderedPageBreak/>
        <w:t xml:space="preserve">Table </w:t>
      </w:r>
      <w:bookmarkEnd w:id="4280"/>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281" w:name="_CR11_6_2"/>
      <w:bookmarkStart w:id="4282" w:name="_Toc172040445"/>
      <w:bookmarkEnd w:id="4281"/>
      <w:r w:rsidRPr="00C6761E">
        <w:t>11.6.2</w:t>
      </w:r>
      <w:r w:rsidRPr="00C6761E">
        <w:tab/>
        <w:t>Parameters in 5G ProSe security messages over PC8</w:t>
      </w:r>
      <w:bookmarkEnd w:id="4282"/>
    </w:p>
    <w:p w14:paraId="0E53BE0F" w14:textId="77777777" w:rsidR="005537E8" w:rsidRPr="00C6761E" w:rsidRDefault="005537E8" w:rsidP="006A5FDE">
      <w:pPr>
        <w:pStyle w:val="Heading4"/>
      </w:pPr>
      <w:bookmarkStart w:id="4283" w:name="_CR11_6_2_1"/>
      <w:bookmarkStart w:id="4284" w:name="_Toc172040446"/>
      <w:bookmarkEnd w:id="4283"/>
      <w:r w:rsidRPr="00C6761E">
        <w:t>11.6.2.1</w:t>
      </w:r>
      <w:r w:rsidRPr="00C6761E">
        <w:tab/>
        <w:t>Transaction ID</w:t>
      </w:r>
      <w:bookmarkEnd w:id="4284"/>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285" w:name="_CR11_6_2_2"/>
      <w:bookmarkStart w:id="4286" w:name="_Toc172040447"/>
      <w:bookmarkEnd w:id="4285"/>
      <w:r w:rsidRPr="00C6761E">
        <w:t>11.6.2.2</w:t>
      </w:r>
      <w:r w:rsidRPr="00C6761E">
        <w:tab/>
      </w:r>
      <w:r w:rsidR="00A06CA7" w:rsidRPr="00C6761E">
        <w:t>UP-</w:t>
      </w:r>
      <w:r w:rsidRPr="00C6761E">
        <w:t>PRUK</w:t>
      </w:r>
      <w:bookmarkEnd w:id="4286"/>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287" w:name="_CR11_6_2_3"/>
      <w:bookmarkStart w:id="4288" w:name="_Toc172040448"/>
      <w:bookmarkEnd w:id="4287"/>
      <w:r w:rsidRPr="00C6761E">
        <w:t>11.6.2.3</w:t>
      </w:r>
      <w:r w:rsidRPr="00C6761E">
        <w:tab/>
      </w:r>
      <w:r w:rsidR="00A06CA7" w:rsidRPr="00C6761E">
        <w:t>UP-</w:t>
      </w:r>
      <w:r w:rsidRPr="00C6761E">
        <w:t>PRUK ID</w:t>
      </w:r>
      <w:bookmarkEnd w:id="4288"/>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289" w:name="_CRTable11_6_2_3_1"/>
      <w:r w:rsidRPr="00C6761E">
        <w:t xml:space="preserve">Table </w:t>
      </w:r>
      <w:bookmarkEnd w:id="4289"/>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290" w:name="_CR11_6_2_4"/>
      <w:bookmarkStart w:id="4291" w:name="_Toc172040449"/>
      <w:bookmarkEnd w:id="4290"/>
      <w:r w:rsidRPr="00C6761E">
        <w:t>11.6.2.4</w:t>
      </w:r>
      <w:r w:rsidRPr="00C6761E">
        <w:tab/>
        <w:t>PC5 UE security capabilities</w:t>
      </w:r>
      <w:bookmarkEnd w:id="4291"/>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292" w:name="_CR11_6_2_5"/>
      <w:bookmarkStart w:id="4293" w:name="_Toc172040450"/>
      <w:bookmarkEnd w:id="4292"/>
      <w:r w:rsidRPr="00C6761E">
        <w:t>11.6.2.5</w:t>
      </w:r>
      <w:r w:rsidRPr="00C6761E">
        <w:tab/>
        <w:t>MCC</w:t>
      </w:r>
      <w:bookmarkEnd w:id="4293"/>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294" w:name="_CR11_6_2_6"/>
      <w:bookmarkStart w:id="4295" w:name="_Toc172040451"/>
      <w:bookmarkEnd w:id="4294"/>
      <w:r w:rsidRPr="00C6761E">
        <w:lastRenderedPageBreak/>
        <w:t>11.6.2.6</w:t>
      </w:r>
      <w:r w:rsidRPr="00C6761E">
        <w:tab/>
        <w:t>MNC</w:t>
      </w:r>
      <w:bookmarkEnd w:id="4295"/>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296" w:name="_CR11_6_2_7"/>
      <w:bookmarkStart w:id="4297" w:name="_Toc172040452"/>
      <w:bookmarkEnd w:id="4296"/>
      <w:r w:rsidRPr="00C6761E">
        <w:t>11.6.2.7</w:t>
      </w:r>
      <w:r w:rsidRPr="00C6761E">
        <w:tab/>
        <w:t>Current time</w:t>
      </w:r>
      <w:bookmarkEnd w:id="4297"/>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298" w:name="_CR11_6_2_8"/>
      <w:bookmarkStart w:id="4299" w:name="_Toc172040453"/>
      <w:bookmarkEnd w:id="4298"/>
      <w:r w:rsidRPr="00C6761E">
        <w:t>11.6.2.8</w:t>
      </w:r>
      <w:r w:rsidRPr="00C6761E">
        <w:tab/>
        <w:t>Max offset</w:t>
      </w:r>
      <w:bookmarkEnd w:id="4299"/>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300" w:name="_CR11_6_2_9"/>
      <w:bookmarkStart w:id="4301" w:name="_Toc172040454"/>
      <w:bookmarkEnd w:id="4300"/>
      <w:r w:rsidRPr="00C6761E">
        <w:t>11.6.2.9</w:t>
      </w:r>
      <w:r w:rsidRPr="00C6761E">
        <w:tab/>
        <w:t>Expiration timer</w:t>
      </w:r>
      <w:bookmarkEnd w:id="4301"/>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302" w:name="_CR11_6_2_10"/>
      <w:bookmarkStart w:id="4303" w:name="_Toc172040455"/>
      <w:bookmarkEnd w:id="4302"/>
      <w:r w:rsidRPr="00C6761E">
        <w:t>11.6.2.10</w:t>
      </w:r>
      <w:r w:rsidRPr="00C6761E">
        <w:tab/>
        <w:t>Relay service code</w:t>
      </w:r>
      <w:bookmarkEnd w:id="4303"/>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304" w:name="_CR11_6_2_11"/>
      <w:bookmarkStart w:id="4305" w:name="_Toc172040456"/>
      <w:bookmarkEnd w:id="4304"/>
      <w:r w:rsidRPr="00C6761E">
        <w:t>11.6.2.11</w:t>
      </w:r>
      <w:r w:rsidRPr="00C6761E">
        <w:tab/>
        <w:t>Selected PC5 ciphering algorithm</w:t>
      </w:r>
      <w:bookmarkEnd w:id="4305"/>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306" w:name="_CR11_6_2_12"/>
      <w:bookmarkStart w:id="4307" w:name="_Toc172040457"/>
      <w:bookmarkEnd w:id="4306"/>
      <w:r w:rsidRPr="00C6761E">
        <w:t>11.6.2.12</w:t>
      </w:r>
      <w:r w:rsidRPr="00C6761E">
        <w:tab/>
        <w:t>DUSK</w:t>
      </w:r>
      <w:bookmarkEnd w:id="4307"/>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308" w:name="_CR11_6_2_13"/>
      <w:bookmarkStart w:id="4309" w:name="_Toc172040458"/>
      <w:bookmarkEnd w:id="4308"/>
      <w:r w:rsidRPr="00C6761E">
        <w:t>11.6.2.13</w:t>
      </w:r>
      <w:r w:rsidRPr="00C6761E">
        <w:tab/>
        <w:t>DUIK</w:t>
      </w:r>
      <w:bookmarkEnd w:id="4309"/>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310" w:name="_CR11_6_2_14"/>
      <w:bookmarkStart w:id="4311" w:name="_Toc172040459"/>
      <w:bookmarkEnd w:id="4310"/>
      <w:r w:rsidRPr="00C6761E">
        <w:t>11.6.2.14</w:t>
      </w:r>
      <w:r w:rsidRPr="00C6761E">
        <w:tab/>
        <w:t>DUCK</w:t>
      </w:r>
      <w:bookmarkEnd w:id="4311"/>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312" w:name="_CR11_6_2_15"/>
      <w:bookmarkStart w:id="4313" w:name="_Toc172040460"/>
      <w:bookmarkEnd w:id="4312"/>
      <w:r w:rsidRPr="00C6761E">
        <w:t>11.6.2.15</w:t>
      </w:r>
      <w:r w:rsidRPr="00C6761E">
        <w:tab/>
        <w:t>Encrypted bitmask</w:t>
      </w:r>
      <w:bookmarkEnd w:id="4313"/>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314" w:name="_CR11_6_2_16"/>
      <w:bookmarkStart w:id="4315" w:name="_Toc172040461"/>
      <w:bookmarkEnd w:id="4314"/>
      <w:r w:rsidRPr="00C6761E">
        <w:t>11.6.2.16</w:t>
      </w:r>
      <w:r w:rsidRPr="00C6761E">
        <w:tab/>
        <w:t>GPI</w:t>
      </w:r>
      <w:bookmarkEnd w:id="4315"/>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316" w:name="_CR11_6_2_17"/>
      <w:bookmarkStart w:id="4317" w:name="_Toc172040462"/>
      <w:bookmarkEnd w:id="4316"/>
      <w:r w:rsidRPr="00C6761E">
        <w:t>11.6.2.17</w:t>
      </w:r>
      <w:r w:rsidRPr="00C6761E">
        <w:tab/>
        <w:t>Signalling ciphering policy</w:t>
      </w:r>
      <w:bookmarkEnd w:id="4317"/>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318" w:name="_CR11_6_2_18"/>
      <w:bookmarkStart w:id="4319" w:name="_Toc172040463"/>
      <w:bookmarkEnd w:id="4318"/>
      <w:r w:rsidRPr="00C6761E">
        <w:lastRenderedPageBreak/>
        <w:t>11.6.2.18</w:t>
      </w:r>
      <w:r w:rsidRPr="00C6761E">
        <w:tab/>
        <w:t>User plane integrity protection policy</w:t>
      </w:r>
      <w:bookmarkEnd w:id="4319"/>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320" w:name="_CR11_6_2_19"/>
      <w:bookmarkStart w:id="4321" w:name="_Toc172040464"/>
      <w:bookmarkEnd w:id="4320"/>
      <w:r w:rsidRPr="00C6761E">
        <w:t>11.6.2.19</w:t>
      </w:r>
      <w:r w:rsidRPr="00C6761E">
        <w:tab/>
        <w:t>User plane ciphering policy</w:t>
      </w:r>
      <w:bookmarkEnd w:id="4321"/>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322" w:name="_CR11_6_2_20"/>
      <w:bookmarkStart w:id="4323" w:name="_Toc172040465"/>
      <w:bookmarkEnd w:id="4322"/>
      <w:r w:rsidRPr="00C6761E">
        <w:t>11.6.2.20</w:t>
      </w:r>
      <w:r w:rsidRPr="00C6761E">
        <w:tab/>
        <w:t>PC8 control protocol cause value</w:t>
      </w:r>
      <w:bookmarkEnd w:id="4323"/>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324" w:name="_CRTable11_6_2_20_1"/>
      <w:r w:rsidRPr="00C6761E">
        <w:t xml:space="preserve">Table </w:t>
      </w:r>
      <w:bookmarkEnd w:id="4324"/>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325" w:name="_CR11_6_2_21"/>
      <w:bookmarkStart w:id="4326" w:name="_Toc172040466"/>
      <w:bookmarkEnd w:id="4325"/>
      <w:r w:rsidRPr="00C6761E">
        <w:t>11.6.2.21</w:t>
      </w:r>
      <w:r w:rsidRPr="00C6761E">
        <w:tab/>
        <w:t>SUCI</w:t>
      </w:r>
      <w:bookmarkEnd w:id="4326"/>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327" w:name="_CR11_6_2_22"/>
      <w:bookmarkStart w:id="4328" w:name="_Toc172040467"/>
      <w:bookmarkEnd w:id="4327"/>
      <w:r w:rsidRPr="00C6761E">
        <w:t>11.6.2.22</w:t>
      </w:r>
      <w:r w:rsidRPr="00C6761E">
        <w:tab/>
        <w:t>K</w:t>
      </w:r>
      <w:r w:rsidRPr="00C6761E">
        <w:rPr>
          <w:vertAlign w:val="subscript"/>
        </w:rPr>
        <w:t>NRP</w:t>
      </w:r>
      <w:r w:rsidRPr="00C6761E">
        <w:t xml:space="preserve"> freshness parameter 1</w:t>
      </w:r>
      <w:bookmarkEnd w:id="4328"/>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329" w:name="_CR11_6_2_23"/>
      <w:bookmarkStart w:id="4330" w:name="_Toc172040468"/>
      <w:bookmarkEnd w:id="4329"/>
      <w:r w:rsidRPr="00C6761E">
        <w:t>11.6.2.23</w:t>
      </w:r>
      <w:r w:rsidRPr="00C6761E">
        <w:tab/>
        <w:t>AUTS</w:t>
      </w:r>
      <w:bookmarkEnd w:id="4330"/>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331" w:name="_CR11_6_2_24"/>
      <w:bookmarkStart w:id="4332" w:name="_Toc172040469"/>
      <w:bookmarkEnd w:id="4331"/>
      <w:r w:rsidRPr="00C6761E">
        <w:t>11.6.2.24</w:t>
      </w:r>
      <w:r w:rsidRPr="00C6761E">
        <w:tab/>
        <w:t>RAND</w:t>
      </w:r>
      <w:bookmarkEnd w:id="4332"/>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333" w:name="_CR11_6_2_25"/>
      <w:bookmarkStart w:id="4334" w:name="_Toc172040470"/>
      <w:bookmarkEnd w:id="4333"/>
      <w:r w:rsidRPr="00C6761E">
        <w:t>11.6.2.25</w:t>
      </w:r>
      <w:r w:rsidRPr="00C6761E">
        <w:tab/>
        <w:t>K</w:t>
      </w:r>
      <w:r w:rsidRPr="00C6761E">
        <w:rPr>
          <w:vertAlign w:val="subscript"/>
        </w:rPr>
        <w:t>NRP</w:t>
      </w:r>
      <w:bookmarkEnd w:id="4334"/>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335" w:name="_CR11_6_2_26"/>
      <w:bookmarkStart w:id="4336" w:name="_Toc172040471"/>
      <w:bookmarkEnd w:id="4335"/>
      <w:r w:rsidRPr="00C6761E">
        <w:t>11.6.2.26</w:t>
      </w:r>
      <w:r w:rsidRPr="00C6761E">
        <w:tab/>
        <w:t>K</w:t>
      </w:r>
      <w:r w:rsidRPr="00C6761E">
        <w:rPr>
          <w:vertAlign w:val="subscript"/>
        </w:rPr>
        <w:t>NRP</w:t>
      </w:r>
      <w:r w:rsidRPr="00C6761E">
        <w:t xml:space="preserve"> freshness parameter 2</w:t>
      </w:r>
      <w:bookmarkEnd w:id="4336"/>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337" w:name="_Toc155372608"/>
      <w:bookmarkStart w:id="4338" w:name="_Toc172040472"/>
      <w:r w:rsidRPr="00C6761E">
        <w:t>11.6.2.</w:t>
      </w:r>
      <w:r>
        <w:t>27</w:t>
      </w:r>
      <w:r w:rsidRPr="00C6761E">
        <w:tab/>
      </w:r>
      <w:bookmarkEnd w:id="4337"/>
      <w:r w:rsidRPr="00271BB9">
        <w:t>PLMN ID</w:t>
      </w:r>
      <w:bookmarkEnd w:id="4338"/>
    </w:p>
    <w:p w14:paraId="16CB7DF6" w14:textId="386A81E7" w:rsidR="006E789D" w:rsidRPr="00C6761E" w:rsidRDefault="006E789D" w:rsidP="006E789D">
      <w:r w:rsidRPr="00C6761E">
        <w:t>This parameter is used to provide</w:t>
      </w:r>
      <w:r>
        <w:t xml:space="preserve"> the </w:t>
      </w:r>
      <w:r w:rsidRPr="00271BB9">
        <w:t>HPLMN ID</w:t>
      </w:r>
      <w:r w:rsidRPr="00C6761E">
        <w:t xml:space="preserve"> </w:t>
      </w:r>
      <w:r w:rsidRPr="002563B4">
        <w:t xml:space="preserve">of the 5G ProSe UE-to-network relay UE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339" w:name="_CR11_7"/>
      <w:bookmarkStart w:id="4340" w:name="_Toc172040473"/>
      <w:bookmarkEnd w:id="4339"/>
      <w:r w:rsidRPr="00C6761E">
        <w:lastRenderedPageBreak/>
        <w:t>11.7</w:t>
      </w:r>
      <w:r w:rsidRPr="00C6761E">
        <w:tab/>
        <w:t>Formats for messages transmitted over the PC3</w:t>
      </w:r>
      <w:r w:rsidR="00E5189E" w:rsidRPr="00C6761E">
        <w:t>a</w:t>
      </w:r>
      <w:r w:rsidRPr="00C6761E">
        <w:t>ch interface</w:t>
      </w:r>
      <w:bookmarkEnd w:id="4340"/>
    </w:p>
    <w:p w14:paraId="66571104" w14:textId="776D1B30" w:rsidR="0086513B" w:rsidRPr="00C6761E" w:rsidRDefault="0086513B" w:rsidP="00637B8C">
      <w:pPr>
        <w:pStyle w:val="Heading3"/>
      </w:pPr>
      <w:bookmarkStart w:id="4341" w:name="_CR11_7_1"/>
      <w:bookmarkStart w:id="4342" w:name="_Toc172040474"/>
      <w:bookmarkEnd w:id="4341"/>
      <w:r w:rsidRPr="00C6761E">
        <w:t>11.7.1</w:t>
      </w:r>
      <w:r w:rsidRPr="00C6761E">
        <w:tab/>
        <w:t>Data types format in XML schema</w:t>
      </w:r>
      <w:bookmarkEnd w:id="4342"/>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343" w:name="_CRTable11_7_1"/>
      <w:r w:rsidRPr="00C6761E">
        <w:t xml:space="preserve">Table </w:t>
      </w:r>
      <w:bookmarkEnd w:id="4343"/>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344" w:name="_CR11_7_2"/>
      <w:bookmarkStart w:id="4345" w:name="_Toc525231485"/>
      <w:bookmarkStart w:id="4346" w:name="_Toc59198885"/>
      <w:bookmarkStart w:id="4347" w:name="_Toc75283243"/>
      <w:bookmarkStart w:id="4348" w:name="_Toc172040475"/>
      <w:bookmarkEnd w:id="4344"/>
      <w:r w:rsidRPr="00C6761E">
        <w:t>11.7.2</w:t>
      </w:r>
      <w:r w:rsidRPr="00C6761E">
        <w:tab/>
        <w:t>Parameters in messages transmitted over the PC3</w:t>
      </w:r>
      <w:r w:rsidR="00E5189E" w:rsidRPr="00C6761E">
        <w:t>a</w:t>
      </w:r>
      <w:r w:rsidRPr="00C6761E">
        <w:t>ch interface</w:t>
      </w:r>
      <w:bookmarkEnd w:id="4345"/>
      <w:bookmarkEnd w:id="4346"/>
      <w:bookmarkEnd w:id="4347"/>
      <w:bookmarkEnd w:id="4348"/>
    </w:p>
    <w:p w14:paraId="79AC043C" w14:textId="77777777" w:rsidR="00DA4189" w:rsidRPr="00C6761E" w:rsidRDefault="00DA4189" w:rsidP="00DA4189">
      <w:pPr>
        <w:pStyle w:val="Heading4"/>
      </w:pPr>
      <w:bookmarkStart w:id="4349" w:name="_CR11_7_2_1"/>
      <w:bookmarkStart w:id="4350" w:name="_Toc525231486"/>
      <w:bookmarkStart w:id="4351" w:name="_Toc59198886"/>
      <w:bookmarkStart w:id="4352" w:name="_Toc75283244"/>
      <w:bookmarkStart w:id="4353" w:name="_Toc172040476"/>
      <w:bookmarkEnd w:id="4349"/>
      <w:r w:rsidRPr="00C6761E">
        <w:t>11.7.2.1</w:t>
      </w:r>
      <w:r w:rsidRPr="00C6761E">
        <w:tab/>
        <w:t>Transaction ID</w:t>
      </w:r>
      <w:bookmarkEnd w:id="4350"/>
      <w:bookmarkEnd w:id="4351"/>
      <w:bookmarkEnd w:id="4352"/>
      <w:bookmarkEnd w:id="4353"/>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354" w:name="_CR11_7_2_2"/>
      <w:bookmarkStart w:id="4355" w:name="_Toc525231488"/>
      <w:bookmarkStart w:id="4356" w:name="_Toc59198888"/>
      <w:bookmarkStart w:id="4357" w:name="_Toc75283246"/>
      <w:bookmarkStart w:id="4358" w:name="_Toc172040477"/>
      <w:bookmarkEnd w:id="4354"/>
      <w:r w:rsidRPr="00C6761E">
        <w:t>11.7.2.</w:t>
      </w:r>
      <w:r w:rsidRPr="00C6761E">
        <w:rPr>
          <w:rFonts w:hint="eastAsia"/>
          <w:lang w:eastAsia="zh-CN"/>
        </w:rPr>
        <w:t>2</w:t>
      </w:r>
      <w:r w:rsidRPr="00C6761E">
        <w:tab/>
        <w:t>Sequence number</w:t>
      </w:r>
      <w:bookmarkEnd w:id="4355"/>
      <w:bookmarkEnd w:id="4356"/>
      <w:bookmarkEnd w:id="4357"/>
      <w:bookmarkEnd w:id="4358"/>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359" w:name="_CR11_7_2_3"/>
      <w:bookmarkStart w:id="4360" w:name="_Toc525231489"/>
      <w:bookmarkStart w:id="4361" w:name="_Toc59198889"/>
      <w:bookmarkStart w:id="4362" w:name="_Toc75283247"/>
      <w:bookmarkStart w:id="4363" w:name="_Toc172040478"/>
      <w:bookmarkEnd w:id="4359"/>
      <w:r w:rsidRPr="00C6761E">
        <w:t>11.7.2.</w:t>
      </w:r>
      <w:r w:rsidRPr="00C6761E">
        <w:rPr>
          <w:rFonts w:hint="eastAsia"/>
          <w:lang w:eastAsia="zh-CN"/>
        </w:rPr>
        <w:t>3</w:t>
      </w:r>
      <w:r w:rsidRPr="00C6761E">
        <w:tab/>
        <w:t>In coverage</w:t>
      </w:r>
      <w:bookmarkEnd w:id="4360"/>
      <w:bookmarkEnd w:id="4361"/>
      <w:bookmarkEnd w:id="4362"/>
      <w:bookmarkEnd w:id="4363"/>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364" w:name="_CR11_7_2_4"/>
      <w:bookmarkStart w:id="4365" w:name="_Toc525231490"/>
      <w:bookmarkStart w:id="4366" w:name="_Toc59198890"/>
      <w:bookmarkStart w:id="4367" w:name="_Toc75283248"/>
      <w:bookmarkStart w:id="4368" w:name="_Toc172040479"/>
      <w:bookmarkEnd w:id="4364"/>
      <w:r w:rsidRPr="00C6761E">
        <w:t>11.7.2.</w:t>
      </w:r>
      <w:r w:rsidRPr="00C6761E">
        <w:rPr>
          <w:rFonts w:hint="eastAsia"/>
          <w:lang w:eastAsia="zh-CN"/>
        </w:rPr>
        <w:t>4</w:t>
      </w:r>
      <w:r w:rsidRPr="00C6761E">
        <w:tab/>
      </w:r>
      <w:bookmarkEnd w:id="4365"/>
      <w:bookmarkEnd w:id="4366"/>
      <w:bookmarkEnd w:id="4367"/>
      <w:r w:rsidRPr="00C6761E">
        <w:t>NCGI</w:t>
      </w:r>
      <w:bookmarkEnd w:id="4368"/>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369" w:name="_CR11_7_2_5"/>
      <w:bookmarkStart w:id="4370" w:name="_Toc525231491"/>
      <w:bookmarkStart w:id="4371" w:name="_Toc59198891"/>
      <w:bookmarkStart w:id="4372" w:name="_Toc75283249"/>
      <w:bookmarkStart w:id="4373" w:name="_Toc172040480"/>
      <w:bookmarkEnd w:id="4369"/>
      <w:r w:rsidRPr="00C6761E">
        <w:t>11.7.2.</w:t>
      </w:r>
      <w:r w:rsidRPr="00C6761E">
        <w:rPr>
          <w:rFonts w:hint="eastAsia"/>
          <w:lang w:eastAsia="zh-CN"/>
        </w:rPr>
        <w:t>5</w:t>
      </w:r>
      <w:r w:rsidRPr="00C6761E">
        <w:tab/>
        <w:t>5G ProSe direct communication radio parameters</w:t>
      </w:r>
      <w:bookmarkEnd w:id="4370"/>
      <w:bookmarkEnd w:id="4371"/>
      <w:bookmarkEnd w:id="4372"/>
      <w:bookmarkEnd w:id="4373"/>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374" w:name="_CR11_7_2_6"/>
      <w:bookmarkStart w:id="4375" w:name="_Toc525231492"/>
      <w:bookmarkStart w:id="4376" w:name="_Toc59198892"/>
      <w:bookmarkStart w:id="4377" w:name="_Toc75283250"/>
      <w:bookmarkStart w:id="4378" w:name="_Toc172040481"/>
      <w:bookmarkEnd w:id="4374"/>
      <w:r w:rsidRPr="00C6761E">
        <w:lastRenderedPageBreak/>
        <w:t>11.7.2.</w:t>
      </w:r>
      <w:r w:rsidRPr="00C6761E">
        <w:rPr>
          <w:rFonts w:hint="eastAsia"/>
          <w:lang w:eastAsia="zh-CN"/>
        </w:rPr>
        <w:t>6</w:t>
      </w:r>
      <w:r w:rsidRPr="00C6761E">
        <w:tab/>
        <w:t>Cause value</w:t>
      </w:r>
      <w:bookmarkEnd w:id="4375"/>
      <w:bookmarkEnd w:id="4376"/>
      <w:bookmarkEnd w:id="4377"/>
      <w:bookmarkEnd w:id="4378"/>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379" w:name="_CR11_7_2_7"/>
      <w:bookmarkStart w:id="4380" w:name="_Toc525231493"/>
      <w:bookmarkStart w:id="4381" w:name="_Toc59198893"/>
      <w:bookmarkStart w:id="4382" w:name="_Toc75283251"/>
      <w:bookmarkStart w:id="4383" w:name="_Toc172040482"/>
      <w:bookmarkEnd w:id="4379"/>
      <w:r w:rsidRPr="00C6761E">
        <w:t>11.7.2.</w:t>
      </w:r>
      <w:r w:rsidRPr="00C6761E">
        <w:rPr>
          <w:rFonts w:hint="eastAsia"/>
          <w:lang w:eastAsia="zh-CN"/>
        </w:rPr>
        <w:t>7</w:t>
      </w:r>
      <w:r w:rsidRPr="00C6761E">
        <w:tab/>
        <w:t>Timestamp</w:t>
      </w:r>
      <w:bookmarkEnd w:id="4380"/>
      <w:bookmarkEnd w:id="4381"/>
      <w:bookmarkEnd w:id="4382"/>
      <w:bookmarkEnd w:id="4383"/>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384" w:name="_CR11_7_2_8"/>
      <w:bookmarkStart w:id="4385" w:name="_Toc525231494"/>
      <w:bookmarkStart w:id="4386" w:name="_Toc59198894"/>
      <w:bookmarkStart w:id="4387" w:name="_Toc75283252"/>
      <w:bookmarkStart w:id="4388" w:name="_Toc172040483"/>
      <w:bookmarkEnd w:id="4384"/>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385"/>
      <w:bookmarkEnd w:id="4386"/>
      <w:bookmarkEnd w:id="4387"/>
      <w:bookmarkEnd w:id="4388"/>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389" w:name="_CR11_7_2_9"/>
      <w:bookmarkStart w:id="4390" w:name="_Toc525231495"/>
      <w:bookmarkStart w:id="4391" w:name="_Toc59198895"/>
      <w:bookmarkStart w:id="4392" w:name="_Toc75283253"/>
      <w:bookmarkStart w:id="4393" w:name="_Toc172040484"/>
      <w:bookmarkEnd w:id="4389"/>
      <w:r w:rsidRPr="00C6761E">
        <w:t>11.7.2.</w:t>
      </w:r>
      <w:r w:rsidRPr="00C6761E">
        <w:rPr>
          <w:rFonts w:hint="eastAsia"/>
          <w:lang w:eastAsia="zh-CN"/>
        </w:rPr>
        <w:t>9</w:t>
      </w:r>
      <w:r w:rsidRPr="00C6761E">
        <w:tab/>
        <w:t xml:space="preserve">5G ProSe </w:t>
      </w:r>
      <w:r w:rsidR="0005547E">
        <w:t>g</w:t>
      </w:r>
      <w:r w:rsidRPr="00C6761E">
        <w:t>roup IP multicast address</w:t>
      </w:r>
      <w:bookmarkEnd w:id="4390"/>
      <w:bookmarkEnd w:id="4391"/>
      <w:bookmarkEnd w:id="4392"/>
      <w:bookmarkEnd w:id="4393"/>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394" w:name="_CR11_7_2_10"/>
      <w:bookmarkStart w:id="4395" w:name="_Toc525231496"/>
      <w:bookmarkStart w:id="4396" w:name="_Toc59198896"/>
      <w:bookmarkStart w:id="4397" w:name="_Toc75283254"/>
      <w:bookmarkStart w:id="4398" w:name="_Toc172040485"/>
      <w:bookmarkEnd w:id="4394"/>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395"/>
      <w:bookmarkEnd w:id="4396"/>
      <w:bookmarkEnd w:id="4397"/>
      <w:bookmarkEnd w:id="4398"/>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399" w:name="_CR11_7_2_11"/>
      <w:bookmarkStart w:id="4400" w:name="_Toc525231497"/>
      <w:bookmarkStart w:id="4401" w:name="_Toc59198897"/>
      <w:bookmarkStart w:id="4402" w:name="_Toc75283255"/>
      <w:bookmarkStart w:id="4403" w:name="_Toc172040486"/>
      <w:bookmarkEnd w:id="4399"/>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400"/>
      <w:bookmarkEnd w:id="4401"/>
      <w:bookmarkEnd w:id="4402"/>
      <w:bookmarkEnd w:id="4403"/>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404" w:name="_CR11_7_2_12"/>
      <w:bookmarkStart w:id="4405" w:name="_Toc525231498"/>
      <w:bookmarkStart w:id="4406" w:name="_Toc59198898"/>
      <w:bookmarkStart w:id="4407" w:name="_Toc75283256"/>
      <w:bookmarkStart w:id="4408" w:name="_Toc172040487"/>
      <w:bookmarkEnd w:id="4404"/>
      <w:r w:rsidRPr="00C6761E">
        <w:t>11.7.2.</w:t>
      </w:r>
      <w:r w:rsidRPr="00C6761E">
        <w:rPr>
          <w:rFonts w:hint="eastAsia"/>
          <w:lang w:eastAsia="zh-CN"/>
        </w:rPr>
        <w:t>12</w:t>
      </w:r>
      <w:r w:rsidRPr="00C6761E">
        <w:tab/>
      </w:r>
      <w:r w:rsidRPr="00C6761E">
        <w:rPr>
          <w:rFonts w:hint="eastAsia"/>
          <w:lang w:eastAsia="zh-CN"/>
        </w:rPr>
        <w:t>D</w:t>
      </w:r>
      <w:r w:rsidRPr="00C6761E">
        <w:t>ata amount</w:t>
      </w:r>
      <w:bookmarkEnd w:id="4405"/>
      <w:bookmarkEnd w:id="4406"/>
      <w:bookmarkEnd w:id="4407"/>
      <w:bookmarkEnd w:id="4408"/>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409" w:name="_CR11_7_2_13"/>
      <w:bookmarkStart w:id="4410" w:name="_Toc525231499"/>
      <w:bookmarkStart w:id="4411" w:name="_Toc59198899"/>
      <w:bookmarkStart w:id="4412" w:name="_Toc75283257"/>
      <w:bookmarkStart w:id="4413" w:name="_Toc172040488"/>
      <w:bookmarkEnd w:id="4409"/>
      <w:r w:rsidRPr="00C6761E">
        <w:t>11.7.2.</w:t>
      </w:r>
      <w:r w:rsidRPr="00C6761E">
        <w:rPr>
          <w:rFonts w:hint="eastAsia"/>
          <w:lang w:eastAsia="zh-CN"/>
        </w:rPr>
        <w:t>13</w:t>
      </w:r>
      <w:r w:rsidRPr="00C6761E">
        <w:tab/>
        <w:t>Radio resources indicator</w:t>
      </w:r>
      <w:bookmarkEnd w:id="4410"/>
      <w:bookmarkEnd w:id="4411"/>
      <w:bookmarkEnd w:id="4412"/>
      <w:bookmarkEnd w:id="4413"/>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414" w:name="_CR11_7_2_14"/>
      <w:bookmarkStart w:id="4415" w:name="_Toc525231500"/>
      <w:bookmarkStart w:id="4416" w:name="_Toc59198900"/>
      <w:bookmarkStart w:id="4417" w:name="_Toc75283258"/>
      <w:bookmarkStart w:id="4418" w:name="_Toc172040489"/>
      <w:bookmarkEnd w:id="4414"/>
      <w:r w:rsidRPr="00C6761E">
        <w:lastRenderedPageBreak/>
        <w:t>11.7.2.</w:t>
      </w:r>
      <w:r w:rsidRPr="00C6761E">
        <w:rPr>
          <w:rFonts w:hint="eastAsia"/>
          <w:lang w:eastAsia="zh-CN"/>
        </w:rPr>
        <w:t>14</w:t>
      </w:r>
      <w:r w:rsidRPr="00C6761E">
        <w:tab/>
        <w:t>Radio frequency</w:t>
      </w:r>
      <w:bookmarkEnd w:id="4415"/>
      <w:bookmarkEnd w:id="4416"/>
      <w:bookmarkEnd w:id="4417"/>
      <w:bookmarkEnd w:id="4418"/>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419" w:name="_CR11_7_2_15"/>
      <w:bookmarkStart w:id="4420" w:name="_Toc172040490"/>
      <w:bookmarkEnd w:id="4419"/>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420"/>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4421" w:name="_MCCTEMPBM_CRPT33550095___7"/>
      <w:bookmarkStart w:id="4422" w:name="_MCCTEMPBM_CRPT33550096___7"/>
      <w:bookmarkStart w:id="4423" w:name="_MCCTEMPBM_CRPT33550097___7"/>
      <w:bookmarkStart w:id="4424" w:name="_MCCTEMPBM_CRPT33550098___7"/>
      <w:bookmarkStart w:id="4425" w:name="_MCCTEMPBM_CRPT33550099___7"/>
      <w:bookmarkStart w:id="4426" w:name="_MCCTEMPBM_CRPT33550100___7"/>
      <w:bookmarkEnd w:id="4421"/>
      <w:bookmarkEnd w:id="4422"/>
      <w:bookmarkEnd w:id="4423"/>
      <w:bookmarkEnd w:id="4424"/>
      <w:bookmarkEnd w:id="4425"/>
      <w:bookmarkEnd w:id="4426"/>
    </w:p>
    <w:p w14:paraId="4543ECBE" w14:textId="77777777" w:rsidR="00DA4189" w:rsidRPr="00C6761E" w:rsidRDefault="00DA4189" w:rsidP="00DA4189">
      <w:pPr>
        <w:pStyle w:val="Heading4"/>
        <w:rPr>
          <w:lang w:eastAsia="zh-CN"/>
        </w:rPr>
      </w:pPr>
      <w:bookmarkStart w:id="4427" w:name="_CR11_7_2_16"/>
      <w:bookmarkStart w:id="4428" w:name="_Toc172040491"/>
      <w:bookmarkEnd w:id="4427"/>
      <w:r w:rsidRPr="00C6761E">
        <w:t>11.7.2.</w:t>
      </w:r>
      <w:r w:rsidRPr="00C6761E">
        <w:rPr>
          <w:rFonts w:hint="eastAsia"/>
          <w:lang w:eastAsia="zh-CN"/>
        </w:rPr>
        <w:t>16</w:t>
      </w:r>
      <w:r w:rsidRPr="00C6761E">
        <w:tab/>
      </w:r>
      <w:r w:rsidRPr="00C6761E">
        <w:rPr>
          <w:rFonts w:hint="eastAsia"/>
          <w:lang w:eastAsia="zh-CN"/>
        </w:rPr>
        <w:t>PQI</w:t>
      </w:r>
      <w:bookmarkEnd w:id="4428"/>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429" w:name="_CR11_7_2_17"/>
      <w:bookmarkStart w:id="4430" w:name="_Toc172040492"/>
      <w:bookmarkEnd w:id="4429"/>
      <w:r w:rsidRPr="00C6761E">
        <w:t>11.7.2.</w:t>
      </w:r>
      <w:r w:rsidRPr="00C6761E">
        <w:rPr>
          <w:rFonts w:hint="eastAsia"/>
          <w:lang w:eastAsia="zh-CN"/>
        </w:rPr>
        <w:t>17</w:t>
      </w:r>
      <w:r w:rsidRPr="00C6761E">
        <w:tab/>
      </w:r>
      <w:r w:rsidRPr="00C6761E">
        <w:rPr>
          <w:lang w:val="en-US"/>
        </w:rPr>
        <w:t>GFBR</w:t>
      </w:r>
      <w:bookmarkEnd w:id="4430"/>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431" w:name="_CR11_7_2_18"/>
      <w:bookmarkStart w:id="4432" w:name="_Toc172040493"/>
      <w:bookmarkEnd w:id="4431"/>
      <w:r w:rsidRPr="00C6761E">
        <w:t>11.7.2.</w:t>
      </w:r>
      <w:r w:rsidRPr="00C6761E">
        <w:rPr>
          <w:rFonts w:hint="eastAsia"/>
          <w:lang w:eastAsia="zh-CN"/>
        </w:rPr>
        <w:t>18</w:t>
      </w:r>
      <w:r w:rsidRPr="00C6761E">
        <w:tab/>
        <w:t>MFBR</w:t>
      </w:r>
      <w:bookmarkEnd w:id="4432"/>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433" w:name="_CR11_7_2_19"/>
      <w:bookmarkStart w:id="4434" w:name="_Toc172040494"/>
      <w:bookmarkEnd w:id="4433"/>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434"/>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435" w:name="_CR11_7_2_20"/>
      <w:bookmarkStart w:id="4436" w:name="_Toc172040495"/>
      <w:bookmarkEnd w:id="4435"/>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436"/>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437" w:name="_CR11_7_2_21"/>
      <w:bookmarkStart w:id="4438" w:name="_Toc172040496"/>
      <w:bookmarkEnd w:id="4437"/>
      <w:r w:rsidRPr="00C6761E">
        <w:t>11.7.2.</w:t>
      </w:r>
      <w:r w:rsidRPr="00C6761E">
        <w:rPr>
          <w:rFonts w:hint="eastAsia"/>
          <w:lang w:eastAsia="zh-CN"/>
        </w:rPr>
        <w:t>21</w:t>
      </w:r>
      <w:r w:rsidRPr="00C6761E">
        <w:tab/>
        <w:t>Default priority level</w:t>
      </w:r>
      <w:bookmarkEnd w:id="4438"/>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439" w:name="_CR11_7_2_22"/>
      <w:bookmarkStart w:id="4440" w:name="_Toc172040497"/>
      <w:bookmarkEnd w:id="4439"/>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440"/>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441" w:name="_CR11_7_2_23"/>
      <w:bookmarkStart w:id="4442" w:name="_Toc172040498"/>
      <w:bookmarkEnd w:id="4441"/>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442"/>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443" w:name="_CR11_7_2_24"/>
      <w:bookmarkStart w:id="4444" w:name="_Toc172040499"/>
      <w:bookmarkEnd w:id="4443"/>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444"/>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445" w:name="_CR12"/>
      <w:bookmarkStart w:id="4446" w:name="_Toc172040500"/>
      <w:bookmarkEnd w:id="4445"/>
      <w:r w:rsidRPr="00C6761E">
        <w:lastRenderedPageBreak/>
        <w:t>12</w:t>
      </w:r>
      <w:r w:rsidR="00FF4F78" w:rsidRPr="00C6761E">
        <w:tab/>
        <w:t>List of system parameters</w:t>
      </w:r>
      <w:bookmarkEnd w:id="4446"/>
    </w:p>
    <w:p w14:paraId="23FF9DF6" w14:textId="50C79471" w:rsidR="00A86B9A" w:rsidRPr="00C6761E" w:rsidRDefault="00AF026B" w:rsidP="00A86B9A">
      <w:pPr>
        <w:pStyle w:val="Heading2"/>
      </w:pPr>
      <w:bookmarkStart w:id="4447" w:name="_CR12_1"/>
      <w:bookmarkStart w:id="4448" w:name="_Toc172040501"/>
      <w:bookmarkEnd w:id="4447"/>
      <w:r w:rsidRPr="00C6761E">
        <w:t>12.</w:t>
      </w:r>
      <w:r w:rsidR="00A86B9A" w:rsidRPr="00C6761E">
        <w:t>1</w:t>
      </w:r>
      <w:r w:rsidR="00A86B9A" w:rsidRPr="00C6761E">
        <w:tab/>
        <w:t>Overview</w:t>
      </w:r>
      <w:bookmarkEnd w:id="4448"/>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449" w:name="_CR12_2"/>
      <w:bookmarkStart w:id="4450" w:name="_Toc25070731"/>
      <w:bookmarkStart w:id="4451" w:name="_Toc34388730"/>
      <w:bookmarkStart w:id="4452" w:name="_Toc34404501"/>
      <w:bookmarkStart w:id="4453" w:name="_Toc45282411"/>
      <w:bookmarkStart w:id="4454" w:name="_Toc45882797"/>
      <w:bookmarkStart w:id="4455" w:name="_Toc51951345"/>
      <w:bookmarkStart w:id="4456" w:name="_Toc59209123"/>
      <w:bookmarkStart w:id="4457" w:name="_Toc59209394"/>
      <w:bookmarkStart w:id="4458" w:name="_Toc172040502"/>
      <w:bookmarkEnd w:id="4449"/>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4450"/>
      <w:bookmarkEnd w:id="4451"/>
      <w:bookmarkEnd w:id="4452"/>
      <w:bookmarkEnd w:id="4453"/>
      <w:bookmarkEnd w:id="4454"/>
      <w:bookmarkEnd w:id="4455"/>
      <w:bookmarkEnd w:id="4456"/>
      <w:bookmarkEnd w:id="4457"/>
      <w:bookmarkEnd w:id="4458"/>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459" w:name="_CRTable12_2_1"/>
      <w:r w:rsidRPr="00C6761E">
        <w:lastRenderedPageBreak/>
        <w:t>Table </w:t>
      </w:r>
      <w:bookmarkEnd w:id="4459"/>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1814EE">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1814EE">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4460" w:name="_CR12_3"/>
      <w:bookmarkStart w:id="4461" w:name="_Toc25070732"/>
      <w:bookmarkStart w:id="4462" w:name="_Toc34388731"/>
      <w:bookmarkStart w:id="4463" w:name="_Toc34404502"/>
      <w:bookmarkStart w:id="4464" w:name="_Toc45282412"/>
      <w:bookmarkStart w:id="4465" w:name="_Toc45882798"/>
      <w:bookmarkStart w:id="4466" w:name="_Toc51951346"/>
      <w:bookmarkStart w:id="4467" w:name="_Toc59209124"/>
      <w:bookmarkStart w:id="4468" w:name="_Toc59209395"/>
      <w:bookmarkStart w:id="4469" w:name="_Toc172040503"/>
      <w:bookmarkEnd w:id="4460"/>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4461"/>
      <w:bookmarkEnd w:id="4462"/>
      <w:bookmarkEnd w:id="4463"/>
      <w:bookmarkEnd w:id="4464"/>
      <w:bookmarkEnd w:id="4465"/>
      <w:bookmarkEnd w:id="4466"/>
      <w:bookmarkEnd w:id="4467"/>
      <w:bookmarkEnd w:id="4468"/>
      <w:bookmarkEnd w:id="4469"/>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470" w:name="_CRTable12_3_1"/>
      <w:r w:rsidRPr="00C6761E">
        <w:lastRenderedPageBreak/>
        <w:t>Table </w:t>
      </w:r>
      <w:bookmarkEnd w:id="4470"/>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6761E"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9B0AFB">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9B0AFB">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9B0AFB">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9B0AFB">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9B0AFB">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9B0AFB">
            <w:pPr>
              <w:pStyle w:val="TAL"/>
            </w:pPr>
            <w:r w:rsidRPr="00C6761E">
              <w:t xml:space="preserve">Retransmission of the PROSE DIRECT LINK  MODIFICATION ACCEPT message </w:t>
            </w:r>
          </w:p>
        </w:tc>
      </w:tr>
      <w:tr w:rsidR="00E73A63" w:rsidRPr="00C6761E" w14:paraId="6404FD87"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7B2DE9">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7B2DE9">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E73A63" w:rsidRPr="00C6761E"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E73A63" w:rsidRPr="00C6761E" w:rsidRDefault="00E73A63" w:rsidP="00E73A63">
            <w:pPr>
              <w:pStyle w:val="TAN"/>
            </w:pPr>
            <w:r w:rsidRPr="00C6761E">
              <w:t>NOTE 1:</w:t>
            </w:r>
            <w:r w:rsidRPr="00C6761E">
              <w:tab/>
              <w:t>If the Target user info</w:t>
            </w:r>
            <w:r w:rsidR="00F53FA3">
              <w:t xml:space="preserve"> </w:t>
            </w:r>
            <w:r w:rsidR="00F53FA3">
              <w:rPr>
                <w:rFonts w:hint="eastAsia"/>
                <w:lang w:eastAsia="zh-CN"/>
              </w:rPr>
              <w:t>IE or</w:t>
            </w:r>
            <w:r w:rsidR="00F53FA3" w:rsidRPr="00C6761E">
              <w:t xml:space="preserve"> UE-to-UE relay UE user info </w:t>
            </w:r>
            <w:r w:rsidR="00F53FA3">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r w:rsidRPr="00C6761E">
              <w:t>.</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471" w:name="_CR12_4"/>
      <w:bookmarkStart w:id="4472" w:name="_Toc172040504"/>
      <w:bookmarkEnd w:id="4471"/>
      <w:r w:rsidRPr="00C6761E">
        <w:lastRenderedPageBreak/>
        <w:t>12.4</w:t>
      </w:r>
      <w:r w:rsidRPr="00C6761E">
        <w:tab/>
        <w:t>Timers of 5G ProSe direct discovery procedures over PC3a</w:t>
      </w:r>
      <w:bookmarkEnd w:id="4472"/>
    </w:p>
    <w:p w14:paraId="4D445C18" w14:textId="77777777" w:rsidR="00CB3A44" w:rsidRPr="00C6761E" w:rsidRDefault="00CB3A44" w:rsidP="00CB3A44">
      <w:pPr>
        <w:pStyle w:val="TH"/>
      </w:pPr>
      <w:bookmarkStart w:id="4473" w:name="_CRTable12_4_1"/>
      <w:r w:rsidRPr="00C6761E">
        <w:t>Table </w:t>
      </w:r>
      <w:bookmarkEnd w:id="4473"/>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474" w:name="_CRTable12_4_2"/>
      <w:r w:rsidRPr="00C6761E">
        <w:lastRenderedPageBreak/>
        <w:t>Table </w:t>
      </w:r>
      <w:bookmarkEnd w:id="4474"/>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21513A12" w:rsidR="00433536" w:rsidRPr="00C6761E" w:rsidRDefault="00433536" w:rsidP="00433536">
      <w:pPr>
        <w:pStyle w:val="Heading2"/>
      </w:pPr>
      <w:bookmarkStart w:id="4475" w:name="_CR12_5"/>
      <w:bookmarkStart w:id="4476" w:name="_Toc59209396"/>
      <w:bookmarkStart w:id="4477" w:name="_Toc59209125"/>
      <w:bookmarkStart w:id="4478" w:name="_Toc51951347"/>
      <w:bookmarkStart w:id="4479" w:name="_Toc45882799"/>
      <w:bookmarkStart w:id="4480" w:name="_Toc45282413"/>
      <w:bookmarkStart w:id="4481" w:name="_Toc172040505"/>
      <w:bookmarkEnd w:id="4475"/>
      <w:r w:rsidRPr="00C6761E">
        <w:t>12.</w:t>
      </w:r>
      <w:r w:rsidR="00F25CA8" w:rsidRPr="00C6761E">
        <w:t>5</w:t>
      </w:r>
      <w:r w:rsidRPr="00C6761E">
        <w:tab/>
        <w:t xml:space="preserve">Timers of </w:t>
      </w:r>
      <w:bookmarkEnd w:id="4476"/>
      <w:bookmarkEnd w:id="4477"/>
      <w:bookmarkEnd w:id="4478"/>
      <w:bookmarkEnd w:id="4479"/>
      <w:bookmarkEnd w:id="4480"/>
      <w:r w:rsidRPr="00C6761E">
        <w:t>broadcast mode 5G ProSe communication over PC5 interface</w:t>
      </w:r>
      <w:bookmarkEnd w:id="4481"/>
    </w:p>
    <w:p w14:paraId="6B7E55CF" w14:textId="2545ADCE" w:rsidR="00433536" w:rsidRPr="00C6761E" w:rsidRDefault="00433536" w:rsidP="00433536">
      <w:pPr>
        <w:pStyle w:val="TH"/>
      </w:pPr>
      <w:bookmarkStart w:id="4482" w:name="_CRTable12_5_1"/>
      <w:r w:rsidRPr="00C6761E">
        <w:t>Table </w:t>
      </w:r>
      <w:bookmarkEnd w:id="4482"/>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483" w:name="_CR12_6"/>
      <w:bookmarkStart w:id="4484" w:name="_Toc172040506"/>
      <w:bookmarkEnd w:id="4483"/>
      <w:r w:rsidRPr="00C6761E">
        <w:lastRenderedPageBreak/>
        <w:t>12.</w:t>
      </w:r>
      <w:r w:rsidR="0002292F" w:rsidRPr="00C6761E">
        <w:t>6</w:t>
      </w:r>
      <w:r w:rsidRPr="00C6761E">
        <w:tab/>
        <w:t>Timers of groupcast mode 5G ProSe communication over PC5 interface</w:t>
      </w:r>
      <w:bookmarkEnd w:id="4484"/>
    </w:p>
    <w:p w14:paraId="41F14E97" w14:textId="31A2B941" w:rsidR="00956ACD" w:rsidRPr="00C6761E" w:rsidRDefault="00956ACD" w:rsidP="00956ACD">
      <w:pPr>
        <w:pStyle w:val="TH"/>
      </w:pPr>
      <w:bookmarkStart w:id="4485" w:name="_CRTable12_6_1"/>
      <w:r w:rsidRPr="00C6761E">
        <w:t>Table </w:t>
      </w:r>
      <w:bookmarkEnd w:id="4485"/>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486" w:name="_CR12_7"/>
      <w:bookmarkStart w:id="4487" w:name="_Toc81899325"/>
      <w:bookmarkStart w:id="4488" w:name="_Toc172040507"/>
      <w:bookmarkEnd w:id="4486"/>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487"/>
      <w:bookmarkEnd w:id="4488"/>
    </w:p>
    <w:p w14:paraId="19AFCAB2" w14:textId="2739B57A" w:rsidR="005202BF" w:rsidRPr="00C6761E" w:rsidRDefault="005202BF" w:rsidP="005202BF">
      <w:pPr>
        <w:pStyle w:val="TH"/>
      </w:pPr>
      <w:bookmarkStart w:id="4489" w:name="_CRTable12_7"/>
      <w:r w:rsidRPr="00C6761E">
        <w:t>Table </w:t>
      </w:r>
      <w:bookmarkEnd w:id="4489"/>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490" w:name="_CR12_8"/>
      <w:bookmarkStart w:id="4491" w:name="_Toc172040508"/>
      <w:bookmarkEnd w:id="4490"/>
      <w:r w:rsidRPr="00C6761E">
        <w:rPr>
          <w:lang w:eastAsia="zh-CN"/>
        </w:rPr>
        <w:lastRenderedPageBreak/>
        <w:t>12.8</w:t>
      </w:r>
      <w:r w:rsidRPr="00C6761E">
        <w:rPr>
          <w:lang w:eastAsia="zh-CN"/>
        </w:rPr>
        <w:tab/>
        <w:t>Timers for PC8 interface</w:t>
      </w:r>
      <w:bookmarkEnd w:id="4491"/>
    </w:p>
    <w:p w14:paraId="048D44FF" w14:textId="5B1DABBD" w:rsidR="003A34D6" w:rsidRPr="00C6761E" w:rsidRDefault="001F7AED" w:rsidP="003A34D6">
      <w:pPr>
        <w:pStyle w:val="TH"/>
      </w:pPr>
      <w:bookmarkStart w:id="4492" w:name="_CRTable12_8_1"/>
      <w:r w:rsidRPr="00C6761E">
        <w:t xml:space="preserve">Table </w:t>
      </w:r>
      <w:bookmarkEnd w:id="4492"/>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pPr>
            <w:r>
              <w:rPr>
                <w:rFonts w:hint="eastAsia"/>
                <w:lang w:eastAsia="zh-CN"/>
              </w:rPr>
              <w:t>T</w:t>
            </w:r>
            <w:r>
              <w:t>5106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4493" w:name="_CR12_9"/>
      <w:bookmarkStart w:id="4494" w:name="_Toc172040509"/>
      <w:bookmarkEnd w:id="4493"/>
      <w:r w:rsidRPr="00C6761E">
        <w:lastRenderedPageBreak/>
        <w:t>12.9</w:t>
      </w:r>
      <w:r w:rsidRPr="00C6761E">
        <w:tab/>
        <w:t>Timers of 5G ProSe UE-to-network relay with model B</w:t>
      </w:r>
      <w:bookmarkEnd w:id="4494"/>
    </w:p>
    <w:p w14:paraId="3B130AA5" w14:textId="1AB95748" w:rsidR="00243397" w:rsidRPr="00C6761E" w:rsidRDefault="00243397" w:rsidP="00243397">
      <w:pPr>
        <w:pStyle w:val="TH"/>
      </w:pPr>
      <w:bookmarkStart w:id="4495" w:name="_CRTable12_9_1"/>
      <w:r w:rsidRPr="00C6761E">
        <w:t>Table </w:t>
      </w:r>
      <w:bookmarkEnd w:id="4495"/>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496" w:name="OLE_LINK146"/>
            <w:bookmarkStart w:id="4497" w:name="OLE_LINK150"/>
            <w:r w:rsidRPr="00C6761E">
              <w:rPr>
                <w:rFonts w:hint="eastAsia"/>
              </w:rPr>
              <w:t xml:space="preserve">the </w:t>
            </w:r>
            <w:r w:rsidRPr="00C6761E">
              <w:t>PROSE PC5 DISCOVERY message for 5G ProSe UE-to-network relay discovery solicitation</w:t>
            </w:r>
            <w:bookmarkEnd w:id="4496"/>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497"/>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498"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4498"/>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499" w:name="_CR12_10"/>
      <w:bookmarkStart w:id="4500" w:name="_Toc172040510"/>
      <w:bookmarkEnd w:id="4499"/>
      <w:r w:rsidRPr="00C6761E">
        <w:rPr>
          <w:lang w:eastAsia="zh-CN"/>
        </w:rPr>
        <w:t>12.10</w:t>
      </w:r>
      <w:r w:rsidRPr="00C6761E">
        <w:rPr>
          <w:lang w:eastAsia="zh-CN"/>
        </w:rPr>
        <w:tab/>
        <w:t>Timers for 5G ProSe UE-to-network relay discovery security material request procedure over PC3a interface</w:t>
      </w:r>
      <w:bookmarkEnd w:id="4500"/>
    </w:p>
    <w:p w14:paraId="036F9C3B" w14:textId="574206AC" w:rsidR="002E1470" w:rsidRPr="00C6761E" w:rsidRDefault="002E1470" w:rsidP="002E1470">
      <w:pPr>
        <w:pStyle w:val="TH"/>
      </w:pPr>
      <w:bookmarkStart w:id="4501" w:name="_CRTable12_10_1"/>
      <w:r w:rsidRPr="00C6761E">
        <w:t xml:space="preserve">Table </w:t>
      </w:r>
      <w:bookmarkEnd w:id="4501"/>
      <w:r w:rsidRPr="00C6761E">
        <w:t>12.10.1: Timers for PC</w:t>
      </w:r>
      <w:r w:rsidR="005D459B">
        <w:t>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4502" w:name="_CR12_11"/>
      <w:bookmarkEnd w:id="4502"/>
      <w:r w:rsidRPr="00C6761E">
        <w:rPr>
          <w:lang w:eastAsia="zh-CN"/>
        </w:rPr>
        <w:br w:type="page"/>
      </w:r>
      <w:bookmarkStart w:id="4503" w:name="_Toc172040511"/>
      <w:r w:rsidR="00122892" w:rsidRPr="00C6761E">
        <w:lastRenderedPageBreak/>
        <w:t>12.11</w:t>
      </w:r>
      <w:r w:rsidR="00122892" w:rsidRPr="00C6761E">
        <w:tab/>
        <w:t>Timers of 5G ProSe UE-to-UE relay discovery with model B</w:t>
      </w:r>
      <w:bookmarkEnd w:id="4503"/>
    </w:p>
    <w:p w14:paraId="73D1D612" w14:textId="77777777" w:rsidR="00122892" w:rsidRPr="00C6761E" w:rsidRDefault="00122892" w:rsidP="00122892">
      <w:pPr>
        <w:pStyle w:val="TH"/>
      </w:pPr>
      <w:bookmarkStart w:id="4504" w:name="_CRTable12_11_1"/>
      <w:r w:rsidRPr="00C6761E">
        <w:t>Table </w:t>
      </w:r>
      <w:bookmarkEnd w:id="4504"/>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4505" w:name="_Toc172040512"/>
      <w:r w:rsidRPr="00C6761E">
        <w:rPr>
          <w:lang w:eastAsia="zh-CN"/>
        </w:rPr>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505"/>
    </w:p>
    <w:p w14:paraId="3F3A0329" w14:textId="26E37459" w:rsidR="00912138" w:rsidRPr="00C6761E" w:rsidRDefault="00912138" w:rsidP="00912138">
      <w:pPr>
        <w:pStyle w:val="TH"/>
      </w:pPr>
      <w:r w:rsidRPr="00C6761E">
        <w:lastRenderedPageBreak/>
        <w:t>Table 12.</w:t>
      </w:r>
      <w:r>
        <w:t>12</w:t>
      </w:r>
      <w:r w:rsidRPr="00C6761E">
        <w:t xml:space="preserve">.1: Timers for </w:t>
      </w:r>
      <w:r>
        <w:t>PC3a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pPr>
            <w:r w:rsidRPr="00C6761E">
              <w:t>ON</w:t>
            </w:r>
            <w:r w:rsidRPr="00C6761E">
              <w:br/>
              <w:t>EXPIRY</w:t>
            </w:r>
          </w:p>
        </w:tc>
      </w:tr>
      <w:tr w:rsidR="00912138" w:rsidRPr="00C6761E" w14:paraId="1C4E1CAC"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4506" w:name="_CRAnnexAinformative"/>
      <w:bookmarkStart w:id="4507" w:name="_Toc172040513"/>
      <w:bookmarkEnd w:id="4506"/>
      <w:r w:rsidRPr="00C6761E">
        <w:rPr>
          <w:lang w:eastAsia="zh-CN"/>
        </w:rPr>
        <w:t>Annex A (informative):</w:t>
      </w:r>
      <w:r w:rsidRPr="00C6761E">
        <w:rPr>
          <w:lang w:eastAsia="zh-CN"/>
        </w:rPr>
        <w:br/>
        <w:t>IANA registrations</w:t>
      </w:r>
      <w:bookmarkEnd w:id="4507"/>
    </w:p>
    <w:p w14:paraId="0685894E" w14:textId="0E46929F" w:rsidR="005202BF" w:rsidRPr="00C6761E" w:rsidRDefault="005537E8" w:rsidP="005537E8">
      <w:pPr>
        <w:pStyle w:val="Heading1"/>
        <w:rPr>
          <w:lang w:eastAsia="zh-CN"/>
        </w:rPr>
      </w:pPr>
      <w:bookmarkStart w:id="4508" w:name="_CRA_1"/>
      <w:bookmarkStart w:id="4509" w:name="_Toc172040514"/>
      <w:bookmarkEnd w:id="4508"/>
      <w:r w:rsidRPr="00C6761E">
        <w:rPr>
          <w:lang w:eastAsia="zh-CN"/>
        </w:rPr>
        <w:t>A.1</w:t>
      </w:r>
      <w:r w:rsidRPr="00C6761E">
        <w:rPr>
          <w:lang w:eastAsia="zh-CN"/>
        </w:rPr>
        <w:tab/>
        <w:t>IANA registrations for MIME types</w:t>
      </w:r>
      <w:bookmarkEnd w:id="4509"/>
    </w:p>
    <w:p w14:paraId="44739AD4" w14:textId="34492A30" w:rsidR="005537E8" w:rsidRPr="00C6761E" w:rsidRDefault="005537E8" w:rsidP="006A5FDE">
      <w:pPr>
        <w:pStyle w:val="Heading2"/>
        <w:rPr>
          <w:lang w:eastAsia="zh-CN"/>
        </w:rPr>
      </w:pPr>
      <w:bookmarkStart w:id="4510" w:name="_CRA_1_1"/>
      <w:bookmarkStart w:id="4511" w:name="_Toc172040515"/>
      <w:bookmarkEnd w:id="4510"/>
      <w:r w:rsidRPr="00C6761E">
        <w:rPr>
          <w:lang w:eastAsia="zh-CN"/>
        </w:rPr>
        <w:t>A.1.1</w:t>
      </w:r>
      <w:r w:rsidRPr="00C6761E">
        <w:rPr>
          <w:lang w:eastAsia="zh-CN"/>
        </w:rPr>
        <w:tab/>
        <w:t>General</w:t>
      </w:r>
      <w:bookmarkEnd w:id="4511"/>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512" w:name="_CRA_1_2"/>
      <w:bookmarkStart w:id="4513" w:name="_Toc172040516"/>
      <w:bookmarkEnd w:id="4512"/>
      <w:r w:rsidRPr="00C6761E">
        <w:t>A.1.2</w:t>
      </w:r>
      <w:r w:rsidRPr="00C6761E">
        <w:tab/>
        <w:t>application/</w:t>
      </w:r>
      <w:r w:rsidR="00D3187E" w:rsidRPr="00C6761E">
        <w:t>vnd.</w:t>
      </w:r>
      <w:r w:rsidRPr="00C6761E">
        <w:t>3gpp-prose-pc3a+xml</w:t>
      </w:r>
      <w:bookmarkEnd w:id="4513"/>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lastRenderedPageBreak/>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lastRenderedPageBreak/>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514" w:name="_CRA_1_2A"/>
      <w:bookmarkStart w:id="4515" w:name="_Toc172040517"/>
      <w:bookmarkEnd w:id="4514"/>
      <w:r w:rsidRPr="00C6761E">
        <w:t>A.1.2</w:t>
      </w:r>
      <w:r w:rsidR="00600FD4" w:rsidRPr="00C6761E">
        <w:t>A</w:t>
      </w:r>
      <w:r w:rsidRPr="00C6761E">
        <w:tab/>
        <w:t>application/</w:t>
      </w:r>
      <w:r w:rsidR="00600FD4" w:rsidRPr="00C6761E">
        <w:t>vnd.</w:t>
      </w:r>
      <w:r w:rsidRPr="00C6761E">
        <w:t>3gpp-prose-pc8+xml</w:t>
      </w:r>
      <w:bookmarkEnd w:id="4515"/>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26"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lastRenderedPageBreak/>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516" w:name="_CRA_1_3"/>
      <w:bookmarkStart w:id="4517" w:name="_Toc172040518"/>
      <w:bookmarkEnd w:id="4516"/>
      <w:r w:rsidRPr="00C6761E">
        <w:t>A.1.3</w:t>
      </w:r>
      <w:r w:rsidRPr="00C6761E">
        <w:tab/>
        <w:t>application/</w:t>
      </w:r>
      <w:r w:rsidR="00E55C4F" w:rsidRPr="00C6761E">
        <w:t>vnd.</w:t>
      </w:r>
      <w:r w:rsidRPr="00C6761E">
        <w:t>3gpp-prose-pc3</w:t>
      </w:r>
      <w:r w:rsidR="00E5189E" w:rsidRPr="00C6761E">
        <w:t>a</w:t>
      </w:r>
      <w:r w:rsidRPr="00C6761E">
        <w:t>ch+xml</w:t>
      </w:r>
      <w:bookmarkEnd w:id="4517"/>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lastRenderedPageBreak/>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B1280E" w:rsidRDefault="002D60DD" w:rsidP="006A5FDE">
      <w:pPr>
        <w:pStyle w:val="B1"/>
      </w:pPr>
      <w:r w:rsidRPr="00C6761E">
        <w:tab/>
      </w:r>
      <w:r w:rsidRPr="00B1280E">
        <w:t>n/a</w:t>
      </w:r>
    </w:p>
    <w:p w14:paraId="09E63932" w14:textId="77777777" w:rsidR="002D60DD" w:rsidRPr="00B1280E" w:rsidRDefault="002D60DD" w:rsidP="002D60DD">
      <w:r w:rsidRPr="00B1280E">
        <w:t>Fragment identifier considerations:</w:t>
      </w:r>
    </w:p>
    <w:p w14:paraId="336E2C36" w14:textId="0D8C6F3D" w:rsidR="002D60DD" w:rsidRPr="00C6761E" w:rsidRDefault="002D60DD" w:rsidP="006A5FDE">
      <w:pPr>
        <w:pStyle w:val="B1"/>
      </w:pPr>
      <w:r w:rsidRPr="00B1280E">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lastRenderedPageBreak/>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518" w:name="_CRAnnexBinformative"/>
      <w:bookmarkEnd w:id="4518"/>
      <w:r w:rsidRPr="00C6761E">
        <w:br w:type="page"/>
      </w:r>
      <w:bookmarkStart w:id="4519" w:name="_Toc172040519"/>
      <w:r w:rsidRPr="00C6761E">
        <w:lastRenderedPageBreak/>
        <w:t>Annex</w:t>
      </w:r>
      <w:r w:rsidR="00BB228F" w:rsidRPr="00C6761E">
        <w:t xml:space="preserve"> B</w:t>
      </w:r>
      <w:r w:rsidRPr="00C6761E">
        <w:t xml:space="preserve"> (informative):</w:t>
      </w:r>
      <w:r w:rsidRPr="00C6761E">
        <w:br/>
        <w:t>Change history</w:t>
      </w:r>
      <w:bookmarkStart w:id="4520" w:name="historyclause"/>
      <w:bookmarkEnd w:id="4520"/>
      <w:bookmarkEnd w:id="45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C6761E" w:rsidRDefault="001B1E03" w:rsidP="001B1E03">
            <w:pPr>
              <w:pStyle w:val="TAC"/>
              <w:rPr>
                <w:sz w:val="16"/>
                <w:szCs w:val="16"/>
              </w:rPr>
            </w:pPr>
            <w:r w:rsidRPr="00C6761E">
              <w:rPr>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lastRenderedPageBreak/>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C6761E" w:rsidRDefault="00F80DDB" w:rsidP="001B1E03">
            <w:pPr>
              <w:pStyle w:val="TAC"/>
              <w:rPr>
                <w:sz w:val="16"/>
                <w:szCs w:val="16"/>
              </w:rPr>
            </w:pPr>
            <w:r w:rsidRPr="00C6761E">
              <w:rPr>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C6761E" w:rsidRDefault="006E4CD5" w:rsidP="001B1E03">
            <w:pPr>
              <w:pStyle w:val="TAC"/>
              <w:rPr>
                <w:sz w:val="16"/>
                <w:szCs w:val="16"/>
              </w:rPr>
            </w:pPr>
            <w:r w:rsidRPr="00C6761E">
              <w:rPr>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C6761E" w:rsidRDefault="00EB5E1A" w:rsidP="00EB5E1A">
            <w:pPr>
              <w:pStyle w:val="TAC"/>
              <w:rPr>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C6761E" w:rsidRDefault="00EB5E1A" w:rsidP="00EB5E1A">
            <w:pPr>
              <w:pStyle w:val="TAC"/>
              <w:rPr>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C6761E" w:rsidRDefault="00EB5E1A" w:rsidP="00EB5E1A">
            <w:pPr>
              <w:pStyle w:val="TAC"/>
              <w:rPr>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C6761E" w:rsidRDefault="00EB5E1A" w:rsidP="00EB5E1A">
            <w:pPr>
              <w:pStyle w:val="TAC"/>
              <w:rPr>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C6761E" w:rsidRDefault="00EB5E1A" w:rsidP="00EB5E1A">
            <w:pPr>
              <w:pStyle w:val="TAC"/>
              <w:rPr>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C6761E" w:rsidRDefault="00771EA7" w:rsidP="00EB5E1A">
            <w:pPr>
              <w:pStyle w:val="TAC"/>
              <w:rPr>
                <w:rFonts w:cs="Arial"/>
                <w:sz w:val="16"/>
                <w:szCs w:val="16"/>
                <w:lang w:eastAsia="zh-CN"/>
              </w:rPr>
            </w:pPr>
            <w:r w:rsidRPr="00C6761E">
              <w:rPr>
                <w:rFonts w:cs="Arial"/>
                <w:sz w:val="16"/>
                <w:szCs w:val="16"/>
                <w:lang w:eastAsia="zh-CN"/>
              </w:rPr>
              <w:t>202</w:t>
            </w:r>
            <w:r w:rsidR="00DC320B" w:rsidRPr="00C6761E">
              <w:rPr>
                <w:rFonts w:cs="Arial"/>
                <w:sz w:val="16"/>
                <w:szCs w:val="16"/>
                <w:lang w:eastAsia="zh-CN"/>
              </w:rPr>
              <w:t>3</w:t>
            </w:r>
            <w:r w:rsidRPr="00C6761E">
              <w:rPr>
                <w:rFonts w:cs="Arial"/>
                <w:sz w:val="16"/>
                <w:szCs w:val="16"/>
                <w:lang w:eastAsia="zh-CN"/>
              </w:rPr>
              <w:t>-12</w:t>
            </w:r>
          </w:p>
        </w:tc>
        <w:tc>
          <w:tcPr>
            <w:tcW w:w="800" w:type="dxa"/>
            <w:shd w:val="solid" w:color="FFFFFF" w:fill="auto"/>
          </w:tcPr>
          <w:p w14:paraId="733F3871" w14:textId="4071F41A" w:rsidR="00771EA7" w:rsidRPr="00C6761E" w:rsidRDefault="00771EA7" w:rsidP="00EB5E1A">
            <w:pPr>
              <w:pStyle w:val="TAC"/>
              <w:rPr>
                <w:rFonts w:cs="Arial"/>
                <w:sz w:val="16"/>
                <w:szCs w:val="16"/>
                <w:lang w:eastAsia="zh-CN"/>
              </w:rPr>
            </w:pPr>
            <w:r w:rsidRPr="00C6761E">
              <w:rPr>
                <w:rFonts w:cs="Arial"/>
                <w:sz w:val="16"/>
                <w:szCs w:val="16"/>
                <w:lang w:eastAsia="zh-CN"/>
              </w:rPr>
              <w:t>CT#9</w:t>
            </w:r>
            <w:r w:rsidR="00DC320B" w:rsidRPr="00C6761E">
              <w:rPr>
                <w:rFonts w:cs="Arial"/>
                <w:sz w:val="16"/>
                <w:szCs w:val="16"/>
                <w:lang w:eastAsia="zh-CN"/>
              </w:rPr>
              <w:t>9</w:t>
            </w:r>
          </w:p>
        </w:tc>
        <w:tc>
          <w:tcPr>
            <w:tcW w:w="1046" w:type="dxa"/>
            <w:shd w:val="solid" w:color="FFFFFF" w:fill="auto"/>
          </w:tcPr>
          <w:p w14:paraId="5B6547B4" w14:textId="524824EF" w:rsidR="00771EA7" w:rsidRPr="00C6761E" w:rsidRDefault="00144F20" w:rsidP="001F5AF8">
            <w:pPr>
              <w:overflowPunct/>
              <w:autoSpaceDE/>
              <w:autoSpaceDN/>
              <w:adjustRightInd/>
              <w:spacing w:after="0"/>
              <w:jc w:val="center"/>
              <w:textAlignment w:val="auto"/>
              <w:rPr>
                <w:rFonts w:cs="Arial"/>
                <w:sz w:val="16"/>
                <w:szCs w:val="16"/>
              </w:rPr>
            </w:pPr>
            <w:hyperlink r:id="rId127" w:history="1">
              <w:r w:rsidR="00DC320B" w:rsidRPr="00C6761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C6761E" w:rsidRDefault="00771EA7" w:rsidP="00EB5E1A">
            <w:pPr>
              <w:pStyle w:val="TAL"/>
              <w:rPr>
                <w:rFonts w:cs="Arial"/>
                <w:sz w:val="16"/>
                <w:szCs w:val="16"/>
              </w:rPr>
            </w:pPr>
            <w:r w:rsidRPr="00C6761E">
              <w:rPr>
                <w:rFonts w:cs="Arial"/>
                <w:sz w:val="16"/>
                <w:szCs w:val="16"/>
              </w:rPr>
              <w:t>0266</w:t>
            </w:r>
          </w:p>
        </w:tc>
        <w:tc>
          <w:tcPr>
            <w:tcW w:w="283" w:type="dxa"/>
            <w:shd w:val="solid" w:color="FFFFFF" w:fill="auto"/>
          </w:tcPr>
          <w:p w14:paraId="621CD71F" w14:textId="6741CAF5" w:rsidR="00771EA7" w:rsidRPr="00C6761E" w:rsidRDefault="00771EA7" w:rsidP="00EB5E1A">
            <w:pPr>
              <w:pStyle w:val="TAC"/>
              <w:rPr>
                <w:rFonts w:cs="Arial"/>
                <w:sz w:val="16"/>
                <w:szCs w:val="16"/>
              </w:rPr>
            </w:pPr>
            <w:r w:rsidRPr="00C6761E">
              <w:rPr>
                <w:rFonts w:cs="Arial"/>
                <w:sz w:val="16"/>
                <w:szCs w:val="16"/>
              </w:rPr>
              <w:t>-</w:t>
            </w:r>
          </w:p>
        </w:tc>
        <w:tc>
          <w:tcPr>
            <w:tcW w:w="284" w:type="dxa"/>
            <w:shd w:val="solid" w:color="FFFFFF" w:fill="auto"/>
          </w:tcPr>
          <w:p w14:paraId="0775B2FB" w14:textId="335ACE81" w:rsidR="00771EA7" w:rsidRPr="00C6761E" w:rsidRDefault="00771EA7" w:rsidP="00EB5E1A">
            <w:pPr>
              <w:pStyle w:val="TAC"/>
              <w:rPr>
                <w:rFonts w:cs="Arial"/>
                <w:sz w:val="16"/>
                <w:szCs w:val="16"/>
              </w:rPr>
            </w:pPr>
            <w:r w:rsidRPr="00C6761E">
              <w:rPr>
                <w:rFonts w:cs="Arial"/>
                <w:sz w:val="16"/>
                <w:szCs w:val="16"/>
              </w:rPr>
              <w:t>F</w:t>
            </w:r>
          </w:p>
        </w:tc>
        <w:tc>
          <w:tcPr>
            <w:tcW w:w="5151" w:type="dxa"/>
            <w:shd w:val="solid" w:color="FFFFFF" w:fill="auto"/>
          </w:tcPr>
          <w:p w14:paraId="495FFE2E" w14:textId="4725EC11" w:rsidR="00771EA7" w:rsidRPr="00C6761E" w:rsidRDefault="00771EA7" w:rsidP="00EB5E1A">
            <w:pPr>
              <w:pStyle w:val="TAL"/>
              <w:rPr>
                <w:rFonts w:cs="Arial"/>
                <w:sz w:val="16"/>
                <w:szCs w:val="16"/>
              </w:rPr>
            </w:pPr>
            <w:r w:rsidRPr="00C6761E">
              <w:rPr>
                <w:rFonts w:cs="Arial"/>
                <w:sz w:val="16"/>
                <w:szCs w:val="16"/>
              </w:rPr>
              <w:t>Adding missing IEI for the EAP message IE</w:t>
            </w:r>
          </w:p>
        </w:tc>
        <w:tc>
          <w:tcPr>
            <w:tcW w:w="708" w:type="dxa"/>
            <w:shd w:val="solid" w:color="FFFFFF" w:fill="auto"/>
          </w:tcPr>
          <w:p w14:paraId="02A710FE" w14:textId="138C07BC" w:rsidR="00771EA7" w:rsidRPr="00C6761E" w:rsidRDefault="00771EA7" w:rsidP="00EB5E1A">
            <w:pPr>
              <w:pStyle w:val="TAC"/>
              <w:rPr>
                <w:rFonts w:cs="Arial"/>
                <w:sz w:val="16"/>
                <w:szCs w:val="16"/>
                <w:lang w:eastAsia="zh-CN"/>
              </w:rPr>
            </w:pPr>
            <w:r w:rsidRPr="00C6761E">
              <w:rPr>
                <w:rFonts w:cs="Arial"/>
                <w:sz w:val="16"/>
                <w:szCs w:val="16"/>
                <w:lang w:eastAsia="zh-CN"/>
              </w:rPr>
              <w:t>17.</w:t>
            </w:r>
            <w:r w:rsidR="00DC320B" w:rsidRPr="00C6761E">
              <w:rPr>
                <w:rFonts w:cs="Arial"/>
                <w:sz w:val="16"/>
                <w:szCs w:val="16"/>
                <w:lang w:eastAsia="zh-CN"/>
              </w:rPr>
              <w:t>4</w:t>
            </w:r>
            <w:r w:rsidRPr="00C6761E">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C6761E" w:rsidRDefault="00004D9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A7BDB3E" w14:textId="729BEBF1" w:rsidR="00004D93" w:rsidRPr="00C6761E" w:rsidRDefault="00004D9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96A3EE" w14:textId="25E843A9" w:rsidR="00004D93" w:rsidRPr="00C6761E" w:rsidRDefault="00144F20" w:rsidP="00DC320B">
            <w:pPr>
              <w:overflowPunct/>
              <w:autoSpaceDE/>
              <w:autoSpaceDN/>
              <w:adjustRightInd/>
              <w:spacing w:after="0"/>
              <w:jc w:val="center"/>
              <w:textAlignment w:val="auto"/>
              <w:rPr>
                <w:rFonts w:ascii="Arial" w:hAnsi="Arial" w:cs="Arial"/>
                <w:sz w:val="16"/>
                <w:szCs w:val="16"/>
              </w:rPr>
            </w:pPr>
            <w:hyperlink r:id="rId128" w:history="1">
              <w:r w:rsidR="00004D93" w:rsidRPr="00C6761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C6761E" w:rsidRDefault="00004D93" w:rsidP="00EB5E1A">
            <w:pPr>
              <w:pStyle w:val="TAL"/>
              <w:rPr>
                <w:rFonts w:cs="Arial"/>
                <w:sz w:val="16"/>
                <w:szCs w:val="16"/>
              </w:rPr>
            </w:pPr>
            <w:r w:rsidRPr="00C6761E">
              <w:rPr>
                <w:rFonts w:cs="Arial"/>
                <w:sz w:val="16"/>
                <w:szCs w:val="16"/>
              </w:rPr>
              <w:t>0267</w:t>
            </w:r>
          </w:p>
        </w:tc>
        <w:tc>
          <w:tcPr>
            <w:tcW w:w="283" w:type="dxa"/>
            <w:shd w:val="solid" w:color="FFFFFF" w:fill="auto"/>
          </w:tcPr>
          <w:p w14:paraId="714CD46A" w14:textId="626813B8" w:rsidR="00004D93" w:rsidRPr="00C6761E" w:rsidRDefault="00004D93" w:rsidP="00EB5E1A">
            <w:pPr>
              <w:pStyle w:val="TAC"/>
              <w:rPr>
                <w:rFonts w:cs="Arial"/>
                <w:sz w:val="16"/>
                <w:szCs w:val="16"/>
              </w:rPr>
            </w:pPr>
            <w:r w:rsidRPr="00C6761E">
              <w:rPr>
                <w:rFonts w:cs="Arial"/>
                <w:sz w:val="16"/>
                <w:szCs w:val="16"/>
              </w:rPr>
              <w:t>-</w:t>
            </w:r>
          </w:p>
        </w:tc>
        <w:tc>
          <w:tcPr>
            <w:tcW w:w="284" w:type="dxa"/>
            <w:shd w:val="solid" w:color="FFFFFF" w:fill="auto"/>
          </w:tcPr>
          <w:p w14:paraId="2B7DDAA6" w14:textId="28AD8C17" w:rsidR="00004D93" w:rsidRPr="00C6761E" w:rsidRDefault="00004D93" w:rsidP="00EB5E1A">
            <w:pPr>
              <w:pStyle w:val="TAC"/>
              <w:rPr>
                <w:rFonts w:cs="Arial"/>
                <w:sz w:val="16"/>
                <w:szCs w:val="16"/>
              </w:rPr>
            </w:pPr>
            <w:r w:rsidRPr="00C6761E">
              <w:rPr>
                <w:rFonts w:cs="Arial"/>
                <w:sz w:val="16"/>
                <w:szCs w:val="16"/>
              </w:rPr>
              <w:t>F</w:t>
            </w:r>
          </w:p>
        </w:tc>
        <w:tc>
          <w:tcPr>
            <w:tcW w:w="5151" w:type="dxa"/>
            <w:shd w:val="solid" w:color="FFFFFF" w:fill="auto"/>
          </w:tcPr>
          <w:p w14:paraId="1639DAC3" w14:textId="0CF9F2FF" w:rsidR="00004D93" w:rsidRPr="00C6761E" w:rsidRDefault="00004D93" w:rsidP="00EB5E1A">
            <w:pPr>
              <w:pStyle w:val="TAL"/>
              <w:rPr>
                <w:rFonts w:cs="Arial"/>
                <w:sz w:val="16"/>
                <w:szCs w:val="16"/>
              </w:rPr>
            </w:pPr>
            <w:r w:rsidRPr="00C6761E">
              <w:rPr>
                <w:rFonts w:cs="Arial"/>
                <w:sz w:val="16"/>
                <w:szCs w:val="16"/>
              </w:rPr>
              <w:t>Adding missing timers names</w:t>
            </w:r>
          </w:p>
        </w:tc>
        <w:tc>
          <w:tcPr>
            <w:tcW w:w="708" w:type="dxa"/>
            <w:shd w:val="solid" w:color="FFFFFF" w:fill="auto"/>
          </w:tcPr>
          <w:p w14:paraId="448A371E" w14:textId="356409DB" w:rsidR="00004D93" w:rsidRPr="00C6761E" w:rsidRDefault="00004D93" w:rsidP="00EB5E1A">
            <w:pPr>
              <w:pStyle w:val="TAC"/>
              <w:rPr>
                <w:rFonts w:cs="Arial"/>
                <w:sz w:val="16"/>
                <w:szCs w:val="16"/>
                <w:lang w:eastAsia="zh-CN"/>
              </w:rPr>
            </w:pPr>
            <w:r w:rsidRPr="00C6761E">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C6761E" w:rsidRDefault="00263B7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41649D" w14:textId="21DF37B9" w:rsidR="00263B71" w:rsidRPr="00C6761E" w:rsidRDefault="00263B7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BDDB04" w14:textId="30D71D09" w:rsidR="00263B71" w:rsidRPr="00C6761E" w:rsidRDefault="00144F20" w:rsidP="00DC320B">
            <w:pPr>
              <w:overflowPunct/>
              <w:autoSpaceDE/>
              <w:autoSpaceDN/>
              <w:adjustRightInd/>
              <w:spacing w:after="0"/>
              <w:jc w:val="center"/>
              <w:textAlignment w:val="auto"/>
              <w:rPr>
                <w:rFonts w:ascii="Arial" w:hAnsi="Arial" w:cs="Arial"/>
                <w:sz w:val="16"/>
                <w:szCs w:val="16"/>
              </w:rPr>
            </w:pPr>
            <w:hyperlink r:id="rId129" w:history="1">
              <w:r w:rsidR="00263B71" w:rsidRPr="00C6761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C6761E" w:rsidRDefault="00263B71" w:rsidP="00EB5E1A">
            <w:pPr>
              <w:pStyle w:val="TAL"/>
              <w:rPr>
                <w:rFonts w:cs="Arial"/>
                <w:sz w:val="16"/>
                <w:szCs w:val="16"/>
              </w:rPr>
            </w:pPr>
            <w:r w:rsidRPr="00C6761E">
              <w:rPr>
                <w:rFonts w:cs="Arial"/>
                <w:sz w:val="16"/>
                <w:szCs w:val="16"/>
              </w:rPr>
              <w:t>0269</w:t>
            </w:r>
          </w:p>
        </w:tc>
        <w:tc>
          <w:tcPr>
            <w:tcW w:w="283" w:type="dxa"/>
            <w:shd w:val="solid" w:color="FFFFFF" w:fill="auto"/>
          </w:tcPr>
          <w:p w14:paraId="75717B18" w14:textId="62841290" w:rsidR="00263B71" w:rsidRPr="00C6761E" w:rsidRDefault="00263B71" w:rsidP="00EB5E1A">
            <w:pPr>
              <w:pStyle w:val="TAC"/>
              <w:rPr>
                <w:rFonts w:cs="Arial"/>
                <w:sz w:val="16"/>
                <w:szCs w:val="16"/>
              </w:rPr>
            </w:pPr>
            <w:r w:rsidRPr="00C6761E">
              <w:rPr>
                <w:rFonts w:cs="Arial"/>
                <w:sz w:val="16"/>
                <w:szCs w:val="16"/>
              </w:rPr>
              <w:t>-</w:t>
            </w:r>
          </w:p>
        </w:tc>
        <w:tc>
          <w:tcPr>
            <w:tcW w:w="284" w:type="dxa"/>
            <w:shd w:val="solid" w:color="FFFFFF" w:fill="auto"/>
          </w:tcPr>
          <w:p w14:paraId="1D8C3B30" w14:textId="532EC55B" w:rsidR="00263B71" w:rsidRPr="00C6761E" w:rsidRDefault="00263B71" w:rsidP="00EB5E1A">
            <w:pPr>
              <w:pStyle w:val="TAC"/>
              <w:rPr>
                <w:rFonts w:cs="Arial"/>
                <w:sz w:val="16"/>
                <w:szCs w:val="16"/>
              </w:rPr>
            </w:pPr>
            <w:r w:rsidRPr="00C6761E">
              <w:rPr>
                <w:rFonts w:cs="Arial"/>
                <w:sz w:val="16"/>
                <w:szCs w:val="16"/>
              </w:rPr>
              <w:t>F</w:t>
            </w:r>
          </w:p>
        </w:tc>
        <w:tc>
          <w:tcPr>
            <w:tcW w:w="5151" w:type="dxa"/>
            <w:shd w:val="solid" w:color="FFFFFF" w:fill="auto"/>
          </w:tcPr>
          <w:p w14:paraId="27C75078" w14:textId="05F451E3" w:rsidR="00263B71" w:rsidRPr="00C6761E" w:rsidRDefault="00263B71" w:rsidP="00EB5E1A">
            <w:pPr>
              <w:pStyle w:val="TAL"/>
              <w:rPr>
                <w:rFonts w:cs="Arial"/>
                <w:sz w:val="16"/>
                <w:szCs w:val="16"/>
              </w:rPr>
            </w:pPr>
            <w:r w:rsidRPr="00C6761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C6761E" w:rsidRDefault="00263B71" w:rsidP="00EB5E1A">
            <w:pPr>
              <w:pStyle w:val="TAC"/>
              <w:rPr>
                <w:rFonts w:cs="Arial"/>
                <w:sz w:val="16"/>
                <w:szCs w:val="16"/>
                <w:lang w:eastAsia="zh-CN"/>
              </w:rPr>
            </w:pPr>
            <w:r w:rsidRPr="00C6761E">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C6761E" w:rsidRDefault="007C11C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8884C4A" w14:textId="1F29CE21" w:rsidR="007C11CB" w:rsidRPr="00C6761E" w:rsidRDefault="007C11C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E399C3" w14:textId="081C07C1" w:rsidR="007C11CB" w:rsidRPr="00C6761E" w:rsidRDefault="00144F20" w:rsidP="00DC320B">
            <w:pPr>
              <w:overflowPunct/>
              <w:autoSpaceDE/>
              <w:autoSpaceDN/>
              <w:adjustRightInd/>
              <w:spacing w:after="0"/>
              <w:jc w:val="center"/>
              <w:textAlignment w:val="auto"/>
              <w:rPr>
                <w:rFonts w:ascii="Arial" w:hAnsi="Arial" w:cs="Arial"/>
                <w:sz w:val="16"/>
                <w:szCs w:val="16"/>
              </w:rPr>
            </w:pPr>
            <w:hyperlink r:id="rId130" w:history="1">
              <w:r w:rsidR="007C11CB" w:rsidRPr="00C6761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C6761E" w:rsidRDefault="007C11CB" w:rsidP="00EB5E1A">
            <w:pPr>
              <w:pStyle w:val="TAL"/>
              <w:rPr>
                <w:rFonts w:cs="Arial"/>
                <w:sz w:val="16"/>
                <w:szCs w:val="16"/>
              </w:rPr>
            </w:pPr>
            <w:r w:rsidRPr="00C6761E">
              <w:rPr>
                <w:rFonts w:cs="Arial"/>
                <w:sz w:val="16"/>
                <w:szCs w:val="16"/>
              </w:rPr>
              <w:t>0263</w:t>
            </w:r>
          </w:p>
        </w:tc>
        <w:tc>
          <w:tcPr>
            <w:tcW w:w="283" w:type="dxa"/>
            <w:shd w:val="solid" w:color="FFFFFF" w:fill="auto"/>
          </w:tcPr>
          <w:p w14:paraId="7D45981A" w14:textId="031747B5" w:rsidR="007C11CB" w:rsidRPr="00C6761E" w:rsidRDefault="007C11CB" w:rsidP="00EB5E1A">
            <w:pPr>
              <w:pStyle w:val="TAC"/>
              <w:rPr>
                <w:rFonts w:cs="Arial"/>
                <w:sz w:val="16"/>
                <w:szCs w:val="16"/>
              </w:rPr>
            </w:pPr>
            <w:r w:rsidRPr="00C6761E">
              <w:rPr>
                <w:rFonts w:cs="Arial"/>
                <w:sz w:val="16"/>
                <w:szCs w:val="16"/>
              </w:rPr>
              <w:t>1</w:t>
            </w:r>
          </w:p>
        </w:tc>
        <w:tc>
          <w:tcPr>
            <w:tcW w:w="284" w:type="dxa"/>
            <w:shd w:val="solid" w:color="FFFFFF" w:fill="auto"/>
          </w:tcPr>
          <w:p w14:paraId="71E9067E" w14:textId="13469200" w:rsidR="007C11CB" w:rsidRPr="00C6761E" w:rsidRDefault="007C11CB" w:rsidP="00EB5E1A">
            <w:pPr>
              <w:pStyle w:val="TAC"/>
              <w:rPr>
                <w:rFonts w:cs="Arial"/>
                <w:sz w:val="16"/>
                <w:szCs w:val="16"/>
              </w:rPr>
            </w:pPr>
            <w:r w:rsidRPr="00C6761E">
              <w:rPr>
                <w:rFonts w:cs="Arial"/>
                <w:sz w:val="16"/>
                <w:szCs w:val="16"/>
              </w:rPr>
              <w:t>F</w:t>
            </w:r>
          </w:p>
        </w:tc>
        <w:tc>
          <w:tcPr>
            <w:tcW w:w="5151" w:type="dxa"/>
            <w:shd w:val="solid" w:color="FFFFFF" w:fill="auto"/>
          </w:tcPr>
          <w:p w14:paraId="13AB0317" w14:textId="2BD1F452" w:rsidR="007C11CB" w:rsidRPr="00C6761E" w:rsidRDefault="007C11CB" w:rsidP="00EB5E1A">
            <w:pPr>
              <w:pStyle w:val="TAL"/>
              <w:rPr>
                <w:rFonts w:cs="Arial"/>
                <w:sz w:val="16"/>
                <w:szCs w:val="16"/>
              </w:rPr>
            </w:pPr>
            <w:r w:rsidRPr="00C6761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C6761E" w:rsidRDefault="007C11CB" w:rsidP="00EB5E1A">
            <w:pPr>
              <w:pStyle w:val="TAC"/>
              <w:rPr>
                <w:rFonts w:cs="Arial"/>
                <w:sz w:val="16"/>
                <w:szCs w:val="16"/>
                <w:lang w:eastAsia="zh-CN"/>
              </w:rPr>
            </w:pPr>
            <w:r w:rsidRPr="00C6761E">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C6761E" w:rsidRDefault="00E4638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03277D1" w14:textId="508F04C2" w:rsidR="00E46388" w:rsidRPr="00C6761E" w:rsidRDefault="00E4638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2B49EA" w14:textId="167C0FEA" w:rsidR="00E46388" w:rsidRPr="00C6761E" w:rsidRDefault="00144F20" w:rsidP="00DC320B">
            <w:pPr>
              <w:overflowPunct/>
              <w:autoSpaceDE/>
              <w:autoSpaceDN/>
              <w:adjustRightInd/>
              <w:spacing w:after="0"/>
              <w:jc w:val="center"/>
              <w:textAlignment w:val="auto"/>
              <w:rPr>
                <w:rFonts w:ascii="Arial" w:hAnsi="Arial" w:cs="Arial"/>
                <w:sz w:val="16"/>
                <w:szCs w:val="16"/>
              </w:rPr>
            </w:pPr>
            <w:hyperlink r:id="rId131" w:history="1">
              <w:r w:rsidR="00E46388" w:rsidRPr="00C6761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C6761E" w:rsidRDefault="00E46388" w:rsidP="00EB5E1A">
            <w:pPr>
              <w:pStyle w:val="TAL"/>
              <w:rPr>
                <w:rFonts w:cs="Arial"/>
                <w:sz w:val="16"/>
                <w:szCs w:val="16"/>
              </w:rPr>
            </w:pPr>
            <w:r w:rsidRPr="00C6761E">
              <w:rPr>
                <w:rFonts w:cs="Arial"/>
                <w:sz w:val="16"/>
                <w:szCs w:val="16"/>
              </w:rPr>
              <w:t>0264</w:t>
            </w:r>
          </w:p>
        </w:tc>
        <w:tc>
          <w:tcPr>
            <w:tcW w:w="283" w:type="dxa"/>
            <w:shd w:val="solid" w:color="FFFFFF" w:fill="auto"/>
          </w:tcPr>
          <w:p w14:paraId="3E1DB0EF" w14:textId="02200E40" w:rsidR="00E46388" w:rsidRPr="00C6761E" w:rsidRDefault="00E46388" w:rsidP="00EB5E1A">
            <w:pPr>
              <w:pStyle w:val="TAC"/>
              <w:rPr>
                <w:rFonts w:cs="Arial"/>
                <w:sz w:val="16"/>
                <w:szCs w:val="16"/>
              </w:rPr>
            </w:pPr>
            <w:r w:rsidRPr="00C6761E">
              <w:rPr>
                <w:rFonts w:cs="Arial"/>
                <w:sz w:val="16"/>
                <w:szCs w:val="16"/>
              </w:rPr>
              <w:t>1</w:t>
            </w:r>
          </w:p>
        </w:tc>
        <w:tc>
          <w:tcPr>
            <w:tcW w:w="284" w:type="dxa"/>
            <w:shd w:val="solid" w:color="FFFFFF" w:fill="auto"/>
          </w:tcPr>
          <w:p w14:paraId="14199F3D" w14:textId="09038E25" w:rsidR="00E46388" w:rsidRPr="00C6761E" w:rsidRDefault="00E46388" w:rsidP="00EB5E1A">
            <w:pPr>
              <w:pStyle w:val="TAC"/>
              <w:rPr>
                <w:rFonts w:cs="Arial"/>
                <w:sz w:val="16"/>
                <w:szCs w:val="16"/>
              </w:rPr>
            </w:pPr>
            <w:r w:rsidRPr="00C6761E">
              <w:rPr>
                <w:rFonts w:cs="Arial"/>
                <w:sz w:val="16"/>
                <w:szCs w:val="16"/>
              </w:rPr>
              <w:t>F</w:t>
            </w:r>
          </w:p>
        </w:tc>
        <w:tc>
          <w:tcPr>
            <w:tcW w:w="5151" w:type="dxa"/>
            <w:shd w:val="solid" w:color="FFFFFF" w:fill="auto"/>
          </w:tcPr>
          <w:p w14:paraId="35FE958B" w14:textId="4BB36C65" w:rsidR="00E46388" w:rsidRPr="00C6761E" w:rsidRDefault="00E46388" w:rsidP="00EB5E1A">
            <w:pPr>
              <w:pStyle w:val="TAL"/>
              <w:rPr>
                <w:rFonts w:cs="Arial"/>
                <w:sz w:val="16"/>
                <w:szCs w:val="16"/>
              </w:rPr>
            </w:pPr>
            <w:r w:rsidRPr="00C6761E">
              <w:rPr>
                <w:rFonts w:cs="Arial"/>
                <w:sz w:val="16"/>
                <w:szCs w:val="16"/>
              </w:rPr>
              <w:t>Relay UE reselection upon security failure of 5G ProSe UE-to-network relay</w:t>
            </w:r>
          </w:p>
        </w:tc>
        <w:tc>
          <w:tcPr>
            <w:tcW w:w="708" w:type="dxa"/>
            <w:shd w:val="solid" w:color="FFFFFF" w:fill="auto"/>
          </w:tcPr>
          <w:p w14:paraId="02BBB9AF" w14:textId="3627CD1F" w:rsidR="00E46388" w:rsidRPr="00C6761E" w:rsidRDefault="00E46388" w:rsidP="00EB5E1A">
            <w:pPr>
              <w:pStyle w:val="TAC"/>
              <w:rPr>
                <w:rFonts w:cs="Arial"/>
                <w:sz w:val="16"/>
                <w:szCs w:val="16"/>
                <w:lang w:eastAsia="zh-CN"/>
              </w:rPr>
            </w:pPr>
            <w:r w:rsidRPr="00C6761E">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C6761E" w:rsidRDefault="009921C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5F3FFEB" w14:textId="03E00103" w:rsidR="009921C5" w:rsidRPr="00C6761E" w:rsidRDefault="009921C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CADCD2A" w14:textId="6C91966D" w:rsidR="009921C5" w:rsidRPr="00C6761E" w:rsidRDefault="00144F20" w:rsidP="00DC320B">
            <w:pPr>
              <w:overflowPunct/>
              <w:autoSpaceDE/>
              <w:autoSpaceDN/>
              <w:adjustRightInd/>
              <w:spacing w:after="0"/>
              <w:jc w:val="center"/>
              <w:textAlignment w:val="auto"/>
              <w:rPr>
                <w:rFonts w:ascii="Arial" w:hAnsi="Arial" w:cs="Arial"/>
                <w:sz w:val="16"/>
                <w:szCs w:val="16"/>
              </w:rPr>
            </w:pPr>
            <w:hyperlink r:id="rId132" w:history="1">
              <w:r w:rsidR="009921C5" w:rsidRPr="00C6761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C6761E" w:rsidRDefault="009921C5" w:rsidP="00EB5E1A">
            <w:pPr>
              <w:pStyle w:val="TAL"/>
              <w:rPr>
                <w:rFonts w:cs="Arial"/>
                <w:sz w:val="16"/>
                <w:szCs w:val="16"/>
              </w:rPr>
            </w:pPr>
            <w:r w:rsidRPr="00C6761E">
              <w:rPr>
                <w:rFonts w:cs="Arial"/>
                <w:sz w:val="16"/>
                <w:szCs w:val="16"/>
              </w:rPr>
              <w:t>0252</w:t>
            </w:r>
          </w:p>
        </w:tc>
        <w:tc>
          <w:tcPr>
            <w:tcW w:w="283" w:type="dxa"/>
            <w:shd w:val="solid" w:color="FFFFFF" w:fill="auto"/>
          </w:tcPr>
          <w:p w14:paraId="1C24A6DE" w14:textId="396D6D45" w:rsidR="009921C5" w:rsidRPr="00C6761E" w:rsidRDefault="009921C5" w:rsidP="00EB5E1A">
            <w:pPr>
              <w:pStyle w:val="TAC"/>
              <w:rPr>
                <w:rFonts w:cs="Arial"/>
                <w:sz w:val="16"/>
                <w:szCs w:val="16"/>
              </w:rPr>
            </w:pPr>
            <w:r w:rsidRPr="00C6761E">
              <w:rPr>
                <w:rFonts w:cs="Arial"/>
                <w:sz w:val="16"/>
                <w:szCs w:val="16"/>
              </w:rPr>
              <w:t>1</w:t>
            </w:r>
          </w:p>
        </w:tc>
        <w:tc>
          <w:tcPr>
            <w:tcW w:w="284" w:type="dxa"/>
            <w:shd w:val="solid" w:color="FFFFFF" w:fill="auto"/>
          </w:tcPr>
          <w:p w14:paraId="4522442D" w14:textId="7E39B012" w:rsidR="009921C5" w:rsidRPr="00C6761E" w:rsidRDefault="009921C5" w:rsidP="00EB5E1A">
            <w:pPr>
              <w:pStyle w:val="TAC"/>
              <w:rPr>
                <w:rFonts w:cs="Arial"/>
                <w:sz w:val="16"/>
                <w:szCs w:val="16"/>
              </w:rPr>
            </w:pPr>
            <w:r w:rsidRPr="00C6761E">
              <w:rPr>
                <w:rFonts w:cs="Arial"/>
                <w:sz w:val="16"/>
                <w:szCs w:val="16"/>
              </w:rPr>
              <w:t>F</w:t>
            </w:r>
          </w:p>
        </w:tc>
        <w:tc>
          <w:tcPr>
            <w:tcW w:w="5151" w:type="dxa"/>
            <w:shd w:val="solid" w:color="FFFFFF" w:fill="auto"/>
          </w:tcPr>
          <w:p w14:paraId="4E9E4EA9" w14:textId="662FF208" w:rsidR="009921C5" w:rsidRPr="00C6761E" w:rsidRDefault="009921C5" w:rsidP="00EB5E1A">
            <w:pPr>
              <w:pStyle w:val="TAL"/>
              <w:rPr>
                <w:rFonts w:cs="Arial"/>
                <w:sz w:val="16"/>
                <w:szCs w:val="16"/>
              </w:rPr>
            </w:pPr>
            <w:r w:rsidRPr="00C6761E">
              <w:rPr>
                <w:rFonts w:cs="Arial"/>
                <w:sz w:val="16"/>
                <w:szCs w:val="16"/>
              </w:rPr>
              <w:t>Update the xsd files of TS 24.554</w:t>
            </w:r>
          </w:p>
        </w:tc>
        <w:tc>
          <w:tcPr>
            <w:tcW w:w="708" w:type="dxa"/>
            <w:shd w:val="solid" w:color="FFFFFF" w:fill="auto"/>
          </w:tcPr>
          <w:p w14:paraId="2A3C7AD8" w14:textId="2620EE04" w:rsidR="009921C5" w:rsidRPr="00C6761E" w:rsidRDefault="009921C5" w:rsidP="00EB5E1A">
            <w:pPr>
              <w:pStyle w:val="TAC"/>
              <w:rPr>
                <w:rFonts w:cs="Arial"/>
                <w:sz w:val="16"/>
                <w:szCs w:val="16"/>
                <w:lang w:eastAsia="zh-CN"/>
              </w:rPr>
            </w:pPr>
            <w:r w:rsidRPr="00C6761E">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C6761E" w:rsidRDefault="00FE6A0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B3B3060" w14:textId="4F3B55F8" w:rsidR="00FE6A00" w:rsidRPr="00C6761E" w:rsidRDefault="00FE6A0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8BB9841" w14:textId="5ADA1F56" w:rsidR="00FE6A00" w:rsidRPr="00C6761E" w:rsidRDefault="00144F20" w:rsidP="00DC320B">
            <w:pPr>
              <w:overflowPunct/>
              <w:autoSpaceDE/>
              <w:autoSpaceDN/>
              <w:adjustRightInd/>
              <w:spacing w:after="0"/>
              <w:jc w:val="center"/>
              <w:textAlignment w:val="auto"/>
              <w:rPr>
                <w:rFonts w:ascii="Arial" w:hAnsi="Arial" w:cs="Arial"/>
                <w:sz w:val="16"/>
                <w:szCs w:val="16"/>
              </w:rPr>
            </w:pPr>
            <w:hyperlink r:id="rId133" w:history="1">
              <w:r w:rsidR="00FE6A00" w:rsidRPr="00C6761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C6761E" w:rsidRDefault="00FE6A00" w:rsidP="00EB5E1A">
            <w:pPr>
              <w:pStyle w:val="TAL"/>
              <w:rPr>
                <w:rFonts w:cs="Arial"/>
                <w:sz w:val="16"/>
                <w:szCs w:val="16"/>
              </w:rPr>
            </w:pPr>
            <w:r w:rsidRPr="00C6761E">
              <w:rPr>
                <w:rFonts w:cs="Arial"/>
                <w:sz w:val="16"/>
                <w:szCs w:val="16"/>
              </w:rPr>
              <w:t>0255</w:t>
            </w:r>
          </w:p>
        </w:tc>
        <w:tc>
          <w:tcPr>
            <w:tcW w:w="283" w:type="dxa"/>
            <w:shd w:val="solid" w:color="FFFFFF" w:fill="auto"/>
          </w:tcPr>
          <w:p w14:paraId="0624577C" w14:textId="48A78F28" w:rsidR="00FE6A00" w:rsidRPr="00C6761E" w:rsidRDefault="00FE6A00" w:rsidP="00EB5E1A">
            <w:pPr>
              <w:pStyle w:val="TAC"/>
              <w:rPr>
                <w:rFonts w:cs="Arial"/>
                <w:sz w:val="16"/>
                <w:szCs w:val="16"/>
              </w:rPr>
            </w:pPr>
            <w:r w:rsidRPr="00C6761E">
              <w:rPr>
                <w:rFonts w:cs="Arial"/>
                <w:sz w:val="16"/>
                <w:szCs w:val="16"/>
              </w:rPr>
              <w:t>1</w:t>
            </w:r>
          </w:p>
        </w:tc>
        <w:tc>
          <w:tcPr>
            <w:tcW w:w="284" w:type="dxa"/>
            <w:shd w:val="solid" w:color="FFFFFF" w:fill="auto"/>
          </w:tcPr>
          <w:p w14:paraId="3B3CEBB1" w14:textId="5CA6B2CA" w:rsidR="00FE6A00" w:rsidRPr="00C6761E" w:rsidRDefault="00FE6A00" w:rsidP="00EB5E1A">
            <w:pPr>
              <w:pStyle w:val="TAC"/>
              <w:rPr>
                <w:rFonts w:cs="Arial"/>
                <w:sz w:val="16"/>
                <w:szCs w:val="16"/>
              </w:rPr>
            </w:pPr>
            <w:r w:rsidRPr="00C6761E">
              <w:rPr>
                <w:rFonts w:cs="Arial"/>
                <w:sz w:val="16"/>
                <w:szCs w:val="16"/>
              </w:rPr>
              <w:t>F</w:t>
            </w:r>
          </w:p>
        </w:tc>
        <w:tc>
          <w:tcPr>
            <w:tcW w:w="5151" w:type="dxa"/>
            <w:shd w:val="solid" w:color="FFFFFF" w:fill="auto"/>
          </w:tcPr>
          <w:p w14:paraId="2B2AAF42" w14:textId="126971B4" w:rsidR="00FE6A00" w:rsidRPr="00C6761E" w:rsidRDefault="00FE6A00" w:rsidP="00EB5E1A">
            <w:pPr>
              <w:pStyle w:val="TAL"/>
              <w:rPr>
                <w:rFonts w:cs="Arial"/>
                <w:sz w:val="16"/>
                <w:szCs w:val="16"/>
              </w:rPr>
            </w:pPr>
            <w:r w:rsidRPr="00C6761E">
              <w:rPr>
                <w:rFonts w:cs="Arial"/>
                <w:sz w:val="16"/>
                <w:szCs w:val="16"/>
              </w:rPr>
              <w:t>Mandate DNN parameter provisioning to L3 U2N relay</w:t>
            </w:r>
          </w:p>
        </w:tc>
        <w:tc>
          <w:tcPr>
            <w:tcW w:w="708" w:type="dxa"/>
            <w:shd w:val="solid" w:color="FFFFFF" w:fill="auto"/>
          </w:tcPr>
          <w:p w14:paraId="1F92352B" w14:textId="322BD854" w:rsidR="00FE6A00" w:rsidRPr="00C6761E" w:rsidRDefault="00FE6A00" w:rsidP="00EB5E1A">
            <w:pPr>
              <w:pStyle w:val="TAC"/>
              <w:rPr>
                <w:rFonts w:cs="Arial"/>
                <w:sz w:val="16"/>
                <w:szCs w:val="16"/>
                <w:lang w:eastAsia="zh-CN"/>
              </w:rPr>
            </w:pPr>
            <w:r w:rsidRPr="00C6761E">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C6761E" w:rsidRDefault="0046519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7A5855F" w14:textId="7F273D1D" w:rsidR="0046519C" w:rsidRPr="00C6761E" w:rsidRDefault="0046519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FA6DA5" w14:textId="2BCE391B" w:rsidR="0046519C" w:rsidRPr="00C6761E" w:rsidRDefault="00144F20" w:rsidP="00DC320B">
            <w:pPr>
              <w:overflowPunct/>
              <w:autoSpaceDE/>
              <w:autoSpaceDN/>
              <w:adjustRightInd/>
              <w:spacing w:after="0"/>
              <w:jc w:val="center"/>
              <w:textAlignment w:val="auto"/>
              <w:rPr>
                <w:rFonts w:ascii="Arial" w:hAnsi="Arial" w:cs="Arial"/>
                <w:sz w:val="16"/>
                <w:szCs w:val="16"/>
              </w:rPr>
            </w:pPr>
            <w:hyperlink r:id="rId134" w:history="1">
              <w:r w:rsidR="0046519C" w:rsidRPr="00C6761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C6761E" w:rsidRDefault="0046519C" w:rsidP="00EB5E1A">
            <w:pPr>
              <w:pStyle w:val="TAL"/>
              <w:rPr>
                <w:rFonts w:cs="Arial"/>
                <w:sz w:val="16"/>
                <w:szCs w:val="16"/>
              </w:rPr>
            </w:pPr>
            <w:r w:rsidRPr="00C6761E">
              <w:rPr>
                <w:rFonts w:cs="Arial"/>
                <w:sz w:val="16"/>
                <w:szCs w:val="16"/>
              </w:rPr>
              <w:t>0256</w:t>
            </w:r>
          </w:p>
        </w:tc>
        <w:tc>
          <w:tcPr>
            <w:tcW w:w="283" w:type="dxa"/>
            <w:shd w:val="solid" w:color="FFFFFF" w:fill="auto"/>
          </w:tcPr>
          <w:p w14:paraId="30FDE35B" w14:textId="45F4848C" w:rsidR="0046519C" w:rsidRPr="00C6761E" w:rsidRDefault="0046519C" w:rsidP="00EB5E1A">
            <w:pPr>
              <w:pStyle w:val="TAC"/>
              <w:rPr>
                <w:rFonts w:cs="Arial"/>
                <w:sz w:val="16"/>
                <w:szCs w:val="16"/>
              </w:rPr>
            </w:pPr>
            <w:r w:rsidRPr="00C6761E">
              <w:rPr>
                <w:rFonts w:cs="Arial"/>
                <w:sz w:val="16"/>
                <w:szCs w:val="16"/>
              </w:rPr>
              <w:t>1</w:t>
            </w:r>
          </w:p>
        </w:tc>
        <w:tc>
          <w:tcPr>
            <w:tcW w:w="284" w:type="dxa"/>
            <w:shd w:val="solid" w:color="FFFFFF" w:fill="auto"/>
          </w:tcPr>
          <w:p w14:paraId="1707E165" w14:textId="4B6BD8BF" w:rsidR="0046519C" w:rsidRPr="00C6761E" w:rsidRDefault="0046519C" w:rsidP="00EB5E1A">
            <w:pPr>
              <w:pStyle w:val="TAC"/>
              <w:rPr>
                <w:rFonts w:cs="Arial"/>
                <w:sz w:val="16"/>
                <w:szCs w:val="16"/>
              </w:rPr>
            </w:pPr>
            <w:r w:rsidRPr="00C6761E">
              <w:rPr>
                <w:rFonts w:cs="Arial"/>
                <w:sz w:val="16"/>
                <w:szCs w:val="16"/>
              </w:rPr>
              <w:t>F</w:t>
            </w:r>
          </w:p>
        </w:tc>
        <w:tc>
          <w:tcPr>
            <w:tcW w:w="5151" w:type="dxa"/>
            <w:shd w:val="solid" w:color="FFFFFF" w:fill="auto"/>
          </w:tcPr>
          <w:p w14:paraId="245E902C" w14:textId="193D6C67" w:rsidR="0046519C" w:rsidRPr="00C6761E" w:rsidRDefault="0046519C" w:rsidP="00EB5E1A">
            <w:pPr>
              <w:pStyle w:val="TAL"/>
              <w:rPr>
                <w:rFonts w:cs="Arial"/>
                <w:sz w:val="16"/>
                <w:szCs w:val="16"/>
              </w:rPr>
            </w:pPr>
            <w:r w:rsidRPr="00C6761E">
              <w:rPr>
                <w:rFonts w:cs="Arial"/>
                <w:sz w:val="16"/>
                <w:szCs w:val="16"/>
              </w:rPr>
              <w:t>Clarification on 5G PKMF address request procedure</w:t>
            </w:r>
          </w:p>
        </w:tc>
        <w:tc>
          <w:tcPr>
            <w:tcW w:w="708" w:type="dxa"/>
            <w:shd w:val="solid" w:color="FFFFFF" w:fill="auto"/>
          </w:tcPr>
          <w:p w14:paraId="5ACDAF77" w14:textId="753A5544" w:rsidR="0046519C" w:rsidRPr="00C6761E" w:rsidRDefault="0046519C" w:rsidP="00EB5E1A">
            <w:pPr>
              <w:pStyle w:val="TAC"/>
              <w:rPr>
                <w:rFonts w:cs="Arial"/>
                <w:sz w:val="16"/>
                <w:szCs w:val="16"/>
                <w:lang w:eastAsia="zh-CN"/>
              </w:rPr>
            </w:pPr>
            <w:r w:rsidRPr="00C6761E">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C6761E" w:rsidRDefault="001E7E4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9FC822B" w14:textId="14383B79" w:rsidR="001E7E47" w:rsidRPr="00C6761E" w:rsidRDefault="001E7E4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71A8C5A" w14:textId="16ACF3C9" w:rsidR="001E7E47" w:rsidRPr="00C6761E" w:rsidRDefault="00144F20" w:rsidP="00DC320B">
            <w:pPr>
              <w:overflowPunct/>
              <w:autoSpaceDE/>
              <w:autoSpaceDN/>
              <w:adjustRightInd/>
              <w:spacing w:after="0"/>
              <w:jc w:val="center"/>
              <w:textAlignment w:val="auto"/>
              <w:rPr>
                <w:rFonts w:ascii="Arial" w:hAnsi="Arial" w:cs="Arial"/>
                <w:sz w:val="16"/>
                <w:szCs w:val="16"/>
              </w:rPr>
            </w:pPr>
            <w:hyperlink r:id="rId135" w:history="1">
              <w:r w:rsidR="001E7E47" w:rsidRPr="00C6761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C6761E" w:rsidRDefault="001E7E47" w:rsidP="00EB5E1A">
            <w:pPr>
              <w:pStyle w:val="TAL"/>
              <w:rPr>
                <w:rFonts w:cs="Arial"/>
                <w:sz w:val="16"/>
                <w:szCs w:val="16"/>
              </w:rPr>
            </w:pPr>
            <w:r w:rsidRPr="00C6761E">
              <w:rPr>
                <w:rFonts w:cs="Arial"/>
                <w:sz w:val="16"/>
                <w:szCs w:val="16"/>
              </w:rPr>
              <w:t>0257</w:t>
            </w:r>
          </w:p>
        </w:tc>
        <w:tc>
          <w:tcPr>
            <w:tcW w:w="283" w:type="dxa"/>
            <w:shd w:val="solid" w:color="FFFFFF" w:fill="auto"/>
          </w:tcPr>
          <w:p w14:paraId="7087829C" w14:textId="6951DA02" w:rsidR="001E7E47" w:rsidRPr="00C6761E" w:rsidRDefault="001E7E47" w:rsidP="00EB5E1A">
            <w:pPr>
              <w:pStyle w:val="TAC"/>
              <w:rPr>
                <w:rFonts w:cs="Arial"/>
                <w:sz w:val="16"/>
                <w:szCs w:val="16"/>
              </w:rPr>
            </w:pPr>
            <w:r w:rsidRPr="00C6761E">
              <w:rPr>
                <w:rFonts w:cs="Arial"/>
                <w:sz w:val="16"/>
                <w:szCs w:val="16"/>
              </w:rPr>
              <w:t>1</w:t>
            </w:r>
          </w:p>
        </w:tc>
        <w:tc>
          <w:tcPr>
            <w:tcW w:w="284" w:type="dxa"/>
            <w:shd w:val="solid" w:color="FFFFFF" w:fill="auto"/>
          </w:tcPr>
          <w:p w14:paraId="19AA994E" w14:textId="797F78DD" w:rsidR="001E7E47" w:rsidRPr="00C6761E" w:rsidRDefault="001E7E47" w:rsidP="00EB5E1A">
            <w:pPr>
              <w:pStyle w:val="TAC"/>
              <w:rPr>
                <w:rFonts w:cs="Arial"/>
                <w:sz w:val="16"/>
                <w:szCs w:val="16"/>
              </w:rPr>
            </w:pPr>
            <w:r w:rsidRPr="00C6761E">
              <w:rPr>
                <w:rFonts w:cs="Arial"/>
                <w:sz w:val="16"/>
                <w:szCs w:val="16"/>
              </w:rPr>
              <w:t>F</w:t>
            </w:r>
          </w:p>
        </w:tc>
        <w:tc>
          <w:tcPr>
            <w:tcW w:w="5151" w:type="dxa"/>
            <w:shd w:val="solid" w:color="FFFFFF" w:fill="auto"/>
          </w:tcPr>
          <w:p w14:paraId="40C7F7EA" w14:textId="0214926F" w:rsidR="001E7E47" w:rsidRPr="00C6761E" w:rsidRDefault="001E7E47" w:rsidP="00EB5E1A">
            <w:pPr>
              <w:pStyle w:val="TAL"/>
              <w:rPr>
                <w:rFonts w:cs="Arial"/>
                <w:sz w:val="16"/>
                <w:szCs w:val="16"/>
              </w:rPr>
            </w:pPr>
            <w:r w:rsidRPr="00C6761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C6761E" w:rsidRDefault="001E7E47" w:rsidP="00EB5E1A">
            <w:pPr>
              <w:pStyle w:val="TAC"/>
              <w:rPr>
                <w:rFonts w:cs="Arial"/>
                <w:sz w:val="16"/>
                <w:szCs w:val="16"/>
                <w:lang w:eastAsia="zh-CN"/>
              </w:rPr>
            </w:pPr>
            <w:r w:rsidRPr="00C6761E">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C6761E" w:rsidRDefault="00D360E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7853773" w14:textId="3E07FFF9" w:rsidR="00D360E2" w:rsidRPr="00C6761E" w:rsidRDefault="00D360E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CACF81E" w14:textId="4C2033FD" w:rsidR="00D360E2" w:rsidRPr="00C6761E" w:rsidRDefault="00144F20" w:rsidP="00DC320B">
            <w:pPr>
              <w:overflowPunct/>
              <w:autoSpaceDE/>
              <w:autoSpaceDN/>
              <w:adjustRightInd/>
              <w:spacing w:after="0"/>
              <w:jc w:val="center"/>
              <w:textAlignment w:val="auto"/>
              <w:rPr>
                <w:rFonts w:ascii="Arial" w:hAnsi="Arial" w:cs="Arial"/>
                <w:sz w:val="16"/>
                <w:szCs w:val="16"/>
              </w:rPr>
            </w:pPr>
            <w:hyperlink r:id="rId136" w:history="1">
              <w:r w:rsidR="00D360E2" w:rsidRPr="00C6761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C6761E" w:rsidRDefault="00D360E2" w:rsidP="00EB5E1A">
            <w:pPr>
              <w:pStyle w:val="TAL"/>
              <w:rPr>
                <w:rFonts w:cs="Arial"/>
                <w:sz w:val="16"/>
                <w:szCs w:val="16"/>
              </w:rPr>
            </w:pPr>
            <w:r w:rsidRPr="00C6761E">
              <w:rPr>
                <w:rFonts w:cs="Arial"/>
                <w:sz w:val="16"/>
                <w:szCs w:val="16"/>
              </w:rPr>
              <w:t>0265</w:t>
            </w:r>
          </w:p>
        </w:tc>
        <w:tc>
          <w:tcPr>
            <w:tcW w:w="283" w:type="dxa"/>
            <w:shd w:val="solid" w:color="FFFFFF" w:fill="auto"/>
          </w:tcPr>
          <w:p w14:paraId="2EEBFCAF" w14:textId="62D5A333" w:rsidR="00D360E2" w:rsidRPr="00C6761E" w:rsidRDefault="00D360E2" w:rsidP="00EB5E1A">
            <w:pPr>
              <w:pStyle w:val="TAC"/>
              <w:rPr>
                <w:rFonts w:cs="Arial"/>
                <w:sz w:val="16"/>
                <w:szCs w:val="16"/>
              </w:rPr>
            </w:pPr>
            <w:r w:rsidRPr="00C6761E">
              <w:rPr>
                <w:rFonts w:cs="Arial"/>
                <w:sz w:val="16"/>
                <w:szCs w:val="16"/>
              </w:rPr>
              <w:t>1</w:t>
            </w:r>
          </w:p>
        </w:tc>
        <w:tc>
          <w:tcPr>
            <w:tcW w:w="284" w:type="dxa"/>
            <w:shd w:val="solid" w:color="FFFFFF" w:fill="auto"/>
          </w:tcPr>
          <w:p w14:paraId="2E498C62" w14:textId="2D020CF3" w:rsidR="00D360E2" w:rsidRPr="00C6761E" w:rsidRDefault="00D360E2" w:rsidP="00EB5E1A">
            <w:pPr>
              <w:pStyle w:val="TAC"/>
              <w:rPr>
                <w:rFonts w:cs="Arial"/>
                <w:sz w:val="16"/>
                <w:szCs w:val="16"/>
              </w:rPr>
            </w:pPr>
            <w:r w:rsidRPr="00C6761E">
              <w:rPr>
                <w:rFonts w:cs="Arial"/>
                <w:sz w:val="16"/>
                <w:szCs w:val="16"/>
              </w:rPr>
              <w:t>F</w:t>
            </w:r>
          </w:p>
        </w:tc>
        <w:tc>
          <w:tcPr>
            <w:tcW w:w="5151" w:type="dxa"/>
            <w:shd w:val="solid" w:color="FFFFFF" w:fill="auto"/>
          </w:tcPr>
          <w:p w14:paraId="569B5807" w14:textId="0C153BBB" w:rsidR="00D360E2" w:rsidRPr="00C6761E" w:rsidRDefault="00D360E2" w:rsidP="00EB5E1A">
            <w:pPr>
              <w:pStyle w:val="TAL"/>
              <w:rPr>
                <w:rFonts w:cs="Arial"/>
                <w:sz w:val="16"/>
                <w:szCs w:val="16"/>
              </w:rPr>
            </w:pPr>
            <w:r w:rsidRPr="00C6761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C6761E" w:rsidRDefault="00D360E2" w:rsidP="00EB5E1A">
            <w:pPr>
              <w:pStyle w:val="TAC"/>
              <w:rPr>
                <w:rFonts w:cs="Arial"/>
                <w:sz w:val="16"/>
                <w:szCs w:val="16"/>
                <w:lang w:eastAsia="zh-CN"/>
              </w:rPr>
            </w:pPr>
            <w:r w:rsidRPr="00C6761E">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C6761E" w:rsidRDefault="00DD78D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9BC60B7" w14:textId="1BE2396D" w:rsidR="00DD78D1" w:rsidRPr="00C6761E" w:rsidRDefault="00DD78D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AD729EB" w14:textId="2E68ECC2" w:rsidR="00DD78D1" w:rsidRPr="00C6761E" w:rsidRDefault="00144F20" w:rsidP="00DC320B">
            <w:pPr>
              <w:overflowPunct/>
              <w:autoSpaceDE/>
              <w:autoSpaceDN/>
              <w:adjustRightInd/>
              <w:spacing w:after="0"/>
              <w:jc w:val="center"/>
              <w:textAlignment w:val="auto"/>
              <w:rPr>
                <w:rFonts w:ascii="Arial" w:hAnsi="Arial" w:cs="Arial"/>
                <w:sz w:val="16"/>
                <w:szCs w:val="16"/>
              </w:rPr>
            </w:pPr>
            <w:hyperlink r:id="rId137" w:history="1">
              <w:r w:rsidR="00DD78D1" w:rsidRPr="00C6761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C6761E" w:rsidRDefault="00DD78D1" w:rsidP="00EB5E1A">
            <w:pPr>
              <w:pStyle w:val="TAL"/>
              <w:rPr>
                <w:rFonts w:cs="Arial"/>
                <w:sz w:val="16"/>
                <w:szCs w:val="16"/>
              </w:rPr>
            </w:pPr>
            <w:r w:rsidRPr="00C6761E">
              <w:rPr>
                <w:rFonts w:cs="Arial"/>
                <w:sz w:val="16"/>
                <w:szCs w:val="16"/>
              </w:rPr>
              <w:t>0268</w:t>
            </w:r>
          </w:p>
        </w:tc>
        <w:tc>
          <w:tcPr>
            <w:tcW w:w="283" w:type="dxa"/>
            <w:shd w:val="solid" w:color="FFFFFF" w:fill="auto"/>
          </w:tcPr>
          <w:p w14:paraId="0E6E0803" w14:textId="053C742D" w:rsidR="00DD78D1" w:rsidRPr="00C6761E" w:rsidRDefault="00DD78D1" w:rsidP="00EB5E1A">
            <w:pPr>
              <w:pStyle w:val="TAC"/>
              <w:rPr>
                <w:rFonts w:cs="Arial"/>
                <w:sz w:val="16"/>
                <w:szCs w:val="16"/>
              </w:rPr>
            </w:pPr>
            <w:r w:rsidRPr="00C6761E">
              <w:rPr>
                <w:rFonts w:cs="Arial"/>
                <w:sz w:val="16"/>
                <w:szCs w:val="16"/>
              </w:rPr>
              <w:t>1</w:t>
            </w:r>
          </w:p>
        </w:tc>
        <w:tc>
          <w:tcPr>
            <w:tcW w:w="284" w:type="dxa"/>
            <w:shd w:val="solid" w:color="FFFFFF" w:fill="auto"/>
          </w:tcPr>
          <w:p w14:paraId="2E361503" w14:textId="4043F9DA" w:rsidR="00DD78D1" w:rsidRPr="00C6761E" w:rsidRDefault="00DD78D1" w:rsidP="00EB5E1A">
            <w:pPr>
              <w:pStyle w:val="TAC"/>
              <w:rPr>
                <w:rFonts w:cs="Arial"/>
                <w:sz w:val="16"/>
                <w:szCs w:val="16"/>
              </w:rPr>
            </w:pPr>
            <w:r w:rsidRPr="00C6761E">
              <w:rPr>
                <w:rFonts w:cs="Arial"/>
                <w:sz w:val="16"/>
                <w:szCs w:val="16"/>
              </w:rPr>
              <w:t>F</w:t>
            </w:r>
          </w:p>
        </w:tc>
        <w:tc>
          <w:tcPr>
            <w:tcW w:w="5151" w:type="dxa"/>
            <w:shd w:val="solid" w:color="FFFFFF" w:fill="auto"/>
          </w:tcPr>
          <w:p w14:paraId="6BD0D739" w14:textId="79BCF34A" w:rsidR="00DD78D1" w:rsidRPr="00C6761E" w:rsidRDefault="00DD78D1" w:rsidP="00EB5E1A">
            <w:pPr>
              <w:pStyle w:val="TAL"/>
              <w:rPr>
                <w:rFonts w:cs="Arial"/>
                <w:sz w:val="16"/>
                <w:szCs w:val="16"/>
              </w:rPr>
            </w:pPr>
            <w:r w:rsidRPr="00C6761E">
              <w:rPr>
                <w:rFonts w:cs="Arial"/>
                <w:sz w:val="16"/>
                <w:szCs w:val="16"/>
              </w:rPr>
              <w:t>Miscellaneous corrections for ProSe</w:t>
            </w:r>
          </w:p>
        </w:tc>
        <w:tc>
          <w:tcPr>
            <w:tcW w:w="708" w:type="dxa"/>
            <w:shd w:val="solid" w:color="FFFFFF" w:fill="auto"/>
          </w:tcPr>
          <w:p w14:paraId="45DD9C52" w14:textId="0CC3C8FB" w:rsidR="00DD78D1" w:rsidRPr="00C6761E" w:rsidRDefault="00DD78D1" w:rsidP="00EB5E1A">
            <w:pPr>
              <w:pStyle w:val="TAC"/>
              <w:rPr>
                <w:rFonts w:cs="Arial"/>
                <w:sz w:val="16"/>
                <w:szCs w:val="16"/>
                <w:lang w:eastAsia="zh-CN"/>
              </w:rPr>
            </w:pPr>
            <w:r w:rsidRPr="00C6761E">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C6761E" w:rsidRDefault="008E0FD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05F60DC" w14:textId="2C483A14" w:rsidR="008E0FDC" w:rsidRPr="00C6761E" w:rsidRDefault="008E0FD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613AA58" w14:textId="157586B4" w:rsidR="008E0FDC" w:rsidRPr="00C6761E" w:rsidRDefault="00144F20" w:rsidP="00DC320B">
            <w:pPr>
              <w:overflowPunct/>
              <w:autoSpaceDE/>
              <w:autoSpaceDN/>
              <w:adjustRightInd/>
              <w:spacing w:after="0"/>
              <w:jc w:val="center"/>
              <w:textAlignment w:val="auto"/>
              <w:rPr>
                <w:rFonts w:ascii="Arial" w:hAnsi="Arial" w:cs="Arial"/>
                <w:sz w:val="16"/>
                <w:szCs w:val="16"/>
              </w:rPr>
            </w:pPr>
            <w:hyperlink r:id="rId138" w:history="1">
              <w:r w:rsidR="008E0FDC" w:rsidRPr="00C6761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C6761E" w:rsidRDefault="008E0FDC" w:rsidP="00EB5E1A">
            <w:pPr>
              <w:pStyle w:val="TAL"/>
              <w:rPr>
                <w:rFonts w:cs="Arial"/>
                <w:sz w:val="16"/>
                <w:szCs w:val="16"/>
              </w:rPr>
            </w:pPr>
            <w:r w:rsidRPr="00C6761E">
              <w:rPr>
                <w:rFonts w:cs="Arial"/>
                <w:sz w:val="16"/>
                <w:szCs w:val="16"/>
              </w:rPr>
              <w:t>0258</w:t>
            </w:r>
          </w:p>
        </w:tc>
        <w:tc>
          <w:tcPr>
            <w:tcW w:w="283" w:type="dxa"/>
            <w:shd w:val="solid" w:color="FFFFFF" w:fill="auto"/>
          </w:tcPr>
          <w:p w14:paraId="3FCA22CE" w14:textId="66C64D9A" w:rsidR="008E0FDC" w:rsidRPr="00C6761E" w:rsidRDefault="008E0FDC" w:rsidP="00EB5E1A">
            <w:pPr>
              <w:pStyle w:val="TAC"/>
              <w:rPr>
                <w:rFonts w:cs="Arial"/>
                <w:sz w:val="16"/>
                <w:szCs w:val="16"/>
              </w:rPr>
            </w:pPr>
            <w:r w:rsidRPr="00C6761E">
              <w:rPr>
                <w:rFonts w:cs="Arial"/>
                <w:sz w:val="16"/>
                <w:szCs w:val="16"/>
              </w:rPr>
              <w:t>2</w:t>
            </w:r>
          </w:p>
        </w:tc>
        <w:tc>
          <w:tcPr>
            <w:tcW w:w="284" w:type="dxa"/>
            <w:shd w:val="solid" w:color="FFFFFF" w:fill="auto"/>
          </w:tcPr>
          <w:p w14:paraId="48A60856" w14:textId="59A94AE7" w:rsidR="008E0FDC" w:rsidRPr="00C6761E" w:rsidRDefault="008E0FDC" w:rsidP="00EB5E1A">
            <w:pPr>
              <w:pStyle w:val="TAC"/>
              <w:rPr>
                <w:rFonts w:cs="Arial"/>
                <w:sz w:val="16"/>
                <w:szCs w:val="16"/>
              </w:rPr>
            </w:pPr>
            <w:r w:rsidRPr="00C6761E">
              <w:rPr>
                <w:rFonts w:cs="Arial"/>
                <w:sz w:val="16"/>
                <w:szCs w:val="16"/>
              </w:rPr>
              <w:t>F</w:t>
            </w:r>
          </w:p>
        </w:tc>
        <w:tc>
          <w:tcPr>
            <w:tcW w:w="5151" w:type="dxa"/>
            <w:shd w:val="solid" w:color="FFFFFF" w:fill="auto"/>
          </w:tcPr>
          <w:p w14:paraId="249A9A5E" w14:textId="21CCB48D" w:rsidR="008E0FDC" w:rsidRPr="00C6761E" w:rsidRDefault="008E0FDC" w:rsidP="00EB5E1A">
            <w:pPr>
              <w:pStyle w:val="TAL"/>
              <w:rPr>
                <w:rFonts w:cs="Arial"/>
                <w:sz w:val="16"/>
                <w:szCs w:val="16"/>
              </w:rPr>
            </w:pPr>
            <w:r w:rsidRPr="00C6761E">
              <w:rPr>
                <w:rFonts w:cs="Arial"/>
                <w:sz w:val="16"/>
                <w:szCs w:val="16"/>
              </w:rPr>
              <w:t>Introducing the default mapping rules for 5G ProSe direct communication</w:t>
            </w:r>
          </w:p>
        </w:tc>
        <w:tc>
          <w:tcPr>
            <w:tcW w:w="708" w:type="dxa"/>
            <w:shd w:val="solid" w:color="FFFFFF" w:fill="auto"/>
          </w:tcPr>
          <w:p w14:paraId="5A20DACB" w14:textId="6C852FF2" w:rsidR="008E0FDC" w:rsidRPr="00C6761E" w:rsidRDefault="008E0FDC" w:rsidP="00EB5E1A">
            <w:pPr>
              <w:pStyle w:val="TAC"/>
              <w:rPr>
                <w:rFonts w:cs="Arial"/>
                <w:sz w:val="16"/>
                <w:szCs w:val="16"/>
                <w:lang w:eastAsia="zh-CN"/>
              </w:rPr>
            </w:pPr>
            <w:r w:rsidRPr="00C6761E">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C6761E" w:rsidRDefault="00A211E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E3D33C0" w14:textId="42647E90" w:rsidR="00A211ED" w:rsidRPr="00C6761E" w:rsidRDefault="00A211E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F73893" w14:textId="5A2A5A87" w:rsidR="00A211ED" w:rsidRPr="00C6761E" w:rsidRDefault="00144F20" w:rsidP="00DC320B">
            <w:pPr>
              <w:overflowPunct/>
              <w:autoSpaceDE/>
              <w:autoSpaceDN/>
              <w:adjustRightInd/>
              <w:spacing w:after="0"/>
              <w:jc w:val="center"/>
              <w:textAlignment w:val="auto"/>
              <w:rPr>
                <w:rFonts w:ascii="Arial" w:hAnsi="Arial" w:cs="Arial"/>
                <w:sz w:val="16"/>
                <w:szCs w:val="16"/>
              </w:rPr>
            </w:pPr>
            <w:hyperlink r:id="rId139" w:history="1">
              <w:r w:rsidR="00A211ED" w:rsidRPr="00C6761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C6761E" w:rsidRDefault="00A211ED" w:rsidP="00EB5E1A">
            <w:pPr>
              <w:pStyle w:val="TAL"/>
              <w:rPr>
                <w:rFonts w:cs="Arial"/>
                <w:sz w:val="16"/>
                <w:szCs w:val="16"/>
              </w:rPr>
            </w:pPr>
            <w:r w:rsidRPr="00C6761E">
              <w:rPr>
                <w:rFonts w:cs="Arial"/>
                <w:sz w:val="16"/>
                <w:szCs w:val="16"/>
              </w:rPr>
              <w:t>0259</w:t>
            </w:r>
          </w:p>
        </w:tc>
        <w:tc>
          <w:tcPr>
            <w:tcW w:w="283" w:type="dxa"/>
            <w:shd w:val="solid" w:color="FFFFFF" w:fill="auto"/>
          </w:tcPr>
          <w:p w14:paraId="2B0B9A31" w14:textId="20A685F9" w:rsidR="00A211ED" w:rsidRPr="00C6761E" w:rsidRDefault="00A211ED" w:rsidP="00EB5E1A">
            <w:pPr>
              <w:pStyle w:val="TAC"/>
              <w:rPr>
                <w:rFonts w:cs="Arial"/>
                <w:sz w:val="16"/>
                <w:szCs w:val="16"/>
              </w:rPr>
            </w:pPr>
            <w:r w:rsidRPr="00C6761E">
              <w:rPr>
                <w:rFonts w:cs="Arial"/>
                <w:sz w:val="16"/>
                <w:szCs w:val="16"/>
              </w:rPr>
              <w:t>2</w:t>
            </w:r>
          </w:p>
        </w:tc>
        <w:tc>
          <w:tcPr>
            <w:tcW w:w="284" w:type="dxa"/>
            <w:shd w:val="solid" w:color="FFFFFF" w:fill="auto"/>
          </w:tcPr>
          <w:p w14:paraId="77272536" w14:textId="3254CC9B" w:rsidR="00A211ED" w:rsidRPr="00C6761E" w:rsidRDefault="00A211ED" w:rsidP="00EB5E1A">
            <w:pPr>
              <w:pStyle w:val="TAC"/>
              <w:rPr>
                <w:rFonts w:cs="Arial"/>
                <w:sz w:val="16"/>
                <w:szCs w:val="16"/>
              </w:rPr>
            </w:pPr>
            <w:r w:rsidRPr="00C6761E">
              <w:rPr>
                <w:rFonts w:cs="Arial"/>
                <w:sz w:val="16"/>
                <w:szCs w:val="16"/>
              </w:rPr>
              <w:t>F</w:t>
            </w:r>
          </w:p>
        </w:tc>
        <w:tc>
          <w:tcPr>
            <w:tcW w:w="5151" w:type="dxa"/>
            <w:shd w:val="solid" w:color="FFFFFF" w:fill="auto"/>
          </w:tcPr>
          <w:p w14:paraId="33CB7989" w14:textId="447A3176" w:rsidR="00A211ED" w:rsidRPr="00C6761E" w:rsidRDefault="00A211ED" w:rsidP="00EB5E1A">
            <w:pPr>
              <w:pStyle w:val="TAL"/>
              <w:rPr>
                <w:rFonts w:cs="Arial"/>
                <w:sz w:val="16"/>
                <w:szCs w:val="16"/>
              </w:rPr>
            </w:pPr>
            <w:r w:rsidRPr="00C6761E">
              <w:rPr>
                <w:rFonts w:cs="Arial"/>
                <w:sz w:val="16"/>
                <w:szCs w:val="16"/>
              </w:rPr>
              <w:t>Introducing the default mapping rule for 5G ProSe direct discovery</w:t>
            </w:r>
          </w:p>
        </w:tc>
        <w:tc>
          <w:tcPr>
            <w:tcW w:w="708" w:type="dxa"/>
            <w:shd w:val="solid" w:color="FFFFFF" w:fill="auto"/>
          </w:tcPr>
          <w:p w14:paraId="20024C6C" w14:textId="502D35C5" w:rsidR="00A211ED" w:rsidRPr="00C6761E" w:rsidRDefault="00A211ED" w:rsidP="00EB5E1A">
            <w:pPr>
              <w:pStyle w:val="TAC"/>
              <w:rPr>
                <w:rFonts w:cs="Arial"/>
                <w:sz w:val="16"/>
                <w:szCs w:val="16"/>
                <w:lang w:eastAsia="zh-CN"/>
              </w:rPr>
            </w:pPr>
            <w:r w:rsidRPr="00C6761E">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C6761E" w:rsidRDefault="00FD7A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65F973C" w14:textId="5BAB208F" w:rsidR="00FD7A4C" w:rsidRPr="00C6761E" w:rsidRDefault="00FD7A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C39D57A" w14:textId="4B419C52" w:rsidR="00FD7A4C" w:rsidRPr="00C6761E" w:rsidRDefault="00144F20" w:rsidP="00DC320B">
            <w:pPr>
              <w:overflowPunct/>
              <w:autoSpaceDE/>
              <w:autoSpaceDN/>
              <w:adjustRightInd/>
              <w:spacing w:after="0"/>
              <w:jc w:val="center"/>
              <w:textAlignment w:val="auto"/>
              <w:rPr>
                <w:rFonts w:ascii="Arial" w:hAnsi="Arial" w:cs="Arial"/>
                <w:sz w:val="16"/>
                <w:szCs w:val="16"/>
              </w:rPr>
            </w:pPr>
            <w:hyperlink r:id="rId140" w:history="1">
              <w:r w:rsidR="00FD7A4C" w:rsidRPr="00C6761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C6761E" w:rsidRDefault="00FD7A4C" w:rsidP="00EB5E1A">
            <w:pPr>
              <w:pStyle w:val="TAL"/>
              <w:rPr>
                <w:rFonts w:cs="Arial"/>
                <w:sz w:val="16"/>
                <w:szCs w:val="16"/>
              </w:rPr>
            </w:pPr>
            <w:r w:rsidRPr="00C6761E">
              <w:rPr>
                <w:rFonts w:cs="Arial"/>
                <w:sz w:val="16"/>
                <w:szCs w:val="16"/>
              </w:rPr>
              <w:t>0280</w:t>
            </w:r>
          </w:p>
        </w:tc>
        <w:tc>
          <w:tcPr>
            <w:tcW w:w="283" w:type="dxa"/>
            <w:shd w:val="solid" w:color="FFFFFF" w:fill="auto"/>
          </w:tcPr>
          <w:p w14:paraId="0C877D04" w14:textId="452E197D" w:rsidR="00FD7A4C" w:rsidRPr="00C6761E" w:rsidRDefault="00FD7A4C" w:rsidP="00EB5E1A">
            <w:pPr>
              <w:pStyle w:val="TAC"/>
              <w:rPr>
                <w:rFonts w:cs="Arial"/>
                <w:sz w:val="16"/>
                <w:szCs w:val="16"/>
              </w:rPr>
            </w:pPr>
            <w:r w:rsidRPr="00C6761E">
              <w:rPr>
                <w:rFonts w:cs="Arial"/>
                <w:sz w:val="16"/>
                <w:szCs w:val="16"/>
              </w:rPr>
              <w:t>2</w:t>
            </w:r>
          </w:p>
        </w:tc>
        <w:tc>
          <w:tcPr>
            <w:tcW w:w="284" w:type="dxa"/>
            <w:shd w:val="solid" w:color="FFFFFF" w:fill="auto"/>
          </w:tcPr>
          <w:p w14:paraId="44D3BF12" w14:textId="272172AF" w:rsidR="00FD7A4C" w:rsidRPr="00C6761E" w:rsidRDefault="00FD7A4C" w:rsidP="00EB5E1A">
            <w:pPr>
              <w:pStyle w:val="TAC"/>
              <w:rPr>
                <w:rFonts w:cs="Arial"/>
                <w:sz w:val="16"/>
                <w:szCs w:val="16"/>
              </w:rPr>
            </w:pPr>
            <w:r w:rsidRPr="00C6761E">
              <w:rPr>
                <w:rFonts w:cs="Arial"/>
                <w:sz w:val="16"/>
                <w:szCs w:val="16"/>
              </w:rPr>
              <w:t>F</w:t>
            </w:r>
          </w:p>
        </w:tc>
        <w:tc>
          <w:tcPr>
            <w:tcW w:w="5151" w:type="dxa"/>
            <w:shd w:val="solid" w:color="FFFFFF" w:fill="auto"/>
          </w:tcPr>
          <w:p w14:paraId="0A55ED5C" w14:textId="5326EB56" w:rsidR="00FD7A4C" w:rsidRPr="00C6761E" w:rsidRDefault="00FD7A4C" w:rsidP="00EB5E1A">
            <w:pPr>
              <w:pStyle w:val="TAL"/>
              <w:rPr>
                <w:rFonts w:cs="Arial"/>
                <w:sz w:val="16"/>
                <w:szCs w:val="16"/>
              </w:rPr>
            </w:pPr>
            <w:r w:rsidRPr="00C6761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C6761E" w:rsidRDefault="00FD7A4C" w:rsidP="00EB5E1A">
            <w:pPr>
              <w:pStyle w:val="TAC"/>
              <w:rPr>
                <w:rFonts w:cs="Arial"/>
                <w:sz w:val="16"/>
                <w:szCs w:val="16"/>
                <w:lang w:eastAsia="zh-CN"/>
              </w:rPr>
            </w:pPr>
            <w:r w:rsidRPr="00C6761E">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C6761E" w:rsidRDefault="00C7385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7224A28" w14:textId="1DCAE223" w:rsidR="00C73857" w:rsidRPr="00C6761E" w:rsidRDefault="00C7385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83AF22" w14:textId="3CAC10C2" w:rsidR="00C73857" w:rsidRPr="00C6761E" w:rsidRDefault="00144F20" w:rsidP="00DC320B">
            <w:pPr>
              <w:overflowPunct/>
              <w:autoSpaceDE/>
              <w:autoSpaceDN/>
              <w:adjustRightInd/>
              <w:spacing w:after="0"/>
              <w:jc w:val="center"/>
              <w:textAlignment w:val="auto"/>
              <w:rPr>
                <w:rFonts w:ascii="Arial" w:hAnsi="Arial" w:cs="Arial"/>
                <w:sz w:val="16"/>
                <w:szCs w:val="16"/>
              </w:rPr>
            </w:pPr>
            <w:hyperlink r:id="rId141" w:history="1">
              <w:r w:rsidR="00C73857" w:rsidRPr="00C6761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C6761E" w:rsidRDefault="00C73857" w:rsidP="00EB5E1A">
            <w:pPr>
              <w:pStyle w:val="TAL"/>
              <w:rPr>
                <w:rFonts w:cs="Arial"/>
                <w:sz w:val="16"/>
                <w:szCs w:val="16"/>
              </w:rPr>
            </w:pPr>
            <w:r w:rsidRPr="00C6761E">
              <w:rPr>
                <w:rFonts w:cs="Arial"/>
                <w:sz w:val="16"/>
                <w:szCs w:val="16"/>
              </w:rPr>
              <w:t>0253</w:t>
            </w:r>
          </w:p>
        </w:tc>
        <w:tc>
          <w:tcPr>
            <w:tcW w:w="283" w:type="dxa"/>
            <w:shd w:val="solid" w:color="FFFFFF" w:fill="auto"/>
          </w:tcPr>
          <w:p w14:paraId="6978F8DD" w14:textId="5AEC41FC" w:rsidR="00C73857" w:rsidRPr="00C6761E" w:rsidRDefault="00C73857" w:rsidP="00EB5E1A">
            <w:pPr>
              <w:pStyle w:val="TAC"/>
              <w:rPr>
                <w:rFonts w:cs="Arial"/>
                <w:sz w:val="16"/>
                <w:szCs w:val="16"/>
              </w:rPr>
            </w:pPr>
            <w:r w:rsidRPr="00C6761E">
              <w:rPr>
                <w:rFonts w:cs="Arial"/>
                <w:sz w:val="16"/>
                <w:szCs w:val="16"/>
              </w:rPr>
              <w:t>2</w:t>
            </w:r>
          </w:p>
        </w:tc>
        <w:tc>
          <w:tcPr>
            <w:tcW w:w="284" w:type="dxa"/>
            <w:shd w:val="solid" w:color="FFFFFF" w:fill="auto"/>
          </w:tcPr>
          <w:p w14:paraId="60F0191D" w14:textId="22F0809F" w:rsidR="00C73857" w:rsidRPr="00C6761E" w:rsidRDefault="00C73857" w:rsidP="00EB5E1A">
            <w:pPr>
              <w:pStyle w:val="TAC"/>
              <w:rPr>
                <w:rFonts w:cs="Arial"/>
                <w:sz w:val="16"/>
                <w:szCs w:val="16"/>
              </w:rPr>
            </w:pPr>
            <w:r w:rsidRPr="00C6761E">
              <w:rPr>
                <w:rFonts w:cs="Arial"/>
                <w:sz w:val="16"/>
                <w:szCs w:val="16"/>
              </w:rPr>
              <w:t>F</w:t>
            </w:r>
          </w:p>
        </w:tc>
        <w:tc>
          <w:tcPr>
            <w:tcW w:w="5151" w:type="dxa"/>
            <w:shd w:val="solid" w:color="FFFFFF" w:fill="auto"/>
          </w:tcPr>
          <w:p w14:paraId="76005DC6" w14:textId="45056578" w:rsidR="00C73857" w:rsidRPr="00C6761E" w:rsidRDefault="00C73857" w:rsidP="00EB5E1A">
            <w:pPr>
              <w:pStyle w:val="TAL"/>
              <w:rPr>
                <w:rFonts w:cs="Arial"/>
                <w:sz w:val="16"/>
                <w:szCs w:val="16"/>
              </w:rPr>
            </w:pPr>
            <w:r w:rsidRPr="00C6761E">
              <w:rPr>
                <w:rFonts w:cs="Arial"/>
                <w:sz w:val="16"/>
                <w:szCs w:val="16"/>
              </w:rPr>
              <w:t>U2N relay selection failure case</w:t>
            </w:r>
          </w:p>
        </w:tc>
        <w:tc>
          <w:tcPr>
            <w:tcW w:w="708" w:type="dxa"/>
            <w:shd w:val="solid" w:color="FFFFFF" w:fill="auto"/>
          </w:tcPr>
          <w:p w14:paraId="071A78E2" w14:textId="0DACEBD0" w:rsidR="00C73857" w:rsidRPr="00C6761E" w:rsidRDefault="00C73857" w:rsidP="00EB5E1A">
            <w:pPr>
              <w:pStyle w:val="TAC"/>
              <w:rPr>
                <w:rFonts w:cs="Arial"/>
                <w:sz w:val="16"/>
                <w:szCs w:val="16"/>
                <w:lang w:eastAsia="zh-CN"/>
              </w:rPr>
            </w:pPr>
            <w:r w:rsidRPr="00C6761E">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C6761E" w:rsidRDefault="009E005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311D3A1" w14:textId="312592F9" w:rsidR="009E005E" w:rsidRPr="00C6761E" w:rsidRDefault="009E005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DF07F15" w14:textId="2E23BAC2" w:rsidR="009E005E" w:rsidRPr="00C6761E" w:rsidRDefault="00144F20" w:rsidP="00DC320B">
            <w:pPr>
              <w:overflowPunct/>
              <w:autoSpaceDE/>
              <w:autoSpaceDN/>
              <w:adjustRightInd/>
              <w:spacing w:after="0"/>
              <w:jc w:val="center"/>
              <w:textAlignment w:val="auto"/>
              <w:rPr>
                <w:rFonts w:ascii="Arial" w:hAnsi="Arial" w:cs="Arial"/>
                <w:sz w:val="16"/>
                <w:szCs w:val="16"/>
              </w:rPr>
            </w:pPr>
            <w:hyperlink r:id="rId142" w:history="1">
              <w:r w:rsidR="009E005E" w:rsidRPr="00C6761E">
                <w:rPr>
                  <w:rStyle w:val="Hyperlink"/>
                  <w:rFonts w:cs="Arial"/>
                  <w:color w:val="auto"/>
                  <w:sz w:val="16"/>
                  <w:szCs w:val="16"/>
                  <w:u w:val="none"/>
                </w:rPr>
                <w:t>CP-230212</w:t>
              </w:r>
            </w:hyperlink>
          </w:p>
        </w:tc>
        <w:tc>
          <w:tcPr>
            <w:tcW w:w="567" w:type="dxa"/>
            <w:shd w:val="solid" w:color="FFFFFF" w:fill="auto"/>
          </w:tcPr>
          <w:p w14:paraId="6E48404A" w14:textId="47D4231B" w:rsidR="009E005E" w:rsidRPr="00C6761E" w:rsidRDefault="009E005E" w:rsidP="00EB5E1A">
            <w:pPr>
              <w:pStyle w:val="TAL"/>
              <w:rPr>
                <w:rFonts w:cs="Arial"/>
                <w:sz w:val="16"/>
                <w:szCs w:val="16"/>
              </w:rPr>
            </w:pPr>
            <w:r w:rsidRPr="00C6761E">
              <w:rPr>
                <w:rFonts w:cs="Arial"/>
                <w:sz w:val="16"/>
                <w:szCs w:val="16"/>
              </w:rPr>
              <w:t>0247</w:t>
            </w:r>
          </w:p>
        </w:tc>
        <w:tc>
          <w:tcPr>
            <w:tcW w:w="283" w:type="dxa"/>
            <w:shd w:val="solid" w:color="FFFFFF" w:fill="auto"/>
          </w:tcPr>
          <w:p w14:paraId="64D74ACC" w14:textId="110C90BB" w:rsidR="009E005E" w:rsidRPr="00C6761E" w:rsidRDefault="009E005E" w:rsidP="00EB5E1A">
            <w:pPr>
              <w:pStyle w:val="TAC"/>
              <w:rPr>
                <w:rFonts w:cs="Arial"/>
                <w:sz w:val="16"/>
                <w:szCs w:val="16"/>
              </w:rPr>
            </w:pPr>
            <w:r w:rsidRPr="00C6761E">
              <w:rPr>
                <w:rFonts w:cs="Arial"/>
                <w:sz w:val="16"/>
                <w:szCs w:val="16"/>
              </w:rPr>
              <w:t>1</w:t>
            </w:r>
          </w:p>
        </w:tc>
        <w:tc>
          <w:tcPr>
            <w:tcW w:w="284" w:type="dxa"/>
            <w:shd w:val="solid" w:color="FFFFFF" w:fill="auto"/>
          </w:tcPr>
          <w:p w14:paraId="325D4DF3" w14:textId="20C98D72" w:rsidR="009E005E" w:rsidRPr="00C6761E" w:rsidRDefault="009E005E" w:rsidP="00EB5E1A">
            <w:pPr>
              <w:pStyle w:val="TAC"/>
              <w:rPr>
                <w:rFonts w:cs="Arial"/>
                <w:sz w:val="16"/>
                <w:szCs w:val="16"/>
              </w:rPr>
            </w:pPr>
            <w:r w:rsidRPr="00C6761E">
              <w:rPr>
                <w:rFonts w:cs="Arial"/>
                <w:sz w:val="16"/>
                <w:szCs w:val="16"/>
              </w:rPr>
              <w:t>B</w:t>
            </w:r>
          </w:p>
        </w:tc>
        <w:tc>
          <w:tcPr>
            <w:tcW w:w="5151" w:type="dxa"/>
            <w:shd w:val="solid" w:color="FFFFFF" w:fill="auto"/>
          </w:tcPr>
          <w:p w14:paraId="408434F3" w14:textId="1EB5FD41" w:rsidR="009E005E" w:rsidRPr="00C6761E" w:rsidRDefault="009E005E" w:rsidP="00EB5E1A">
            <w:pPr>
              <w:pStyle w:val="TAL"/>
              <w:rPr>
                <w:rFonts w:cs="Arial"/>
                <w:sz w:val="16"/>
                <w:szCs w:val="16"/>
              </w:rPr>
            </w:pPr>
            <w:r w:rsidRPr="00C6761E">
              <w:rPr>
                <w:rFonts w:cs="Arial"/>
                <w:sz w:val="16"/>
                <w:szCs w:val="16"/>
              </w:rPr>
              <w:t>Skeleton of U2U relay</w:t>
            </w:r>
          </w:p>
        </w:tc>
        <w:tc>
          <w:tcPr>
            <w:tcW w:w="708" w:type="dxa"/>
            <w:shd w:val="solid" w:color="FFFFFF" w:fill="auto"/>
          </w:tcPr>
          <w:p w14:paraId="2AF027AB" w14:textId="4A50E588" w:rsidR="009E005E" w:rsidRPr="00C6761E" w:rsidRDefault="009E005E" w:rsidP="00EB5E1A">
            <w:pPr>
              <w:pStyle w:val="TAC"/>
              <w:rPr>
                <w:rFonts w:cs="Arial"/>
                <w:sz w:val="16"/>
                <w:szCs w:val="16"/>
                <w:lang w:eastAsia="zh-CN"/>
              </w:rPr>
            </w:pPr>
            <w:r w:rsidRPr="00C6761E">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C6761E" w:rsidRDefault="00EC43B6"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82A5344" w14:textId="54F7FA17" w:rsidR="00EC43B6" w:rsidRPr="00C6761E" w:rsidRDefault="00EC43B6"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C928ED" w14:textId="5BC9F6FF" w:rsidR="00EC43B6" w:rsidRPr="00C6761E" w:rsidRDefault="00144F20" w:rsidP="00DC320B">
            <w:pPr>
              <w:overflowPunct/>
              <w:autoSpaceDE/>
              <w:autoSpaceDN/>
              <w:adjustRightInd/>
              <w:spacing w:after="0"/>
              <w:jc w:val="center"/>
              <w:textAlignment w:val="auto"/>
              <w:rPr>
                <w:rFonts w:ascii="Arial" w:hAnsi="Arial" w:cs="Arial"/>
                <w:sz w:val="16"/>
                <w:szCs w:val="16"/>
              </w:rPr>
            </w:pPr>
            <w:hyperlink r:id="rId143" w:history="1">
              <w:r w:rsidR="00EC43B6" w:rsidRPr="00C6761E">
                <w:rPr>
                  <w:rStyle w:val="Hyperlink"/>
                  <w:rFonts w:cs="Arial"/>
                  <w:color w:val="auto"/>
                  <w:sz w:val="16"/>
                  <w:szCs w:val="16"/>
                  <w:u w:val="none"/>
                </w:rPr>
                <w:t>CP-230212</w:t>
              </w:r>
            </w:hyperlink>
          </w:p>
        </w:tc>
        <w:tc>
          <w:tcPr>
            <w:tcW w:w="567" w:type="dxa"/>
            <w:shd w:val="solid" w:color="FFFFFF" w:fill="auto"/>
          </w:tcPr>
          <w:p w14:paraId="2233E20B" w14:textId="2D29C5E9" w:rsidR="00EC43B6" w:rsidRPr="00C6761E" w:rsidRDefault="00EC43B6" w:rsidP="00EB5E1A">
            <w:pPr>
              <w:pStyle w:val="TAL"/>
              <w:rPr>
                <w:rFonts w:cs="Arial"/>
                <w:sz w:val="16"/>
                <w:szCs w:val="16"/>
              </w:rPr>
            </w:pPr>
            <w:r w:rsidRPr="00C6761E">
              <w:rPr>
                <w:rFonts w:cs="Arial"/>
                <w:sz w:val="16"/>
                <w:szCs w:val="16"/>
              </w:rPr>
              <w:t>0232</w:t>
            </w:r>
          </w:p>
        </w:tc>
        <w:tc>
          <w:tcPr>
            <w:tcW w:w="283" w:type="dxa"/>
            <w:shd w:val="solid" w:color="FFFFFF" w:fill="auto"/>
          </w:tcPr>
          <w:p w14:paraId="3B738096" w14:textId="573085DA" w:rsidR="00EC43B6" w:rsidRPr="00C6761E" w:rsidRDefault="00EC43B6" w:rsidP="00EB5E1A">
            <w:pPr>
              <w:pStyle w:val="TAC"/>
              <w:rPr>
                <w:rFonts w:cs="Arial"/>
                <w:sz w:val="16"/>
                <w:szCs w:val="16"/>
              </w:rPr>
            </w:pPr>
            <w:r w:rsidRPr="00C6761E">
              <w:rPr>
                <w:rFonts w:cs="Arial"/>
                <w:sz w:val="16"/>
                <w:szCs w:val="16"/>
              </w:rPr>
              <w:t>-</w:t>
            </w:r>
          </w:p>
        </w:tc>
        <w:tc>
          <w:tcPr>
            <w:tcW w:w="284" w:type="dxa"/>
            <w:shd w:val="solid" w:color="FFFFFF" w:fill="auto"/>
          </w:tcPr>
          <w:p w14:paraId="5918C3FF" w14:textId="3EB8C7C7" w:rsidR="00EC43B6" w:rsidRPr="00C6761E" w:rsidRDefault="00EC43B6" w:rsidP="00EB5E1A">
            <w:pPr>
              <w:pStyle w:val="TAC"/>
              <w:rPr>
                <w:rFonts w:cs="Arial"/>
                <w:sz w:val="16"/>
                <w:szCs w:val="16"/>
              </w:rPr>
            </w:pPr>
            <w:r w:rsidRPr="00C6761E">
              <w:rPr>
                <w:rFonts w:cs="Arial"/>
                <w:sz w:val="16"/>
                <w:szCs w:val="16"/>
              </w:rPr>
              <w:t>B</w:t>
            </w:r>
          </w:p>
        </w:tc>
        <w:tc>
          <w:tcPr>
            <w:tcW w:w="5151" w:type="dxa"/>
            <w:shd w:val="solid" w:color="FFFFFF" w:fill="auto"/>
          </w:tcPr>
          <w:p w14:paraId="2623EEBF" w14:textId="723C2378" w:rsidR="00EC43B6" w:rsidRPr="00C6761E" w:rsidRDefault="00EC43B6" w:rsidP="00EB5E1A">
            <w:pPr>
              <w:pStyle w:val="TAL"/>
              <w:rPr>
                <w:rFonts w:cs="Arial"/>
                <w:sz w:val="16"/>
                <w:szCs w:val="16"/>
              </w:rPr>
            </w:pPr>
            <w:r w:rsidRPr="00C6761E">
              <w:rPr>
                <w:rFonts w:cs="Arial"/>
                <w:sz w:val="16"/>
                <w:szCs w:val="16"/>
              </w:rPr>
              <w:t>5G ProSe U2U relay unicast direct communication over PC5</w:t>
            </w:r>
          </w:p>
        </w:tc>
        <w:tc>
          <w:tcPr>
            <w:tcW w:w="708" w:type="dxa"/>
            <w:shd w:val="solid" w:color="FFFFFF" w:fill="auto"/>
          </w:tcPr>
          <w:p w14:paraId="4B8AD872" w14:textId="6D1D455C" w:rsidR="00EC43B6" w:rsidRPr="00C6761E" w:rsidRDefault="00EC43B6" w:rsidP="00EB5E1A">
            <w:pPr>
              <w:pStyle w:val="TAC"/>
              <w:rPr>
                <w:rFonts w:cs="Arial"/>
                <w:sz w:val="16"/>
                <w:szCs w:val="16"/>
                <w:lang w:eastAsia="zh-CN"/>
              </w:rPr>
            </w:pPr>
            <w:r w:rsidRPr="00C6761E">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C6761E" w:rsidRDefault="0099083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CAF4D22" w14:textId="07AC9898" w:rsidR="00990832" w:rsidRPr="00C6761E" w:rsidRDefault="0099083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C2F026A" w14:textId="48496E1E" w:rsidR="00990832" w:rsidRPr="00C6761E" w:rsidRDefault="00144F20" w:rsidP="00DC320B">
            <w:pPr>
              <w:overflowPunct/>
              <w:autoSpaceDE/>
              <w:autoSpaceDN/>
              <w:adjustRightInd/>
              <w:spacing w:after="0"/>
              <w:jc w:val="center"/>
              <w:textAlignment w:val="auto"/>
              <w:rPr>
                <w:rFonts w:ascii="Arial" w:hAnsi="Arial" w:cs="Arial"/>
                <w:sz w:val="16"/>
                <w:szCs w:val="16"/>
              </w:rPr>
            </w:pPr>
            <w:hyperlink r:id="rId144" w:history="1">
              <w:r w:rsidR="00990832" w:rsidRPr="00C6761E">
                <w:rPr>
                  <w:rStyle w:val="Hyperlink"/>
                  <w:rFonts w:cs="Arial"/>
                  <w:color w:val="auto"/>
                  <w:sz w:val="16"/>
                  <w:szCs w:val="16"/>
                  <w:u w:val="none"/>
                </w:rPr>
                <w:t>CP-230213</w:t>
              </w:r>
            </w:hyperlink>
          </w:p>
        </w:tc>
        <w:tc>
          <w:tcPr>
            <w:tcW w:w="567" w:type="dxa"/>
            <w:shd w:val="solid" w:color="FFFFFF" w:fill="auto"/>
          </w:tcPr>
          <w:p w14:paraId="627CA074" w14:textId="6100EDB3" w:rsidR="00990832" w:rsidRPr="00C6761E" w:rsidRDefault="00990832" w:rsidP="00EB5E1A">
            <w:pPr>
              <w:pStyle w:val="TAL"/>
              <w:rPr>
                <w:rFonts w:cs="Arial"/>
                <w:sz w:val="16"/>
                <w:szCs w:val="16"/>
              </w:rPr>
            </w:pPr>
            <w:r w:rsidRPr="00C6761E">
              <w:rPr>
                <w:rFonts w:cs="Arial"/>
                <w:sz w:val="16"/>
                <w:szCs w:val="16"/>
              </w:rPr>
              <w:t>0279</w:t>
            </w:r>
          </w:p>
        </w:tc>
        <w:tc>
          <w:tcPr>
            <w:tcW w:w="283" w:type="dxa"/>
            <w:shd w:val="solid" w:color="FFFFFF" w:fill="auto"/>
          </w:tcPr>
          <w:p w14:paraId="62247D65" w14:textId="08BE5CB8" w:rsidR="00990832" w:rsidRPr="00C6761E" w:rsidRDefault="00990832" w:rsidP="00EB5E1A">
            <w:pPr>
              <w:pStyle w:val="TAC"/>
              <w:rPr>
                <w:rFonts w:cs="Arial"/>
                <w:sz w:val="16"/>
                <w:szCs w:val="16"/>
              </w:rPr>
            </w:pPr>
            <w:r w:rsidRPr="00C6761E">
              <w:rPr>
                <w:rFonts w:cs="Arial"/>
                <w:sz w:val="16"/>
                <w:szCs w:val="16"/>
              </w:rPr>
              <w:t>-</w:t>
            </w:r>
          </w:p>
        </w:tc>
        <w:tc>
          <w:tcPr>
            <w:tcW w:w="284" w:type="dxa"/>
            <w:shd w:val="solid" w:color="FFFFFF" w:fill="auto"/>
          </w:tcPr>
          <w:p w14:paraId="2CEB842D" w14:textId="7F89398F" w:rsidR="00990832" w:rsidRPr="00C6761E" w:rsidRDefault="00990832" w:rsidP="00EB5E1A">
            <w:pPr>
              <w:pStyle w:val="TAC"/>
              <w:rPr>
                <w:rFonts w:cs="Arial"/>
                <w:sz w:val="16"/>
                <w:szCs w:val="16"/>
              </w:rPr>
            </w:pPr>
            <w:r w:rsidRPr="00C6761E">
              <w:rPr>
                <w:rFonts w:cs="Arial"/>
                <w:sz w:val="16"/>
                <w:szCs w:val="16"/>
              </w:rPr>
              <w:t>B</w:t>
            </w:r>
          </w:p>
        </w:tc>
        <w:tc>
          <w:tcPr>
            <w:tcW w:w="5151" w:type="dxa"/>
            <w:shd w:val="solid" w:color="FFFFFF" w:fill="auto"/>
          </w:tcPr>
          <w:p w14:paraId="623A8F2F" w14:textId="0C5699EF" w:rsidR="00990832" w:rsidRPr="00C6761E" w:rsidRDefault="00990832" w:rsidP="00EB5E1A">
            <w:pPr>
              <w:pStyle w:val="TAL"/>
              <w:rPr>
                <w:rFonts w:cs="Arial"/>
                <w:sz w:val="16"/>
                <w:szCs w:val="16"/>
              </w:rPr>
            </w:pPr>
            <w:r w:rsidRPr="00C6761E">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C6761E" w:rsidRDefault="00990832" w:rsidP="00EB5E1A">
            <w:pPr>
              <w:pStyle w:val="TAC"/>
              <w:rPr>
                <w:rFonts w:cs="Arial"/>
                <w:sz w:val="16"/>
                <w:szCs w:val="16"/>
                <w:lang w:eastAsia="zh-CN"/>
              </w:rPr>
            </w:pPr>
            <w:r w:rsidRPr="00C6761E">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C6761E" w:rsidRDefault="00D772F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76708D" w14:textId="77082B32" w:rsidR="00D772FD" w:rsidRPr="00C6761E" w:rsidRDefault="00D772F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C889CB" w14:textId="73E79804" w:rsidR="00D772FD" w:rsidRPr="00C6761E" w:rsidRDefault="00144F20" w:rsidP="00DC320B">
            <w:pPr>
              <w:overflowPunct/>
              <w:autoSpaceDE/>
              <w:autoSpaceDN/>
              <w:adjustRightInd/>
              <w:spacing w:after="0"/>
              <w:jc w:val="center"/>
              <w:textAlignment w:val="auto"/>
              <w:rPr>
                <w:rFonts w:ascii="Arial" w:hAnsi="Arial" w:cs="Arial"/>
                <w:sz w:val="16"/>
                <w:szCs w:val="16"/>
              </w:rPr>
            </w:pPr>
            <w:hyperlink r:id="rId145" w:history="1">
              <w:r w:rsidR="00D772FD" w:rsidRPr="00C6761E">
                <w:rPr>
                  <w:rStyle w:val="Hyperlink"/>
                  <w:rFonts w:cs="Arial"/>
                  <w:color w:val="auto"/>
                  <w:sz w:val="16"/>
                  <w:szCs w:val="16"/>
                  <w:u w:val="none"/>
                </w:rPr>
                <w:t>CP-230212</w:t>
              </w:r>
            </w:hyperlink>
          </w:p>
        </w:tc>
        <w:tc>
          <w:tcPr>
            <w:tcW w:w="567" w:type="dxa"/>
            <w:shd w:val="solid" w:color="FFFFFF" w:fill="auto"/>
          </w:tcPr>
          <w:p w14:paraId="2F5B0FE8" w14:textId="0C54D16C" w:rsidR="00D772FD" w:rsidRPr="00C6761E" w:rsidRDefault="00D772FD" w:rsidP="00EB5E1A">
            <w:pPr>
              <w:pStyle w:val="TAL"/>
              <w:rPr>
                <w:rFonts w:cs="Arial"/>
                <w:sz w:val="16"/>
                <w:szCs w:val="16"/>
              </w:rPr>
            </w:pPr>
            <w:r w:rsidRPr="00C6761E">
              <w:rPr>
                <w:rFonts w:cs="Arial"/>
                <w:sz w:val="16"/>
                <w:szCs w:val="16"/>
              </w:rPr>
              <w:t>0244</w:t>
            </w:r>
          </w:p>
        </w:tc>
        <w:tc>
          <w:tcPr>
            <w:tcW w:w="283" w:type="dxa"/>
            <w:shd w:val="solid" w:color="FFFFFF" w:fill="auto"/>
          </w:tcPr>
          <w:p w14:paraId="537E04FB" w14:textId="7A7346A6" w:rsidR="00D772FD" w:rsidRPr="00C6761E" w:rsidRDefault="00D772FD" w:rsidP="00EB5E1A">
            <w:pPr>
              <w:pStyle w:val="TAC"/>
              <w:rPr>
                <w:rFonts w:cs="Arial"/>
                <w:sz w:val="16"/>
                <w:szCs w:val="16"/>
              </w:rPr>
            </w:pPr>
            <w:r w:rsidRPr="00C6761E">
              <w:rPr>
                <w:rFonts w:cs="Arial"/>
                <w:sz w:val="16"/>
                <w:szCs w:val="16"/>
              </w:rPr>
              <w:t>1</w:t>
            </w:r>
          </w:p>
        </w:tc>
        <w:tc>
          <w:tcPr>
            <w:tcW w:w="284" w:type="dxa"/>
            <w:shd w:val="solid" w:color="FFFFFF" w:fill="auto"/>
          </w:tcPr>
          <w:p w14:paraId="2491F8E3" w14:textId="0DBD80B9" w:rsidR="00D772FD" w:rsidRPr="00C6761E" w:rsidRDefault="00D772FD" w:rsidP="00EB5E1A">
            <w:pPr>
              <w:pStyle w:val="TAC"/>
              <w:rPr>
                <w:rFonts w:cs="Arial"/>
                <w:sz w:val="16"/>
                <w:szCs w:val="16"/>
              </w:rPr>
            </w:pPr>
            <w:r w:rsidRPr="00C6761E">
              <w:rPr>
                <w:rFonts w:cs="Arial"/>
                <w:sz w:val="16"/>
                <w:szCs w:val="16"/>
              </w:rPr>
              <w:t>B</w:t>
            </w:r>
          </w:p>
        </w:tc>
        <w:tc>
          <w:tcPr>
            <w:tcW w:w="5151" w:type="dxa"/>
            <w:shd w:val="solid" w:color="FFFFFF" w:fill="auto"/>
          </w:tcPr>
          <w:p w14:paraId="0F05DEEE" w14:textId="2972AF65" w:rsidR="00D772FD" w:rsidRPr="00C6761E" w:rsidRDefault="00D772FD" w:rsidP="00EB5E1A">
            <w:pPr>
              <w:pStyle w:val="TAL"/>
              <w:rPr>
                <w:rFonts w:cs="Arial"/>
                <w:sz w:val="16"/>
                <w:szCs w:val="16"/>
              </w:rPr>
            </w:pPr>
            <w:r w:rsidRPr="00C6761E">
              <w:rPr>
                <w:rFonts w:cs="Arial"/>
                <w:sz w:val="16"/>
                <w:szCs w:val="16"/>
              </w:rPr>
              <w:t>Configuration parameter for 5G ProSe UE-to-UE relay</w:t>
            </w:r>
          </w:p>
        </w:tc>
        <w:tc>
          <w:tcPr>
            <w:tcW w:w="708" w:type="dxa"/>
            <w:shd w:val="solid" w:color="FFFFFF" w:fill="auto"/>
          </w:tcPr>
          <w:p w14:paraId="6F46085B" w14:textId="55A6DF11" w:rsidR="00D772FD" w:rsidRPr="00C6761E" w:rsidRDefault="00D772FD" w:rsidP="00EB5E1A">
            <w:pPr>
              <w:pStyle w:val="TAC"/>
              <w:rPr>
                <w:rFonts w:cs="Arial"/>
                <w:sz w:val="16"/>
                <w:szCs w:val="16"/>
                <w:lang w:eastAsia="zh-CN"/>
              </w:rPr>
            </w:pPr>
            <w:r w:rsidRPr="00C6761E">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C6761E" w:rsidRDefault="0034734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9970152" w14:textId="3B8265AF" w:rsidR="00347345" w:rsidRPr="00C6761E" w:rsidRDefault="0034734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1A874D" w14:textId="0AB46509" w:rsidR="00347345" w:rsidRPr="00C6761E" w:rsidRDefault="00144F20" w:rsidP="00DC320B">
            <w:pPr>
              <w:overflowPunct/>
              <w:autoSpaceDE/>
              <w:autoSpaceDN/>
              <w:adjustRightInd/>
              <w:spacing w:after="0"/>
              <w:jc w:val="center"/>
              <w:textAlignment w:val="auto"/>
              <w:rPr>
                <w:rFonts w:ascii="Arial" w:hAnsi="Arial" w:cs="Arial"/>
                <w:sz w:val="16"/>
                <w:szCs w:val="16"/>
              </w:rPr>
            </w:pPr>
            <w:hyperlink r:id="rId146" w:history="1">
              <w:r w:rsidR="00347345" w:rsidRPr="00C6761E">
                <w:rPr>
                  <w:rStyle w:val="Hyperlink"/>
                  <w:rFonts w:cs="Arial"/>
                  <w:color w:val="auto"/>
                  <w:sz w:val="16"/>
                  <w:szCs w:val="16"/>
                  <w:u w:val="none"/>
                </w:rPr>
                <w:t>CP-230212</w:t>
              </w:r>
            </w:hyperlink>
          </w:p>
        </w:tc>
        <w:tc>
          <w:tcPr>
            <w:tcW w:w="567" w:type="dxa"/>
            <w:shd w:val="solid" w:color="FFFFFF" w:fill="auto"/>
          </w:tcPr>
          <w:p w14:paraId="41C546A6" w14:textId="5D9D71C8" w:rsidR="00347345" w:rsidRPr="00C6761E" w:rsidRDefault="00347345" w:rsidP="00EB5E1A">
            <w:pPr>
              <w:pStyle w:val="TAL"/>
              <w:rPr>
                <w:rFonts w:cs="Arial"/>
                <w:sz w:val="16"/>
                <w:szCs w:val="16"/>
              </w:rPr>
            </w:pPr>
            <w:r w:rsidRPr="00C6761E">
              <w:rPr>
                <w:rFonts w:cs="Arial"/>
                <w:sz w:val="16"/>
                <w:szCs w:val="16"/>
              </w:rPr>
              <w:t>0229</w:t>
            </w:r>
          </w:p>
        </w:tc>
        <w:tc>
          <w:tcPr>
            <w:tcW w:w="283" w:type="dxa"/>
            <w:shd w:val="solid" w:color="FFFFFF" w:fill="auto"/>
          </w:tcPr>
          <w:p w14:paraId="4834388E" w14:textId="615AB781" w:rsidR="00347345" w:rsidRPr="00C6761E" w:rsidRDefault="00347345" w:rsidP="00EB5E1A">
            <w:pPr>
              <w:pStyle w:val="TAC"/>
              <w:rPr>
                <w:rFonts w:cs="Arial"/>
                <w:sz w:val="16"/>
                <w:szCs w:val="16"/>
              </w:rPr>
            </w:pPr>
            <w:r w:rsidRPr="00C6761E">
              <w:rPr>
                <w:rFonts w:cs="Arial"/>
                <w:sz w:val="16"/>
                <w:szCs w:val="16"/>
              </w:rPr>
              <w:t>1</w:t>
            </w:r>
          </w:p>
        </w:tc>
        <w:tc>
          <w:tcPr>
            <w:tcW w:w="284" w:type="dxa"/>
            <w:shd w:val="solid" w:color="FFFFFF" w:fill="auto"/>
          </w:tcPr>
          <w:p w14:paraId="166A68CB" w14:textId="325F8944" w:rsidR="00347345" w:rsidRPr="00C6761E" w:rsidRDefault="00347345" w:rsidP="00EB5E1A">
            <w:pPr>
              <w:pStyle w:val="TAC"/>
              <w:rPr>
                <w:rFonts w:cs="Arial"/>
                <w:sz w:val="16"/>
                <w:szCs w:val="16"/>
              </w:rPr>
            </w:pPr>
            <w:r w:rsidRPr="00C6761E">
              <w:rPr>
                <w:rFonts w:cs="Arial"/>
                <w:sz w:val="16"/>
                <w:szCs w:val="16"/>
              </w:rPr>
              <w:t>B</w:t>
            </w:r>
          </w:p>
        </w:tc>
        <w:tc>
          <w:tcPr>
            <w:tcW w:w="5151" w:type="dxa"/>
            <w:shd w:val="solid" w:color="FFFFFF" w:fill="auto"/>
          </w:tcPr>
          <w:p w14:paraId="0B42F8FC" w14:textId="28CAE8B0" w:rsidR="00347345" w:rsidRPr="00C6761E" w:rsidRDefault="00347345" w:rsidP="00EB5E1A">
            <w:pPr>
              <w:pStyle w:val="TAL"/>
              <w:rPr>
                <w:rFonts w:cs="Arial"/>
                <w:sz w:val="16"/>
                <w:szCs w:val="16"/>
              </w:rPr>
            </w:pPr>
            <w:r w:rsidRPr="00C6761E">
              <w:rPr>
                <w:rFonts w:cs="Arial"/>
                <w:sz w:val="16"/>
                <w:szCs w:val="16"/>
              </w:rPr>
              <w:t>5G ProSe U2U relay discovery over PC5 interface with model A</w:t>
            </w:r>
          </w:p>
        </w:tc>
        <w:tc>
          <w:tcPr>
            <w:tcW w:w="708" w:type="dxa"/>
            <w:shd w:val="solid" w:color="FFFFFF" w:fill="auto"/>
          </w:tcPr>
          <w:p w14:paraId="235688BB" w14:textId="24C2602F" w:rsidR="00347345" w:rsidRPr="00C6761E" w:rsidRDefault="00347345" w:rsidP="00EB5E1A">
            <w:pPr>
              <w:pStyle w:val="TAC"/>
              <w:rPr>
                <w:rFonts w:cs="Arial"/>
                <w:sz w:val="16"/>
                <w:szCs w:val="16"/>
                <w:lang w:eastAsia="zh-CN"/>
              </w:rPr>
            </w:pPr>
            <w:r w:rsidRPr="00C6761E">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C6761E" w:rsidRDefault="00B442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4722C50" w14:textId="106682E0" w:rsidR="00B44291" w:rsidRPr="00C6761E" w:rsidRDefault="00B442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1AC303" w14:textId="0FB70EB5" w:rsidR="00B44291" w:rsidRPr="00C6761E" w:rsidRDefault="00144F20" w:rsidP="00DC320B">
            <w:pPr>
              <w:overflowPunct/>
              <w:autoSpaceDE/>
              <w:autoSpaceDN/>
              <w:adjustRightInd/>
              <w:spacing w:after="0"/>
              <w:jc w:val="center"/>
              <w:textAlignment w:val="auto"/>
              <w:rPr>
                <w:rFonts w:ascii="Arial" w:hAnsi="Arial" w:cs="Arial"/>
                <w:sz w:val="16"/>
                <w:szCs w:val="16"/>
              </w:rPr>
            </w:pPr>
            <w:hyperlink r:id="rId147" w:history="1">
              <w:r w:rsidR="00C1446D" w:rsidRPr="00C6761E">
                <w:rPr>
                  <w:rStyle w:val="Hyperlink"/>
                  <w:rFonts w:cs="Arial"/>
                  <w:color w:val="auto"/>
                  <w:sz w:val="16"/>
                  <w:szCs w:val="16"/>
                  <w:u w:val="none"/>
                </w:rPr>
                <w:t>CP-230212</w:t>
              </w:r>
            </w:hyperlink>
          </w:p>
        </w:tc>
        <w:tc>
          <w:tcPr>
            <w:tcW w:w="567" w:type="dxa"/>
            <w:shd w:val="solid" w:color="FFFFFF" w:fill="auto"/>
          </w:tcPr>
          <w:p w14:paraId="4CB85502" w14:textId="7B8E46D1" w:rsidR="00B44291" w:rsidRPr="00C6761E" w:rsidRDefault="00B44291" w:rsidP="00EB5E1A">
            <w:pPr>
              <w:pStyle w:val="TAL"/>
              <w:rPr>
                <w:rFonts w:cs="Arial"/>
                <w:sz w:val="16"/>
                <w:szCs w:val="16"/>
              </w:rPr>
            </w:pPr>
            <w:r w:rsidRPr="00C6761E">
              <w:rPr>
                <w:rFonts w:cs="Arial"/>
                <w:sz w:val="16"/>
                <w:szCs w:val="16"/>
              </w:rPr>
              <w:t>0230</w:t>
            </w:r>
          </w:p>
        </w:tc>
        <w:tc>
          <w:tcPr>
            <w:tcW w:w="283" w:type="dxa"/>
            <w:shd w:val="solid" w:color="FFFFFF" w:fill="auto"/>
          </w:tcPr>
          <w:p w14:paraId="56A1FE93" w14:textId="564A11D5" w:rsidR="00B44291" w:rsidRPr="00C6761E" w:rsidRDefault="00B44291" w:rsidP="00EB5E1A">
            <w:pPr>
              <w:pStyle w:val="TAC"/>
              <w:rPr>
                <w:rFonts w:cs="Arial"/>
                <w:sz w:val="16"/>
                <w:szCs w:val="16"/>
              </w:rPr>
            </w:pPr>
            <w:r w:rsidRPr="00C6761E">
              <w:rPr>
                <w:rFonts w:cs="Arial"/>
                <w:sz w:val="16"/>
                <w:szCs w:val="16"/>
              </w:rPr>
              <w:t>1</w:t>
            </w:r>
          </w:p>
        </w:tc>
        <w:tc>
          <w:tcPr>
            <w:tcW w:w="284" w:type="dxa"/>
            <w:shd w:val="solid" w:color="FFFFFF" w:fill="auto"/>
          </w:tcPr>
          <w:p w14:paraId="1FB026DE" w14:textId="3FB52436" w:rsidR="00B44291" w:rsidRPr="00C6761E" w:rsidRDefault="00B44291" w:rsidP="00EB5E1A">
            <w:pPr>
              <w:pStyle w:val="TAC"/>
              <w:rPr>
                <w:rFonts w:cs="Arial"/>
                <w:sz w:val="16"/>
                <w:szCs w:val="16"/>
              </w:rPr>
            </w:pPr>
            <w:r w:rsidRPr="00C6761E">
              <w:rPr>
                <w:rFonts w:cs="Arial"/>
                <w:sz w:val="16"/>
                <w:szCs w:val="16"/>
              </w:rPr>
              <w:t>B</w:t>
            </w:r>
          </w:p>
        </w:tc>
        <w:tc>
          <w:tcPr>
            <w:tcW w:w="5151" w:type="dxa"/>
            <w:shd w:val="solid" w:color="FFFFFF" w:fill="auto"/>
          </w:tcPr>
          <w:p w14:paraId="43CFE7D8" w14:textId="29B1F229" w:rsidR="00B44291" w:rsidRPr="00C6761E" w:rsidRDefault="00B44291" w:rsidP="00EB5E1A">
            <w:pPr>
              <w:pStyle w:val="TAL"/>
              <w:rPr>
                <w:rFonts w:cs="Arial"/>
                <w:sz w:val="16"/>
                <w:szCs w:val="16"/>
              </w:rPr>
            </w:pPr>
            <w:r w:rsidRPr="00C6761E">
              <w:rPr>
                <w:rFonts w:cs="Arial"/>
                <w:sz w:val="16"/>
                <w:szCs w:val="16"/>
              </w:rPr>
              <w:t>5G ProSe U2U relay discovery over PC5 interface with model B</w:t>
            </w:r>
          </w:p>
        </w:tc>
        <w:tc>
          <w:tcPr>
            <w:tcW w:w="708" w:type="dxa"/>
            <w:shd w:val="solid" w:color="FFFFFF" w:fill="auto"/>
          </w:tcPr>
          <w:p w14:paraId="19FE111A" w14:textId="6BF2803C" w:rsidR="00B44291" w:rsidRPr="00C6761E" w:rsidRDefault="00B44291" w:rsidP="00EB5E1A">
            <w:pPr>
              <w:pStyle w:val="TAC"/>
              <w:rPr>
                <w:rFonts w:cs="Arial"/>
                <w:sz w:val="16"/>
                <w:szCs w:val="16"/>
                <w:lang w:eastAsia="zh-CN"/>
              </w:rPr>
            </w:pPr>
            <w:r w:rsidRPr="00C6761E">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C6761E" w:rsidRDefault="00675D9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8D4E2B" w14:textId="61AD54CA" w:rsidR="00675D9E" w:rsidRPr="00C6761E" w:rsidRDefault="00675D9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FFCAD87" w14:textId="7F83BF85" w:rsidR="00675D9E" w:rsidRPr="00C6761E" w:rsidRDefault="00144F20" w:rsidP="00DC320B">
            <w:pPr>
              <w:overflowPunct/>
              <w:autoSpaceDE/>
              <w:autoSpaceDN/>
              <w:adjustRightInd/>
              <w:spacing w:after="0"/>
              <w:jc w:val="center"/>
              <w:textAlignment w:val="auto"/>
              <w:rPr>
                <w:rFonts w:ascii="Arial" w:hAnsi="Arial" w:cs="Arial"/>
                <w:sz w:val="16"/>
                <w:szCs w:val="16"/>
              </w:rPr>
            </w:pPr>
            <w:hyperlink r:id="rId148" w:history="1">
              <w:r w:rsidR="00826C90" w:rsidRPr="00C6761E">
                <w:rPr>
                  <w:rStyle w:val="Hyperlink"/>
                  <w:rFonts w:cs="Arial"/>
                  <w:color w:val="auto"/>
                  <w:sz w:val="16"/>
                  <w:szCs w:val="16"/>
                  <w:u w:val="none"/>
                </w:rPr>
                <w:t>CP-230213</w:t>
              </w:r>
            </w:hyperlink>
          </w:p>
        </w:tc>
        <w:tc>
          <w:tcPr>
            <w:tcW w:w="567" w:type="dxa"/>
            <w:shd w:val="solid" w:color="FFFFFF" w:fill="auto"/>
          </w:tcPr>
          <w:p w14:paraId="6B99C8B7" w14:textId="668E9B2F" w:rsidR="00675D9E" w:rsidRPr="00C6761E" w:rsidRDefault="00675D9E" w:rsidP="00EB5E1A">
            <w:pPr>
              <w:pStyle w:val="TAL"/>
              <w:rPr>
                <w:rFonts w:cs="Arial"/>
                <w:sz w:val="16"/>
                <w:szCs w:val="16"/>
              </w:rPr>
            </w:pPr>
            <w:r w:rsidRPr="00C6761E">
              <w:rPr>
                <w:rFonts w:cs="Arial"/>
                <w:sz w:val="16"/>
                <w:szCs w:val="16"/>
              </w:rPr>
              <w:t>0278</w:t>
            </w:r>
          </w:p>
        </w:tc>
        <w:tc>
          <w:tcPr>
            <w:tcW w:w="283" w:type="dxa"/>
            <w:shd w:val="solid" w:color="FFFFFF" w:fill="auto"/>
          </w:tcPr>
          <w:p w14:paraId="05B608EC" w14:textId="5E54085E" w:rsidR="00675D9E" w:rsidRPr="00C6761E" w:rsidRDefault="00675D9E" w:rsidP="00EB5E1A">
            <w:pPr>
              <w:pStyle w:val="TAC"/>
              <w:rPr>
                <w:rFonts w:cs="Arial"/>
                <w:sz w:val="16"/>
                <w:szCs w:val="16"/>
              </w:rPr>
            </w:pPr>
            <w:r w:rsidRPr="00C6761E">
              <w:rPr>
                <w:rFonts w:cs="Arial"/>
                <w:sz w:val="16"/>
                <w:szCs w:val="16"/>
              </w:rPr>
              <w:t>1</w:t>
            </w:r>
          </w:p>
        </w:tc>
        <w:tc>
          <w:tcPr>
            <w:tcW w:w="284" w:type="dxa"/>
            <w:shd w:val="solid" w:color="FFFFFF" w:fill="auto"/>
          </w:tcPr>
          <w:p w14:paraId="338103B3" w14:textId="09994592" w:rsidR="00675D9E" w:rsidRPr="00C6761E" w:rsidRDefault="00675D9E" w:rsidP="00EB5E1A">
            <w:pPr>
              <w:pStyle w:val="TAC"/>
              <w:rPr>
                <w:rFonts w:cs="Arial"/>
                <w:sz w:val="16"/>
                <w:szCs w:val="16"/>
              </w:rPr>
            </w:pPr>
            <w:r w:rsidRPr="00C6761E">
              <w:rPr>
                <w:rFonts w:cs="Arial"/>
                <w:sz w:val="16"/>
                <w:szCs w:val="16"/>
              </w:rPr>
              <w:t>B</w:t>
            </w:r>
          </w:p>
        </w:tc>
        <w:tc>
          <w:tcPr>
            <w:tcW w:w="5151" w:type="dxa"/>
            <w:shd w:val="solid" w:color="FFFFFF" w:fill="auto"/>
          </w:tcPr>
          <w:p w14:paraId="7777CC2E" w14:textId="4685D864" w:rsidR="00675D9E" w:rsidRPr="00C6761E" w:rsidRDefault="00675D9E" w:rsidP="00EB5E1A">
            <w:pPr>
              <w:pStyle w:val="TAL"/>
              <w:rPr>
                <w:rFonts w:cs="Arial"/>
                <w:sz w:val="16"/>
                <w:szCs w:val="16"/>
              </w:rPr>
            </w:pPr>
            <w:r w:rsidRPr="00C6761E">
              <w:rPr>
                <w:rFonts w:cs="Arial"/>
                <w:sz w:val="16"/>
                <w:szCs w:val="16"/>
              </w:rPr>
              <w:t>UE-to-UE relay reselection procedure</w:t>
            </w:r>
          </w:p>
        </w:tc>
        <w:tc>
          <w:tcPr>
            <w:tcW w:w="708" w:type="dxa"/>
            <w:shd w:val="solid" w:color="FFFFFF" w:fill="auto"/>
          </w:tcPr>
          <w:p w14:paraId="49E0FEF7" w14:textId="2AD04C2B" w:rsidR="00675D9E" w:rsidRPr="00C6761E" w:rsidRDefault="00675D9E" w:rsidP="00EB5E1A">
            <w:pPr>
              <w:pStyle w:val="TAC"/>
              <w:rPr>
                <w:rFonts w:cs="Arial"/>
                <w:sz w:val="16"/>
                <w:szCs w:val="16"/>
                <w:lang w:eastAsia="zh-CN"/>
              </w:rPr>
            </w:pPr>
            <w:r w:rsidRPr="00C6761E">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C6761E" w:rsidRDefault="005C200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07E786B" w14:textId="61FDBE3E" w:rsidR="005C2003" w:rsidRPr="00C6761E" w:rsidRDefault="005C200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EDE406B" w14:textId="03B8E0A0" w:rsidR="005C2003" w:rsidRPr="00C6761E" w:rsidRDefault="00144F20" w:rsidP="00DC320B">
            <w:pPr>
              <w:overflowPunct/>
              <w:autoSpaceDE/>
              <w:autoSpaceDN/>
              <w:adjustRightInd/>
              <w:spacing w:after="0"/>
              <w:jc w:val="center"/>
              <w:textAlignment w:val="auto"/>
              <w:rPr>
                <w:rFonts w:ascii="Arial" w:hAnsi="Arial" w:cs="Arial"/>
                <w:sz w:val="16"/>
                <w:szCs w:val="16"/>
              </w:rPr>
            </w:pPr>
            <w:hyperlink r:id="rId149" w:history="1">
              <w:r w:rsidR="005C2003" w:rsidRPr="00C6761E">
                <w:rPr>
                  <w:rStyle w:val="Hyperlink"/>
                  <w:rFonts w:cs="Arial"/>
                  <w:color w:val="auto"/>
                  <w:sz w:val="16"/>
                  <w:szCs w:val="16"/>
                  <w:u w:val="none"/>
                </w:rPr>
                <w:t>CP-230213</w:t>
              </w:r>
            </w:hyperlink>
          </w:p>
        </w:tc>
        <w:tc>
          <w:tcPr>
            <w:tcW w:w="567" w:type="dxa"/>
            <w:shd w:val="solid" w:color="FFFFFF" w:fill="auto"/>
          </w:tcPr>
          <w:p w14:paraId="7F5A0E67" w14:textId="4474527F" w:rsidR="005C2003" w:rsidRPr="00C6761E" w:rsidRDefault="005C2003" w:rsidP="00EB5E1A">
            <w:pPr>
              <w:pStyle w:val="TAL"/>
              <w:rPr>
                <w:rFonts w:cs="Arial"/>
                <w:sz w:val="16"/>
                <w:szCs w:val="16"/>
              </w:rPr>
            </w:pPr>
            <w:r w:rsidRPr="00C6761E">
              <w:rPr>
                <w:rFonts w:cs="Arial"/>
                <w:sz w:val="16"/>
                <w:szCs w:val="16"/>
              </w:rPr>
              <w:t>0273</w:t>
            </w:r>
          </w:p>
        </w:tc>
        <w:tc>
          <w:tcPr>
            <w:tcW w:w="283" w:type="dxa"/>
            <w:shd w:val="solid" w:color="FFFFFF" w:fill="auto"/>
          </w:tcPr>
          <w:p w14:paraId="3CE78057" w14:textId="7F1F8695" w:rsidR="005C2003" w:rsidRPr="00C6761E" w:rsidRDefault="005C2003" w:rsidP="00EB5E1A">
            <w:pPr>
              <w:pStyle w:val="TAC"/>
              <w:rPr>
                <w:rFonts w:cs="Arial"/>
                <w:sz w:val="16"/>
                <w:szCs w:val="16"/>
              </w:rPr>
            </w:pPr>
            <w:r w:rsidRPr="00C6761E">
              <w:rPr>
                <w:rFonts w:cs="Arial"/>
                <w:sz w:val="16"/>
                <w:szCs w:val="16"/>
              </w:rPr>
              <w:t>1</w:t>
            </w:r>
          </w:p>
        </w:tc>
        <w:tc>
          <w:tcPr>
            <w:tcW w:w="284" w:type="dxa"/>
            <w:shd w:val="solid" w:color="FFFFFF" w:fill="auto"/>
          </w:tcPr>
          <w:p w14:paraId="18334FAB" w14:textId="467118E7" w:rsidR="005C2003" w:rsidRPr="00C6761E" w:rsidRDefault="005C2003" w:rsidP="00EB5E1A">
            <w:pPr>
              <w:pStyle w:val="TAC"/>
              <w:rPr>
                <w:rFonts w:cs="Arial"/>
                <w:sz w:val="16"/>
                <w:szCs w:val="16"/>
              </w:rPr>
            </w:pPr>
            <w:r w:rsidRPr="00C6761E">
              <w:rPr>
                <w:rFonts w:cs="Arial"/>
                <w:sz w:val="16"/>
                <w:szCs w:val="16"/>
              </w:rPr>
              <w:t>B</w:t>
            </w:r>
          </w:p>
        </w:tc>
        <w:tc>
          <w:tcPr>
            <w:tcW w:w="5151" w:type="dxa"/>
            <w:shd w:val="solid" w:color="FFFFFF" w:fill="auto"/>
          </w:tcPr>
          <w:p w14:paraId="0384003B" w14:textId="3C8A77AB" w:rsidR="005C2003" w:rsidRPr="00C6761E" w:rsidRDefault="005C2003" w:rsidP="00EB5E1A">
            <w:pPr>
              <w:pStyle w:val="TAL"/>
              <w:rPr>
                <w:rFonts w:cs="Arial"/>
                <w:sz w:val="16"/>
                <w:szCs w:val="16"/>
              </w:rPr>
            </w:pPr>
            <w:r w:rsidRPr="00C6761E">
              <w:rPr>
                <w:rFonts w:cs="Arial"/>
                <w:sz w:val="16"/>
                <w:szCs w:val="16"/>
              </w:rPr>
              <w:t>Using the 5G ProSe direct link modification procedure for UE-to-UE relay</w:t>
            </w:r>
          </w:p>
        </w:tc>
        <w:tc>
          <w:tcPr>
            <w:tcW w:w="708" w:type="dxa"/>
            <w:shd w:val="solid" w:color="FFFFFF" w:fill="auto"/>
          </w:tcPr>
          <w:p w14:paraId="7A09983E" w14:textId="2DD880F9" w:rsidR="005C2003" w:rsidRPr="00C6761E" w:rsidRDefault="005C2003" w:rsidP="00EB5E1A">
            <w:pPr>
              <w:pStyle w:val="TAC"/>
              <w:rPr>
                <w:rFonts w:cs="Arial"/>
                <w:sz w:val="16"/>
                <w:szCs w:val="16"/>
                <w:lang w:eastAsia="zh-CN"/>
              </w:rPr>
            </w:pPr>
            <w:r w:rsidRPr="00C6761E">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C6761E" w:rsidRDefault="00F61F3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0D0686" w14:textId="2602F404" w:rsidR="00F61F37" w:rsidRPr="00C6761E" w:rsidRDefault="00F61F3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BFFE8C" w14:textId="25FCEE8B" w:rsidR="00F61F37" w:rsidRPr="00C6761E" w:rsidRDefault="00144F20" w:rsidP="00DC320B">
            <w:pPr>
              <w:overflowPunct/>
              <w:autoSpaceDE/>
              <w:autoSpaceDN/>
              <w:adjustRightInd/>
              <w:spacing w:after="0"/>
              <w:jc w:val="center"/>
              <w:textAlignment w:val="auto"/>
              <w:rPr>
                <w:rFonts w:ascii="Arial" w:hAnsi="Arial" w:cs="Arial"/>
                <w:sz w:val="16"/>
                <w:szCs w:val="16"/>
              </w:rPr>
            </w:pPr>
            <w:hyperlink r:id="rId150" w:history="1">
              <w:r w:rsidR="00F61F37" w:rsidRPr="00C6761E">
                <w:rPr>
                  <w:rStyle w:val="Hyperlink"/>
                  <w:rFonts w:cs="Arial"/>
                  <w:color w:val="auto"/>
                  <w:sz w:val="16"/>
                  <w:szCs w:val="16"/>
                  <w:u w:val="none"/>
                </w:rPr>
                <w:t>CP-230212</w:t>
              </w:r>
            </w:hyperlink>
          </w:p>
        </w:tc>
        <w:tc>
          <w:tcPr>
            <w:tcW w:w="567" w:type="dxa"/>
            <w:shd w:val="solid" w:color="FFFFFF" w:fill="auto"/>
          </w:tcPr>
          <w:p w14:paraId="07951FB9" w14:textId="60588280" w:rsidR="00F61F37" w:rsidRPr="00C6761E" w:rsidRDefault="00F61F37" w:rsidP="00EB5E1A">
            <w:pPr>
              <w:pStyle w:val="TAL"/>
              <w:rPr>
                <w:rFonts w:cs="Arial"/>
                <w:sz w:val="16"/>
                <w:szCs w:val="16"/>
              </w:rPr>
            </w:pPr>
            <w:r w:rsidRPr="00C6761E">
              <w:rPr>
                <w:rFonts w:cs="Arial"/>
                <w:sz w:val="16"/>
                <w:szCs w:val="16"/>
              </w:rPr>
              <w:t>0238</w:t>
            </w:r>
          </w:p>
        </w:tc>
        <w:tc>
          <w:tcPr>
            <w:tcW w:w="283" w:type="dxa"/>
            <w:shd w:val="solid" w:color="FFFFFF" w:fill="auto"/>
          </w:tcPr>
          <w:p w14:paraId="7EEEAE08" w14:textId="369AC4C8" w:rsidR="00F61F37" w:rsidRPr="00C6761E" w:rsidRDefault="00F61F37" w:rsidP="00EB5E1A">
            <w:pPr>
              <w:pStyle w:val="TAC"/>
              <w:rPr>
                <w:rFonts w:cs="Arial"/>
                <w:sz w:val="16"/>
                <w:szCs w:val="16"/>
              </w:rPr>
            </w:pPr>
            <w:r w:rsidRPr="00C6761E">
              <w:rPr>
                <w:rFonts w:cs="Arial"/>
                <w:sz w:val="16"/>
                <w:szCs w:val="16"/>
              </w:rPr>
              <w:t>1</w:t>
            </w:r>
          </w:p>
        </w:tc>
        <w:tc>
          <w:tcPr>
            <w:tcW w:w="284" w:type="dxa"/>
            <w:shd w:val="solid" w:color="FFFFFF" w:fill="auto"/>
          </w:tcPr>
          <w:p w14:paraId="25976118" w14:textId="315FFB57" w:rsidR="00F61F37" w:rsidRPr="00C6761E" w:rsidRDefault="00F61F37" w:rsidP="00EB5E1A">
            <w:pPr>
              <w:pStyle w:val="TAC"/>
              <w:rPr>
                <w:rFonts w:cs="Arial"/>
                <w:sz w:val="16"/>
                <w:szCs w:val="16"/>
              </w:rPr>
            </w:pPr>
            <w:r w:rsidRPr="00C6761E">
              <w:rPr>
                <w:rFonts w:cs="Arial"/>
                <w:sz w:val="16"/>
                <w:szCs w:val="16"/>
              </w:rPr>
              <w:t>B</w:t>
            </w:r>
          </w:p>
        </w:tc>
        <w:tc>
          <w:tcPr>
            <w:tcW w:w="5151" w:type="dxa"/>
            <w:shd w:val="solid" w:color="FFFFFF" w:fill="auto"/>
          </w:tcPr>
          <w:p w14:paraId="3B7496AF" w14:textId="2C564577" w:rsidR="00F61F37" w:rsidRPr="00C6761E" w:rsidRDefault="00F61F37" w:rsidP="00EB5E1A">
            <w:pPr>
              <w:pStyle w:val="TAL"/>
              <w:rPr>
                <w:rFonts w:cs="Arial"/>
                <w:sz w:val="16"/>
                <w:szCs w:val="16"/>
              </w:rPr>
            </w:pPr>
            <w:r w:rsidRPr="00C6761E">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C6761E" w:rsidRDefault="00F61F37" w:rsidP="00EB5E1A">
            <w:pPr>
              <w:pStyle w:val="TAC"/>
              <w:rPr>
                <w:rFonts w:cs="Arial"/>
                <w:sz w:val="16"/>
                <w:szCs w:val="16"/>
                <w:lang w:eastAsia="zh-CN"/>
              </w:rPr>
            </w:pPr>
            <w:r w:rsidRPr="00C6761E">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C6761E" w:rsidRDefault="007A727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1764C81" w14:textId="0BA64074" w:rsidR="007A727E" w:rsidRPr="00C6761E" w:rsidRDefault="007A727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261E0E1" w14:textId="59533991" w:rsidR="007A727E" w:rsidRPr="00C6761E" w:rsidRDefault="00144F20" w:rsidP="00DC320B">
            <w:pPr>
              <w:overflowPunct/>
              <w:autoSpaceDE/>
              <w:autoSpaceDN/>
              <w:adjustRightInd/>
              <w:spacing w:after="0"/>
              <w:jc w:val="center"/>
              <w:textAlignment w:val="auto"/>
              <w:rPr>
                <w:rFonts w:ascii="Arial" w:hAnsi="Arial" w:cs="Arial"/>
                <w:sz w:val="16"/>
                <w:szCs w:val="16"/>
              </w:rPr>
            </w:pPr>
            <w:hyperlink r:id="rId151" w:history="1">
              <w:r w:rsidR="007A727E" w:rsidRPr="00C6761E">
                <w:rPr>
                  <w:rStyle w:val="Hyperlink"/>
                  <w:rFonts w:cs="Arial"/>
                  <w:color w:val="auto"/>
                  <w:sz w:val="16"/>
                  <w:szCs w:val="16"/>
                  <w:u w:val="none"/>
                </w:rPr>
                <w:t>CP-230212</w:t>
              </w:r>
            </w:hyperlink>
          </w:p>
        </w:tc>
        <w:tc>
          <w:tcPr>
            <w:tcW w:w="567" w:type="dxa"/>
            <w:shd w:val="solid" w:color="FFFFFF" w:fill="auto"/>
          </w:tcPr>
          <w:p w14:paraId="5FFD06DB" w14:textId="59FD4321" w:rsidR="007A727E" w:rsidRPr="00C6761E" w:rsidRDefault="007A727E" w:rsidP="00EB5E1A">
            <w:pPr>
              <w:pStyle w:val="TAL"/>
              <w:rPr>
                <w:rFonts w:cs="Arial"/>
                <w:sz w:val="16"/>
                <w:szCs w:val="16"/>
              </w:rPr>
            </w:pPr>
            <w:r w:rsidRPr="00C6761E">
              <w:rPr>
                <w:rFonts w:cs="Arial"/>
                <w:sz w:val="16"/>
                <w:szCs w:val="16"/>
              </w:rPr>
              <w:t>0249</w:t>
            </w:r>
          </w:p>
        </w:tc>
        <w:tc>
          <w:tcPr>
            <w:tcW w:w="283" w:type="dxa"/>
            <w:shd w:val="solid" w:color="FFFFFF" w:fill="auto"/>
          </w:tcPr>
          <w:p w14:paraId="08FCE7B6" w14:textId="36AE09D1" w:rsidR="007A727E" w:rsidRPr="00C6761E" w:rsidRDefault="007A727E" w:rsidP="00EB5E1A">
            <w:pPr>
              <w:pStyle w:val="TAC"/>
              <w:rPr>
                <w:rFonts w:cs="Arial"/>
                <w:sz w:val="16"/>
                <w:szCs w:val="16"/>
              </w:rPr>
            </w:pPr>
            <w:r w:rsidRPr="00C6761E">
              <w:rPr>
                <w:rFonts w:cs="Arial"/>
                <w:sz w:val="16"/>
                <w:szCs w:val="16"/>
              </w:rPr>
              <w:t>1</w:t>
            </w:r>
          </w:p>
        </w:tc>
        <w:tc>
          <w:tcPr>
            <w:tcW w:w="284" w:type="dxa"/>
            <w:shd w:val="solid" w:color="FFFFFF" w:fill="auto"/>
          </w:tcPr>
          <w:p w14:paraId="6951F706" w14:textId="2A85E504" w:rsidR="007A727E" w:rsidRPr="00C6761E" w:rsidRDefault="007A727E" w:rsidP="00EB5E1A">
            <w:pPr>
              <w:pStyle w:val="TAC"/>
              <w:rPr>
                <w:rFonts w:cs="Arial"/>
                <w:sz w:val="16"/>
                <w:szCs w:val="16"/>
              </w:rPr>
            </w:pPr>
            <w:r w:rsidRPr="00C6761E">
              <w:rPr>
                <w:rFonts w:cs="Arial"/>
                <w:sz w:val="16"/>
                <w:szCs w:val="16"/>
              </w:rPr>
              <w:t>B</w:t>
            </w:r>
          </w:p>
        </w:tc>
        <w:tc>
          <w:tcPr>
            <w:tcW w:w="5151" w:type="dxa"/>
            <w:shd w:val="solid" w:color="FFFFFF" w:fill="auto"/>
          </w:tcPr>
          <w:p w14:paraId="087E8D15" w14:textId="02F188F2" w:rsidR="007A727E" w:rsidRPr="00C6761E" w:rsidRDefault="007A727E" w:rsidP="00EB5E1A">
            <w:pPr>
              <w:pStyle w:val="TAL"/>
              <w:rPr>
                <w:rFonts w:cs="Arial"/>
                <w:sz w:val="16"/>
                <w:szCs w:val="16"/>
              </w:rPr>
            </w:pPr>
            <w:r w:rsidRPr="00C6761E">
              <w:rPr>
                <w:rFonts w:cs="Arial"/>
                <w:sz w:val="16"/>
                <w:szCs w:val="16"/>
              </w:rPr>
              <w:t>U2U link establishment without integrated discovery</w:t>
            </w:r>
          </w:p>
        </w:tc>
        <w:tc>
          <w:tcPr>
            <w:tcW w:w="708" w:type="dxa"/>
            <w:shd w:val="solid" w:color="FFFFFF" w:fill="auto"/>
          </w:tcPr>
          <w:p w14:paraId="79F70151" w14:textId="4EF75D00" w:rsidR="007A727E" w:rsidRPr="00C6761E" w:rsidRDefault="007A727E" w:rsidP="00EB5E1A">
            <w:pPr>
              <w:pStyle w:val="TAC"/>
              <w:rPr>
                <w:rFonts w:cs="Arial"/>
                <w:sz w:val="16"/>
                <w:szCs w:val="16"/>
                <w:lang w:eastAsia="zh-CN"/>
              </w:rPr>
            </w:pPr>
            <w:r w:rsidRPr="00C6761E">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C6761E" w:rsidRDefault="0099196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E92CEA3" w14:textId="3889DCD2" w:rsidR="00991968" w:rsidRPr="00C6761E" w:rsidRDefault="0099196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10E297F" w14:textId="3188DE1D" w:rsidR="00991968" w:rsidRPr="00C6761E" w:rsidRDefault="00144F20" w:rsidP="00DC320B">
            <w:pPr>
              <w:overflowPunct/>
              <w:autoSpaceDE/>
              <w:autoSpaceDN/>
              <w:adjustRightInd/>
              <w:spacing w:after="0"/>
              <w:jc w:val="center"/>
              <w:textAlignment w:val="auto"/>
              <w:rPr>
                <w:rFonts w:ascii="Arial" w:hAnsi="Arial" w:cs="Arial"/>
                <w:sz w:val="16"/>
                <w:szCs w:val="16"/>
              </w:rPr>
            </w:pPr>
            <w:hyperlink r:id="rId152" w:history="1">
              <w:r w:rsidR="00991968" w:rsidRPr="00C6761E">
                <w:rPr>
                  <w:rStyle w:val="Hyperlink"/>
                  <w:rFonts w:cs="Arial"/>
                  <w:color w:val="auto"/>
                  <w:sz w:val="16"/>
                  <w:szCs w:val="16"/>
                  <w:u w:val="none"/>
                </w:rPr>
                <w:t>CP-230212</w:t>
              </w:r>
            </w:hyperlink>
          </w:p>
        </w:tc>
        <w:tc>
          <w:tcPr>
            <w:tcW w:w="567" w:type="dxa"/>
            <w:shd w:val="solid" w:color="FFFFFF" w:fill="auto"/>
          </w:tcPr>
          <w:p w14:paraId="375A9E4A" w14:textId="45FE6C48" w:rsidR="00991968" w:rsidRPr="00C6761E" w:rsidRDefault="00991968" w:rsidP="00EB5E1A">
            <w:pPr>
              <w:pStyle w:val="TAL"/>
              <w:rPr>
                <w:rFonts w:cs="Arial"/>
                <w:sz w:val="16"/>
                <w:szCs w:val="16"/>
              </w:rPr>
            </w:pPr>
            <w:r w:rsidRPr="00C6761E">
              <w:rPr>
                <w:rFonts w:cs="Arial"/>
                <w:sz w:val="16"/>
                <w:szCs w:val="16"/>
              </w:rPr>
              <w:t>0243</w:t>
            </w:r>
          </w:p>
        </w:tc>
        <w:tc>
          <w:tcPr>
            <w:tcW w:w="283" w:type="dxa"/>
            <w:shd w:val="solid" w:color="FFFFFF" w:fill="auto"/>
          </w:tcPr>
          <w:p w14:paraId="2A775CB8" w14:textId="53716BB2" w:rsidR="00991968" w:rsidRPr="00C6761E" w:rsidRDefault="00991968" w:rsidP="00EB5E1A">
            <w:pPr>
              <w:pStyle w:val="TAC"/>
              <w:rPr>
                <w:rFonts w:cs="Arial"/>
                <w:sz w:val="16"/>
                <w:szCs w:val="16"/>
              </w:rPr>
            </w:pPr>
            <w:r w:rsidRPr="00C6761E">
              <w:rPr>
                <w:rFonts w:cs="Arial"/>
                <w:sz w:val="16"/>
                <w:szCs w:val="16"/>
              </w:rPr>
              <w:t>1</w:t>
            </w:r>
          </w:p>
        </w:tc>
        <w:tc>
          <w:tcPr>
            <w:tcW w:w="284" w:type="dxa"/>
            <w:shd w:val="solid" w:color="FFFFFF" w:fill="auto"/>
          </w:tcPr>
          <w:p w14:paraId="402CBE88" w14:textId="6D34E2F8" w:rsidR="00991968" w:rsidRPr="00C6761E" w:rsidRDefault="00991968" w:rsidP="00EB5E1A">
            <w:pPr>
              <w:pStyle w:val="TAC"/>
              <w:rPr>
                <w:rFonts w:cs="Arial"/>
                <w:sz w:val="16"/>
                <w:szCs w:val="16"/>
              </w:rPr>
            </w:pPr>
            <w:r w:rsidRPr="00C6761E">
              <w:rPr>
                <w:rFonts w:cs="Arial"/>
                <w:sz w:val="16"/>
                <w:szCs w:val="16"/>
              </w:rPr>
              <w:t>B</w:t>
            </w:r>
          </w:p>
        </w:tc>
        <w:tc>
          <w:tcPr>
            <w:tcW w:w="5151" w:type="dxa"/>
            <w:shd w:val="solid" w:color="FFFFFF" w:fill="auto"/>
          </w:tcPr>
          <w:p w14:paraId="0F965062" w14:textId="5565CF5C" w:rsidR="00991968" w:rsidRPr="00C6761E" w:rsidRDefault="00991968" w:rsidP="00EB5E1A">
            <w:pPr>
              <w:pStyle w:val="TAL"/>
              <w:rPr>
                <w:rFonts w:cs="Arial"/>
                <w:sz w:val="16"/>
                <w:szCs w:val="16"/>
              </w:rPr>
            </w:pPr>
            <w:r w:rsidRPr="00C6761E">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C6761E" w:rsidRDefault="00991968" w:rsidP="00EB5E1A">
            <w:pPr>
              <w:pStyle w:val="TAC"/>
              <w:rPr>
                <w:rFonts w:cs="Arial"/>
                <w:sz w:val="16"/>
                <w:szCs w:val="16"/>
                <w:lang w:eastAsia="zh-CN"/>
              </w:rPr>
            </w:pPr>
            <w:r w:rsidRPr="00C6761E">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C6761E" w:rsidRDefault="002A1E9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3166DB5" w14:textId="3C9CD8AB" w:rsidR="002A1E97" w:rsidRPr="00C6761E" w:rsidRDefault="002A1E9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B94B0" w14:textId="0D774BFF" w:rsidR="002A1E97" w:rsidRPr="00C6761E" w:rsidRDefault="00144F20" w:rsidP="00DC320B">
            <w:pPr>
              <w:overflowPunct/>
              <w:autoSpaceDE/>
              <w:autoSpaceDN/>
              <w:adjustRightInd/>
              <w:spacing w:after="0"/>
              <w:jc w:val="center"/>
              <w:textAlignment w:val="auto"/>
              <w:rPr>
                <w:rFonts w:ascii="Arial" w:hAnsi="Arial" w:cs="Arial"/>
                <w:sz w:val="16"/>
                <w:szCs w:val="16"/>
              </w:rPr>
            </w:pPr>
            <w:hyperlink r:id="rId153" w:history="1">
              <w:r w:rsidR="002A1E97" w:rsidRPr="00C6761E">
                <w:rPr>
                  <w:rStyle w:val="Hyperlink"/>
                  <w:rFonts w:cs="Arial"/>
                  <w:color w:val="auto"/>
                  <w:sz w:val="16"/>
                  <w:szCs w:val="16"/>
                  <w:u w:val="none"/>
                </w:rPr>
                <w:t>CP-230212</w:t>
              </w:r>
            </w:hyperlink>
          </w:p>
        </w:tc>
        <w:tc>
          <w:tcPr>
            <w:tcW w:w="567" w:type="dxa"/>
            <w:shd w:val="solid" w:color="FFFFFF" w:fill="auto"/>
          </w:tcPr>
          <w:p w14:paraId="66041F44" w14:textId="71A1246D" w:rsidR="002A1E97" w:rsidRPr="00C6761E" w:rsidRDefault="002A1E97" w:rsidP="00EB5E1A">
            <w:pPr>
              <w:pStyle w:val="TAL"/>
              <w:rPr>
                <w:rFonts w:cs="Arial"/>
                <w:sz w:val="16"/>
                <w:szCs w:val="16"/>
              </w:rPr>
            </w:pPr>
            <w:r w:rsidRPr="00C6761E">
              <w:rPr>
                <w:rFonts w:cs="Arial"/>
                <w:sz w:val="16"/>
                <w:szCs w:val="16"/>
              </w:rPr>
              <w:t>0242</w:t>
            </w:r>
          </w:p>
        </w:tc>
        <w:tc>
          <w:tcPr>
            <w:tcW w:w="283" w:type="dxa"/>
            <w:shd w:val="solid" w:color="FFFFFF" w:fill="auto"/>
          </w:tcPr>
          <w:p w14:paraId="4730734E" w14:textId="590C607E" w:rsidR="002A1E97" w:rsidRPr="00C6761E" w:rsidRDefault="002A1E97" w:rsidP="00EB5E1A">
            <w:pPr>
              <w:pStyle w:val="TAC"/>
              <w:rPr>
                <w:rFonts w:cs="Arial"/>
                <w:sz w:val="16"/>
                <w:szCs w:val="16"/>
              </w:rPr>
            </w:pPr>
            <w:r w:rsidRPr="00C6761E">
              <w:rPr>
                <w:rFonts w:cs="Arial"/>
                <w:sz w:val="16"/>
                <w:szCs w:val="16"/>
              </w:rPr>
              <w:t>1</w:t>
            </w:r>
          </w:p>
        </w:tc>
        <w:tc>
          <w:tcPr>
            <w:tcW w:w="284" w:type="dxa"/>
            <w:shd w:val="solid" w:color="FFFFFF" w:fill="auto"/>
          </w:tcPr>
          <w:p w14:paraId="28C45DFD" w14:textId="5CB09D6A" w:rsidR="002A1E97" w:rsidRPr="00C6761E" w:rsidRDefault="002A1E97" w:rsidP="00EB5E1A">
            <w:pPr>
              <w:pStyle w:val="TAC"/>
              <w:rPr>
                <w:rFonts w:cs="Arial"/>
                <w:sz w:val="16"/>
                <w:szCs w:val="16"/>
              </w:rPr>
            </w:pPr>
            <w:r w:rsidRPr="00C6761E">
              <w:rPr>
                <w:rFonts w:cs="Arial"/>
                <w:sz w:val="16"/>
                <w:szCs w:val="16"/>
              </w:rPr>
              <w:t>B</w:t>
            </w:r>
          </w:p>
        </w:tc>
        <w:tc>
          <w:tcPr>
            <w:tcW w:w="5151" w:type="dxa"/>
            <w:shd w:val="solid" w:color="FFFFFF" w:fill="auto"/>
          </w:tcPr>
          <w:p w14:paraId="105686E8" w14:textId="0AFA5FFA" w:rsidR="002A1E97" w:rsidRPr="00C6761E" w:rsidRDefault="002A1E97" w:rsidP="00EB5E1A">
            <w:pPr>
              <w:pStyle w:val="TAL"/>
              <w:rPr>
                <w:rFonts w:cs="Arial"/>
                <w:sz w:val="16"/>
                <w:szCs w:val="16"/>
              </w:rPr>
            </w:pPr>
            <w:r w:rsidRPr="00C6761E">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C6761E" w:rsidRDefault="002A1E97" w:rsidP="00EB5E1A">
            <w:pPr>
              <w:pStyle w:val="TAC"/>
              <w:rPr>
                <w:rFonts w:cs="Arial"/>
                <w:sz w:val="16"/>
                <w:szCs w:val="16"/>
                <w:lang w:eastAsia="zh-CN"/>
              </w:rPr>
            </w:pPr>
            <w:r w:rsidRPr="00C6761E">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C6761E" w:rsidRDefault="0065682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10F5AEA" w14:textId="18B75231" w:rsidR="00656823" w:rsidRPr="00C6761E" w:rsidRDefault="0065682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51F92BB" w14:textId="4E18A478" w:rsidR="00656823" w:rsidRPr="00C6761E" w:rsidRDefault="00144F20" w:rsidP="00DC320B">
            <w:pPr>
              <w:overflowPunct/>
              <w:autoSpaceDE/>
              <w:autoSpaceDN/>
              <w:adjustRightInd/>
              <w:spacing w:after="0"/>
              <w:jc w:val="center"/>
              <w:textAlignment w:val="auto"/>
              <w:rPr>
                <w:rFonts w:ascii="Arial" w:hAnsi="Arial" w:cs="Arial"/>
                <w:sz w:val="16"/>
                <w:szCs w:val="16"/>
              </w:rPr>
            </w:pPr>
            <w:hyperlink r:id="rId154" w:history="1">
              <w:r w:rsidR="00656823" w:rsidRPr="00C6761E">
                <w:rPr>
                  <w:rStyle w:val="Hyperlink"/>
                  <w:rFonts w:cs="Arial"/>
                  <w:color w:val="auto"/>
                  <w:sz w:val="16"/>
                  <w:szCs w:val="16"/>
                  <w:u w:val="none"/>
                </w:rPr>
                <w:t>CP-230212</w:t>
              </w:r>
            </w:hyperlink>
          </w:p>
        </w:tc>
        <w:tc>
          <w:tcPr>
            <w:tcW w:w="567" w:type="dxa"/>
            <w:shd w:val="solid" w:color="FFFFFF" w:fill="auto"/>
          </w:tcPr>
          <w:p w14:paraId="374CF3F7" w14:textId="2E68C03A" w:rsidR="00656823" w:rsidRPr="00C6761E" w:rsidRDefault="00656823" w:rsidP="00EB5E1A">
            <w:pPr>
              <w:pStyle w:val="TAL"/>
              <w:rPr>
                <w:rFonts w:cs="Arial"/>
                <w:sz w:val="16"/>
                <w:szCs w:val="16"/>
              </w:rPr>
            </w:pPr>
            <w:r w:rsidRPr="00C6761E">
              <w:rPr>
                <w:rFonts w:cs="Arial"/>
                <w:sz w:val="16"/>
                <w:szCs w:val="16"/>
              </w:rPr>
              <w:t>0234</w:t>
            </w:r>
          </w:p>
        </w:tc>
        <w:tc>
          <w:tcPr>
            <w:tcW w:w="283" w:type="dxa"/>
            <w:shd w:val="solid" w:color="FFFFFF" w:fill="auto"/>
          </w:tcPr>
          <w:p w14:paraId="1E381104" w14:textId="2A863DEE" w:rsidR="00656823" w:rsidRPr="00C6761E" w:rsidRDefault="00656823" w:rsidP="00EB5E1A">
            <w:pPr>
              <w:pStyle w:val="TAC"/>
              <w:rPr>
                <w:rFonts w:cs="Arial"/>
                <w:sz w:val="16"/>
                <w:szCs w:val="16"/>
              </w:rPr>
            </w:pPr>
            <w:r w:rsidRPr="00C6761E">
              <w:rPr>
                <w:rFonts w:cs="Arial"/>
                <w:sz w:val="16"/>
                <w:szCs w:val="16"/>
              </w:rPr>
              <w:t>1</w:t>
            </w:r>
          </w:p>
        </w:tc>
        <w:tc>
          <w:tcPr>
            <w:tcW w:w="284" w:type="dxa"/>
            <w:shd w:val="solid" w:color="FFFFFF" w:fill="auto"/>
          </w:tcPr>
          <w:p w14:paraId="67F18876" w14:textId="2ED3AAC3" w:rsidR="00656823" w:rsidRPr="00C6761E" w:rsidRDefault="00656823" w:rsidP="00EB5E1A">
            <w:pPr>
              <w:pStyle w:val="TAC"/>
              <w:rPr>
                <w:rFonts w:cs="Arial"/>
                <w:sz w:val="16"/>
                <w:szCs w:val="16"/>
              </w:rPr>
            </w:pPr>
            <w:r w:rsidRPr="00C6761E">
              <w:rPr>
                <w:rFonts w:cs="Arial"/>
                <w:sz w:val="16"/>
                <w:szCs w:val="16"/>
              </w:rPr>
              <w:t>B</w:t>
            </w:r>
          </w:p>
        </w:tc>
        <w:tc>
          <w:tcPr>
            <w:tcW w:w="5151" w:type="dxa"/>
            <w:shd w:val="solid" w:color="FFFFFF" w:fill="auto"/>
          </w:tcPr>
          <w:p w14:paraId="380D180B" w14:textId="131F134E" w:rsidR="00656823" w:rsidRPr="00C6761E" w:rsidRDefault="00656823" w:rsidP="00EB5E1A">
            <w:pPr>
              <w:pStyle w:val="TAL"/>
              <w:rPr>
                <w:rFonts w:cs="Arial"/>
                <w:sz w:val="16"/>
                <w:szCs w:val="16"/>
              </w:rPr>
            </w:pPr>
            <w:r w:rsidRPr="00C6761E">
              <w:rPr>
                <w:rFonts w:cs="Arial"/>
                <w:sz w:val="16"/>
                <w:szCs w:val="16"/>
              </w:rPr>
              <w:t>Procedures for path switching between 5G ProSe UE-to-network relays</w:t>
            </w:r>
          </w:p>
        </w:tc>
        <w:tc>
          <w:tcPr>
            <w:tcW w:w="708" w:type="dxa"/>
            <w:shd w:val="solid" w:color="FFFFFF" w:fill="auto"/>
          </w:tcPr>
          <w:p w14:paraId="69603D87" w14:textId="71A4AAA4" w:rsidR="00656823" w:rsidRPr="00C6761E" w:rsidRDefault="00656823" w:rsidP="00EB5E1A">
            <w:pPr>
              <w:pStyle w:val="TAC"/>
              <w:rPr>
                <w:rFonts w:cs="Arial"/>
                <w:sz w:val="16"/>
                <w:szCs w:val="16"/>
                <w:lang w:eastAsia="zh-CN"/>
              </w:rPr>
            </w:pPr>
            <w:r w:rsidRPr="00C6761E">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C6761E" w:rsidRDefault="000915B8" w:rsidP="00EB5E1A">
            <w:pPr>
              <w:pStyle w:val="TAC"/>
              <w:rPr>
                <w:rFonts w:cs="Arial"/>
                <w:sz w:val="16"/>
                <w:szCs w:val="16"/>
                <w:lang w:eastAsia="zh-CN"/>
              </w:rPr>
            </w:pPr>
            <w:r w:rsidRPr="00C6761E">
              <w:rPr>
                <w:rFonts w:cs="Arial"/>
                <w:sz w:val="16"/>
                <w:szCs w:val="16"/>
                <w:lang w:eastAsia="zh-CN"/>
              </w:rPr>
              <w:lastRenderedPageBreak/>
              <w:t>2023-12</w:t>
            </w:r>
          </w:p>
        </w:tc>
        <w:tc>
          <w:tcPr>
            <w:tcW w:w="800" w:type="dxa"/>
            <w:shd w:val="solid" w:color="FFFFFF" w:fill="auto"/>
          </w:tcPr>
          <w:p w14:paraId="47227C3E" w14:textId="6C7BB7CD" w:rsidR="000915B8" w:rsidRPr="00C6761E" w:rsidRDefault="000915B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053490" w14:textId="1E7F91A0" w:rsidR="000915B8" w:rsidRPr="00C6761E" w:rsidRDefault="00144F20" w:rsidP="00DC320B">
            <w:pPr>
              <w:overflowPunct/>
              <w:autoSpaceDE/>
              <w:autoSpaceDN/>
              <w:adjustRightInd/>
              <w:spacing w:after="0"/>
              <w:jc w:val="center"/>
              <w:textAlignment w:val="auto"/>
              <w:rPr>
                <w:rFonts w:ascii="Arial" w:hAnsi="Arial" w:cs="Arial"/>
                <w:sz w:val="16"/>
                <w:szCs w:val="16"/>
              </w:rPr>
            </w:pPr>
            <w:hyperlink r:id="rId155" w:history="1">
              <w:r w:rsidR="000915B8" w:rsidRPr="00C6761E">
                <w:rPr>
                  <w:rStyle w:val="Hyperlink"/>
                  <w:rFonts w:cs="Arial"/>
                  <w:color w:val="auto"/>
                  <w:sz w:val="16"/>
                  <w:szCs w:val="16"/>
                  <w:u w:val="none"/>
                </w:rPr>
                <w:t>CP-230213</w:t>
              </w:r>
            </w:hyperlink>
          </w:p>
        </w:tc>
        <w:tc>
          <w:tcPr>
            <w:tcW w:w="567" w:type="dxa"/>
            <w:shd w:val="solid" w:color="FFFFFF" w:fill="auto"/>
          </w:tcPr>
          <w:p w14:paraId="0FBE2A38" w14:textId="3752D7BE" w:rsidR="000915B8" w:rsidRPr="00C6761E" w:rsidRDefault="000915B8" w:rsidP="00EB5E1A">
            <w:pPr>
              <w:pStyle w:val="TAL"/>
              <w:rPr>
                <w:rFonts w:cs="Arial"/>
                <w:sz w:val="16"/>
                <w:szCs w:val="16"/>
              </w:rPr>
            </w:pPr>
            <w:r w:rsidRPr="00C6761E">
              <w:rPr>
                <w:rFonts w:cs="Arial"/>
                <w:sz w:val="16"/>
                <w:szCs w:val="16"/>
              </w:rPr>
              <w:t>0260</w:t>
            </w:r>
          </w:p>
        </w:tc>
        <w:tc>
          <w:tcPr>
            <w:tcW w:w="283" w:type="dxa"/>
            <w:shd w:val="solid" w:color="FFFFFF" w:fill="auto"/>
          </w:tcPr>
          <w:p w14:paraId="0D6658C6" w14:textId="1BEEF6CC" w:rsidR="000915B8" w:rsidRPr="00C6761E" w:rsidRDefault="000915B8" w:rsidP="00EB5E1A">
            <w:pPr>
              <w:pStyle w:val="TAC"/>
              <w:rPr>
                <w:rFonts w:cs="Arial"/>
                <w:sz w:val="16"/>
                <w:szCs w:val="16"/>
              </w:rPr>
            </w:pPr>
            <w:r w:rsidRPr="00C6761E">
              <w:rPr>
                <w:rFonts w:cs="Arial"/>
                <w:sz w:val="16"/>
                <w:szCs w:val="16"/>
              </w:rPr>
              <w:t>1</w:t>
            </w:r>
          </w:p>
        </w:tc>
        <w:tc>
          <w:tcPr>
            <w:tcW w:w="284" w:type="dxa"/>
            <w:shd w:val="solid" w:color="FFFFFF" w:fill="auto"/>
          </w:tcPr>
          <w:p w14:paraId="2A6860C6" w14:textId="4D1C919B" w:rsidR="000915B8" w:rsidRPr="00C6761E" w:rsidRDefault="000915B8" w:rsidP="00EB5E1A">
            <w:pPr>
              <w:pStyle w:val="TAC"/>
              <w:rPr>
                <w:rFonts w:cs="Arial"/>
                <w:sz w:val="16"/>
                <w:szCs w:val="16"/>
              </w:rPr>
            </w:pPr>
            <w:r w:rsidRPr="00C6761E">
              <w:rPr>
                <w:rFonts w:cs="Arial"/>
                <w:sz w:val="16"/>
                <w:szCs w:val="16"/>
              </w:rPr>
              <w:t>B</w:t>
            </w:r>
          </w:p>
        </w:tc>
        <w:tc>
          <w:tcPr>
            <w:tcW w:w="5151" w:type="dxa"/>
            <w:shd w:val="solid" w:color="FFFFFF" w:fill="auto"/>
          </w:tcPr>
          <w:p w14:paraId="0155524B" w14:textId="25866A9F" w:rsidR="000915B8" w:rsidRPr="00C6761E" w:rsidRDefault="000915B8" w:rsidP="00EB5E1A">
            <w:pPr>
              <w:pStyle w:val="TAL"/>
              <w:rPr>
                <w:rFonts w:cs="Arial"/>
                <w:sz w:val="16"/>
                <w:szCs w:val="16"/>
              </w:rPr>
            </w:pPr>
            <w:r w:rsidRPr="00C6761E">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C6761E" w:rsidRDefault="000915B8" w:rsidP="00EB5E1A">
            <w:pPr>
              <w:pStyle w:val="TAC"/>
              <w:rPr>
                <w:rFonts w:cs="Arial"/>
                <w:sz w:val="16"/>
                <w:szCs w:val="16"/>
                <w:lang w:eastAsia="zh-CN"/>
              </w:rPr>
            </w:pPr>
            <w:r w:rsidRPr="00C6761E">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C6761E" w:rsidRDefault="0049000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7C2972" w14:textId="4451277B" w:rsidR="0049000C" w:rsidRPr="00C6761E" w:rsidRDefault="0049000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94EFE38" w14:textId="4098913C" w:rsidR="0049000C" w:rsidRPr="00C6761E" w:rsidRDefault="00144F20" w:rsidP="00DC320B">
            <w:pPr>
              <w:overflowPunct/>
              <w:autoSpaceDE/>
              <w:autoSpaceDN/>
              <w:adjustRightInd/>
              <w:spacing w:after="0"/>
              <w:jc w:val="center"/>
              <w:textAlignment w:val="auto"/>
              <w:rPr>
                <w:rFonts w:ascii="Arial" w:hAnsi="Arial" w:cs="Arial"/>
                <w:sz w:val="16"/>
                <w:szCs w:val="16"/>
              </w:rPr>
            </w:pPr>
            <w:hyperlink r:id="rId156" w:history="1">
              <w:r w:rsidR="0049000C" w:rsidRPr="00C6761E">
                <w:rPr>
                  <w:rStyle w:val="Hyperlink"/>
                  <w:rFonts w:cs="Arial"/>
                  <w:color w:val="auto"/>
                  <w:sz w:val="16"/>
                  <w:szCs w:val="16"/>
                  <w:u w:val="none"/>
                </w:rPr>
                <w:t>CP-230212</w:t>
              </w:r>
            </w:hyperlink>
          </w:p>
        </w:tc>
        <w:tc>
          <w:tcPr>
            <w:tcW w:w="567" w:type="dxa"/>
            <w:shd w:val="solid" w:color="FFFFFF" w:fill="auto"/>
          </w:tcPr>
          <w:p w14:paraId="367B61DE" w14:textId="1CC3A624" w:rsidR="0049000C" w:rsidRPr="00C6761E" w:rsidRDefault="0049000C" w:rsidP="00EB5E1A">
            <w:pPr>
              <w:pStyle w:val="TAL"/>
              <w:rPr>
                <w:rFonts w:cs="Arial"/>
                <w:sz w:val="16"/>
                <w:szCs w:val="16"/>
              </w:rPr>
            </w:pPr>
            <w:r w:rsidRPr="00C6761E">
              <w:rPr>
                <w:rFonts w:cs="Arial"/>
                <w:sz w:val="16"/>
                <w:szCs w:val="16"/>
              </w:rPr>
              <w:t>0251</w:t>
            </w:r>
          </w:p>
        </w:tc>
        <w:tc>
          <w:tcPr>
            <w:tcW w:w="283" w:type="dxa"/>
            <w:shd w:val="solid" w:color="FFFFFF" w:fill="auto"/>
          </w:tcPr>
          <w:p w14:paraId="36664BFA" w14:textId="02561CEA" w:rsidR="0049000C" w:rsidRPr="00C6761E" w:rsidRDefault="0049000C" w:rsidP="00EB5E1A">
            <w:pPr>
              <w:pStyle w:val="TAC"/>
              <w:rPr>
                <w:rFonts w:cs="Arial"/>
                <w:sz w:val="16"/>
                <w:szCs w:val="16"/>
              </w:rPr>
            </w:pPr>
            <w:r w:rsidRPr="00C6761E">
              <w:rPr>
                <w:rFonts w:cs="Arial"/>
                <w:sz w:val="16"/>
                <w:szCs w:val="16"/>
              </w:rPr>
              <w:t>1</w:t>
            </w:r>
          </w:p>
        </w:tc>
        <w:tc>
          <w:tcPr>
            <w:tcW w:w="284" w:type="dxa"/>
            <w:shd w:val="solid" w:color="FFFFFF" w:fill="auto"/>
          </w:tcPr>
          <w:p w14:paraId="0D7D96DB" w14:textId="611E3C98" w:rsidR="0049000C" w:rsidRPr="00C6761E" w:rsidRDefault="0049000C" w:rsidP="00EB5E1A">
            <w:pPr>
              <w:pStyle w:val="TAC"/>
              <w:rPr>
                <w:rFonts w:cs="Arial"/>
                <w:sz w:val="16"/>
                <w:szCs w:val="16"/>
              </w:rPr>
            </w:pPr>
            <w:r w:rsidRPr="00C6761E">
              <w:rPr>
                <w:rFonts w:cs="Arial"/>
                <w:sz w:val="16"/>
                <w:szCs w:val="16"/>
              </w:rPr>
              <w:t>B</w:t>
            </w:r>
          </w:p>
        </w:tc>
        <w:tc>
          <w:tcPr>
            <w:tcW w:w="5151" w:type="dxa"/>
            <w:shd w:val="solid" w:color="FFFFFF" w:fill="auto"/>
          </w:tcPr>
          <w:p w14:paraId="26110BA7" w14:textId="1D0B8F48" w:rsidR="0049000C" w:rsidRPr="00C6761E" w:rsidRDefault="0049000C" w:rsidP="00EB5E1A">
            <w:pPr>
              <w:pStyle w:val="TAL"/>
              <w:rPr>
                <w:rFonts w:cs="Arial"/>
                <w:sz w:val="16"/>
                <w:szCs w:val="16"/>
              </w:rPr>
            </w:pPr>
            <w:r w:rsidRPr="00C6761E">
              <w:rPr>
                <w:rFonts w:cs="Arial"/>
                <w:sz w:val="16"/>
                <w:szCs w:val="16"/>
              </w:rPr>
              <w:t>U2U link release procedure</w:t>
            </w:r>
          </w:p>
        </w:tc>
        <w:tc>
          <w:tcPr>
            <w:tcW w:w="708" w:type="dxa"/>
            <w:shd w:val="solid" w:color="FFFFFF" w:fill="auto"/>
          </w:tcPr>
          <w:p w14:paraId="76F8D311" w14:textId="631A02BE" w:rsidR="0049000C" w:rsidRPr="00C6761E" w:rsidRDefault="0049000C" w:rsidP="00EB5E1A">
            <w:pPr>
              <w:pStyle w:val="TAC"/>
              <w:rPr>
                <w:rFonts w:cs="Arial"/>
                <w:sz w:val="16"/>
                <w:szCs w:val="16"/>
                <w:lang w:eastAsia="zh-CN"/>
              </w:rPr>
            </w:pPr>
            <w:r w:rsidRPr="00C6761E">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C6761E" w:rsidRDefault="005F25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C127AF" w14:textId="2F565997" w:rsidR="005F2591" w:rsidRPr="00C6761E" w:rsidRDefault="005F25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21C186C" w14:textId="07517309" w:rsidR="005F2591" w:rsidRPr="00C6761E" w:rsidRDefault="00144F20" w:rsidP="00DC320B">
            <w:pPr>
              <w:overflowPunct/>
              <w:autoSpaceDE/>
              <w:autoSpaceDN/>
              <w:adjustRightInd/>
              <w:spacing w:after="0"/>
              <w:jc w:val="center"/>
              <w:textAlignment w:val="auto"/>
              <w:rPr>
                <w:rFonts w:ascii="Arial" w:hAnsi="Arial" w:cs="Arial"/>
                <w:sz w:val="16"/>
                <w:szCs w:val="16"/>
              </w:rPr>
            </w:pPr>
            <w:hyperlink r:id="rId157" w:history="1">
              <w:r w:rsidR="005F2591" w:rsidRPr="00C6761E">
                <w:rPr>
                  <w:rStyle w:val="Hyperlink"/>
                  <w:rFonts w:cs="Arial"/>
                  <w:color w:val="auto"/>
                  <w:sz w:val="16"/>
                  <w:szCs w:val="16"/>
                  <w:u w:val="none"/>
                </w:rPr>
                <w:t>CP-230212</w:t>
              </w:r>
            </w:hyperlink>
          </w:p>
        </w:tc>
        <w:tc>
          <w:tcPr>
            <w:tcW w:w="567" w:type="dxa"/>
            <w:shd w:val="solid" w:color="FFFFFF" w:fill="auto"/>
          </w:tcPr>
          <w:p w14:paraId="1AE1DBC0" w14:textId="6134C399" w:rsidR="005F2591" w:rsidRPr="00C6761E" w:rsidRDefault="005F2591" w:rsidP="00EB5E1A">
            <w:pPr>
              <w:pStyle w:val="TAL"/>
              <w:rPr>
                <w:rFonts w:cs="Arial"/>
                <w:sz w:val="16"/>
                <w:szCs w:val="16"/>
              </w:rPr>
            </w:pPr>
            <w:r w:rsidRPr="00C6761E">
              <w:rPr>
                <w:rFonts w:cs="Arial"/>
                <w:sz w:val="16"/>
                <w:szCs w:val="16"/>
              </w:rPr>
              <w:t>0248</w:t>
            </w:r>
          </w:p>
        </w:tc>
        <w:tc>
          <w:tcPr>
            <w:tcW w:w="283" w:type="dxa"/>
            <w:shd w:val="solid" w:color="FFFFFF" w:fill="auto"/>
          </w:tcPr>
          <w:p w14:paraId="65B81988" w14:textId="0CDBE673" w:rsidR="005F2591" w:rsidRPr="00C6761E" w:rsidRDefault="005F2591" w:rsidP="00EB5E1A">
            <w:pPr>
              <w:pStyle w:val="TAC"/>
              <w:rPr>
                <w:rFonts w:cs="Arial"/>
                <w:sz w:val="16"/>
                <w:szCs w:val="16"/>
              </w:rPr>
            </w:pPr>
            <w:r w:rsidRPr="00C6761E">
              <w:rPr>
                <w:rFonts w:cs="Arial"/>
                <w:sz w:val="16"/>
                <w:szCs w:val="16"/>
              </w:rPr>
              <w:t>1</w:t>
            </w:r>
          </w:p>
        </w:tc>
        <w:tc>
          <w:tcPr>
            <w:tcW w:w="284" w:type="dxa"/>
            <w:shd w:val="solid" w:color="FFFFFF" w:fill="auto"/>
          </w:tcPr>
          <w:p w14:paraId="62B86CDE" w14:textId="720B569A" w:rsidR="005F2591" w:rsidRPr="00C6761E" w:rsidRDefault="005F2591" w:rsidP="00EB5E1A">
            <w:pPr>
              <w:pStyle w:val="TAC"/>
              <w:rPr>
                <w:rFonts w:cs="Arial"/>
                <w:sz w:val="16"/>
                <w:szCs w:val="16"/>
              </w:rPr>
            </w:pPr>
            <w:r w:rsidRPr="00C6761E">
              <w:rPr>
                <w:rFonts w:cs="Arial"/>
                <w:sz w:val="16"/>
                <w:szCs w:val="16"/>
              </w:rPr>
              <w:t>B</w:t>
            </w:r>
          </w:p>
        </w:tc>
        <w:tc>
          <w:tcPr>
            <w:tcW w:w="5151" w:type="dxa"/>
            <w:shd w:val="solid" w:color="FFFFFF" w:fill="auto"/>
          </w:tcPr>
          <w:p w14:paraId="58356128" w14:textId="63346873" w:rsidR="005F2591" w:rsidRPr="00C6761E" w:rsidRDefault="005F2591" w:rsidP="00EB5E1A">
            <w:pPr>
              <w:pStyle w:val="TAL"/>
              <w:rPr>
                <w:rFonts w:cs="Arial"/>
                <w:sz w:val="16"/>
                <w:szCs w:val="16"/>
              </w:rPr>
            </w:pPr>
            <w:r w:rsidRPr="00C6761E">
              <w:rPr>
                <w:rFonts w:cs="Arial"/>
                <w:sz w:val="16"/>
                <w:szCs w:val="16"/>
              </w:rPr>
              <w:t>General introduction of U2U relay</w:t>
            </w:r>
          </w:p>
        </w:tc>
        <w:tc>
          <w:tcPr>
            <w:tcW w:w="708" w:type="dxa"/>
            <w:shd w:val="solid" w:color="FFFFFF" w:fill="auto"/>
          </w:tcPr>
          <w:p w14:paraId="12DD1393" w14:textId="7B6ED205" w:rsidR="005F2591" w:rsidRPr="00C6761E" w:rsidRDefault="005F2591" w:rsidP="00EB5E1A">
            <w:pPr>
              <w:pStyle w:val="TAC"/>
              <w:rPr>
                <w:rFonts w:cs="Arial"/>
                <w:sz w:val="16"/>
                <w:szCs w:val="16"/>
                <w:lang w:eastAsia="zh-CN"/>
              </w:rPr>
            </w:pPr>
            <w:r w:rsidRPr="00C6761E">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C6761E" w:rsidRDefault="00033FD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005A3F5" w14:textId="7BB44FD4" w:rsidR="00033FD8" w:rsidRPr="00C6761E" w:rsidRDefault="00033FD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6FB45D" w14:textId="2983DBCE" w:rsidR="00033FD8" w:rsidRPr="00C6761E" w:rsidRDefault="00144F20" w:rsidP="00DC320B">
            <w:pPr>
              <w:overflowPunct/>
              <w:autoSpaceDE/>
              <w:autoSpaceDN/>
              <w:adjustRightInd/>
              <w:spacing w:after="0"/>
              <w:jc w:val="center"/>
              <w:textAlignment w:val="auto"/>
              <w:rPr>
                <w:rFonts w:ascii="Arial" w:hAnsi="Arial" w:cs="Arial"/>
                <w:sz w:val="16"/>
                <w:szCs w:val="16"/>
              </w:rPr>
            </w:pPr>
            <w:hyperlink r:id="rId158" w:history="1">
              <w:r w:rsidR="00033FD8" w:rsidRPr="00C6761E">
                <w:rPr>
                  <w:rStyle w:val="Hyperlink"/>
                  <w:rFonts w:cs="Arial"/>
                  <w:color w:val="auto"/>
                  <w:sz w:val="16"/>
                  <w:szCs w:val="16"/>
                  <w:u w:val="none"/>
                </w:rPr>
                <w:t>CP-230213</w:t>
              </w:r>
            </w:hyperlink>
          </w:p>
        </w:tc>
        <w:tc>
          <w:tcPr>
            <w:tcW w:w="567" w:type="dxa"/>
            <w:shd w:val="solid" w:color="FFFFFF" w:fill="auto"/>
          </w:tcPr>
          <w:p w14:paraId="5F671CC4" w14:textId="35878063" w:rsidR="00033FD8" w:rsidRPr="00C6761E" w:rsidRDefault="00033FD8" w:rsidP="00EB5E1A">
            <w:pPr>
              <w:pStyle w:val="TAL"/>
              <w:rPr>
                <w:rFonts w:cs="Arial"/>
                <w:sz w:val="16"/>
                <w:szCs w:val="16"/>
              </w:rPr>
            </w:pPr>
            <w:r w:rsidRPr="00C6761E">
              <w:rPr>
                <w:rFonts w:cs="Arial"/>
                <w:sz w:val="16"/>
                <w:szCs w:val="16"/>
              </w:rPr>
              <w:t>0262</w:t>
            </w:r>
          </w:p>
        </w:tc>
        <w:tc>
          <w:tcPr>
            <w:tcW w:w="283" w:type="dxa"/>
            <w:shd w:val="solid" w:color="FFFFFF" w:fill="auto"/>
          </w:tcPr>
          <w:p w14:paraId="11C761E6" w14:textId="1D8B6C61" w:rsidR="00033FD8" w:rsidRPr="00C6761E" w:rsidRDefault="00033FD8" w:rsidP="00EB5E1A">
            <w:pPr>
              <w:pStyle w:val="TAC"/>
              <w:rPr>
                <w:rFonts w:cs="Arial"/>
                <w:sz w:val="16"/>
                <w:szCs w:val="16"/>
              </w:rPr>
            </w:pPr>
            <w:r w:rsidRPr="00C6761E">
              <w:rPr>
                <w:rFonts w:cs="Arial"/>
                <w:sz w:val="16"/>
                <w:szCs w:val="16"/>
              </w:rPr>
              <w:t>1</w:t>
            </w:r>
          </w:p>
        </w:tc>
        <w:tc>
          <w:tcPr>
            <w:tcW w:w="284" w:type="dxa"/>
            <w:shd w:val="solid" w:color="FFFFFF" w:fill="auto"/>
          </w:tcPr>
          <w:p w14:paraId="29036E1A" w14:textId="33C71A8D" w:rsidR="00033FD8" w:rsidRPr="00C6761E" w:rsidRDefault="00033FD8" w:rsidP="00EB5E1A">
            <w:pPr>
              <w:pStyle w:val="TAC"/>
              <w:rPr>
                <w:rFonts w:cs="Arial"/>
                <w:sz w:val="16"/>
                <w:szCs w:val="16"/>
              </w:rPr>
            </w:pPr>
            <w:r w:rsidRPr="00C6761E">
              <w:rPr>
                <w:rFonts w:cs="Arial"/>
                <w:sz w:val="16"/>
                <w:szCs w:val="16"/>
              </w:rPr>
              <w:t>B</w:t>
            </w:r>
          </w:p>
        </w:tc>
        <w:tc>
          <w:tcPr>
            <w:tcW w:w="5151" w:type="dxa"/>
            <w:shd w:val="solid" w:color="FFFFFF" w:fill="auto"/>
          </w:tcPr>
          <w:p w14:paraId="03A3A21B" w14:textId="0B1DE849" w:rsidR="00033FD8" w:rsidRPr="00C6761E" w:rsidRDefault="00033FD8" w:rsidP="00EB5E1A">
            <w:pPr>
              <w:pStyle w:val="TAL"/>
              <w:rPr>
                <w:rFonts w:cs="Arial"/>
                <w:sz w:val="16"/>
                <w:szCs w:val="16"/>
              </w:rPr>
            </w:pPr>
            <w:r w:rsidRPr="00C6761E">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C6761E" w:rsidRDefault="00033FD8" w:rsidP="00EB5E1A">
            <w:pPr>
              <w:pStyle w:val="TAC"/>
              <w:rPr>
                <w:rFonts w:cs="Arial"/>
                <w:sz w:val="16"/>
                <w:szCs w:val="16"/>
                <w:lang w:eastAsia="zh-CN"/>
              </w:rPr>
            </w:pPr>
            <w:r w:rsidRPr="00C6761E">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C6761E" w:rsidRDefault="00436D6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CE91CCD" w14:textId="5B0AE2AC" w:rsidR="00436D65" w:rsidRPr="00C6761E" w:rsidRDefault="00436D6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02C090" w14:textId="1C808DA5" w:rsidR="00436D65" w:rsidRPr="00C6761E" w:rsidRDefault="00144F20" w:rsidP="00DC320B">
            <w:pPr>
              <w:overflowPunct/>
              <w:autoSpaceDE/>
              <w:autoSpaceDN/>
              <w:adjustRightInd/>
              <w:spacing w:after="0"/>
              <w:jc w:val="center"/>
              <w:textAlignment w:val="auto"/>
              <w:rPr>
                <w:rFonts w:ascii="Arial" w:hAnsi="Arial" w:cs="Arial"/>
                <w:sz w:val="16"/>
                <w:szCs w:val="16"/>
              </w:rPr>
            </w:pPr>
            <w:hyperlink r:id="rId159" w:history="1">
              <w:r w:rsidR="00436D65" w:rsidRPr="00C6761E">
                <w:rPr>
                  <w:rStyle w:val="Hyperlink"/>
                  <w:rFonts w:cs="Arial"/>
                  <w:color w:val="auto"/>
                  <w:sz w:val="16"/>
                  <w:szCs w:val="16"/>
                  <w:u w:val="none"/>
                </w:rPr>
                <w:t>CP-230213</w:t>
              </w:r>
            </w:hyperlink>
          </w:p>
        </w:tc>
        <w:tc>
          <w:tcPr>
            <w:tcW w:w="567" w:type="dxa"/>
            <w:shd w:val="solid" w:color="FFFFFF" w:fill="auto"/>
          </w:tcPr>
          <w:p w14:paraId="52A210DB" w14:textId="101A6591" w:rsidR="00436D65" w:rsidRPr="00C6761E" w:rsidRDefault="00436D65" w:rsidP="00EB5E1A">
            <w:pPr>
              <w:pStyle w:val="TAL"/>
              <w:rPr>
                <w:rFonts w:cs="Arial"/>
                <w:sz w:val="16"/>
                <w:szCs w:val="16"/>
              </w:rPr>
            </w:pPr>
            <w:r w:rsidRPr="00C6761E">
              <w:rPr>
                <w:rFonts w:cs="Arial"/>
                <w:sz w:val="16"/>
                <w:szCs w:val="16"/>
              </w:rPr>
              <w:t>0276</w:t>
            </w:r>
          </w:p>
        </w:tc>
        <w:tc>
          <w:tcPr>
            <w:tcW w:w="283" w:type="dxa"/>
            <w:shd w:val="solid" w:color="FFFFFF" w:fill="auto"/>
          </w:tcPr>
          <w:p w14:paraId="2E6D7268" w14:textId="0FB726E5" w:rsidR="00436D65" w:rsidRPr="00C6761E" w:rsidRDefault="00436D65" w:rsidP="00EB5E1A">
            <w:pPr>
              <w:pStyle w:val="TAC"/>
              <w:rPr>
                <w:rFonts w:cs="Arial"/>
                <w:sz w:val="16"/>
                <w:szCs w:val="16"/>
              </w:rPr>
            </w:pPr>
            <w:r w:rsidRPr="00C6761E">
              <w:rPr>
                <w:rFonts w:cs="Arial"/>
                <w:sz w:val="16"/>
                <w:szCs w:val="16"/>
              </w:rPr>
              <w:t>1</w:t>
            </w:r>
          </w:p>
        </w:tc>
        <w:tc>
          <w:tcPr>
            <w:tcW w:w="284" w:type="dxa"/>
            <w:shd w:val="solid" w:color="FFFFFF" w:fill="auto"/>
          </w:tcPr>
          <w:p w14:paraId="37CAD93F" w14:textId="5DF2B8B0" w:rsidR="00436D65" w:rsidRPr="00C6761E" w:rsidRDefault="00436D65" w:rsidP="00EB5E1A">
            <w:pPr>
              <w:pStyle w:val="TAC"/>
              <w:rPr>
                <w:rFonts w:cs="Arial"/>
                <w:sz w:val="16"/>
                <w:szCs w:val="16"/>
              </w:rPr>
            </w:pPr>
            <w:r w:rsidRPr="00C6761E">
              <w:rPr>
                <w:rFonts w:cs="Arial"/>
                <w:sz w:val="16"/>
                <w:szCs w:val="16"/>
              </w:rPr>
              <w:t>B</w:t>
            </w:r>
          </w:p>
        </w:tc>
        <w:tc>
          <w:tcPr>
            <w:tcW w:w="5151" w:type="dxa"/>
            <w:shd w:val="solid" w:color="FFFFFF" w:fill="auto"/>
          </w:tcPr>
          <w:p w14:paraId="7BFD1B14" w14:textId="0AA68432" w:rsidR="00436D65" w:rsidRPr="00C6761E" w:rsidRDefault="00436D65" w:rsidP="00EB5E1A">
            <w:pPr>
              <w:pStyle w:val="TAL"/>
              <w:rPr>
                <w:rFonts w:cs="Arial"/>
                <w:sz w:val="16"/>
                <w:szCs w:val="16"/>
              </w:rPr>
            </w:pPr>
            <w:r w:rsidRPr="00C6761E">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C6761E" w:rsidRDefault="00436D65" w:rsidP="00EB5E1A">
            <w:pPr>
              <w:pStyle w:val="TAC"/>
              <w:rPr>
                <w:rFonts w:cs="Arial"/>
                <w:sz w:val="16"/>
                <w:szCs w:val="16"/>
                <w:lang w:eastAsia="zh-CN"/>
              </w:rPr>
            </w:pPr>
            <w:r w:rsidRPr="00C6761E">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C6761E" w:rsidRDefault="00D47D8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5A4D0FB" w14:textId="17DA8C9B" w:rsidR="00D47D80" w:rsidRPr="00C6761E" w:rsidRDefault="00D47D8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EF1DFEA" w14:textId="31513BD9" w:rsidR="00D47D80" w:rsidRPr="00C6761E" w:rsidRDefault="00144F20" w:rsidP="00DC320B">
            <w:pPr>
              <w:overflowPunct/>
              <w:autoSpaceDE/>
              <w:autoSpaceDN/>
              <w:adjustRightInd/>
              <w:spacing w:after="0"/>
              <w:jc w:val="center"/>
              <w:textAlignment w:val="auto"/>
              <w:rPr>
                <w:rFonts w:ascii="Arial" w:hAnsi="Arial" w:cs="Arial"/>
                <w:sz w:val="16"/>
                <w:szCs w:val="16"/>
              </w:rPr>
            </w:pPr>
            <w:hyperlink r:id="rId160" w:history="1">
              <w:r w:rsidR="00D47D80" w:rsidRPr="00C6761E">
                <w:rPr>
                  <w:rStyle w:val="Hyperlink"/>
                  <w:rFonts w:cs="Arial"/>
                  <w:color w:val="auto"/>
                  <w:sz w:val="16"/>
                  <w:szCs w:val="16"/>
                  <w:u w:val="none"/>
                </w:rPr>
                <w:t>CP-230213</w:t>
              </w:r>
            </w:hyperlink>
          </w:p>
        </w:tc>
        <w:tc>
          <w:tcPr>
            <w:tcW w:w="567" w:type="dxa"/>
            <w:shd w:val="solid" w:color="FFFFFF" w:fill="auto"/>
          </w:tcPr>
          <w:p w14:paraId="4027C65C" w14:textId="6E02126F" w:rsidR="00D47D80" w:rsidRPr="00C6761E" w:rsidRDefault="00D47D80" w:rsidP="00EB5E1A">
            <w:pPr>
              <w:pStyle w:val="TAL"/>
              <w:rPr>
                <w:rFonts w:cs="Arial"/>
                <w:sz w:val="16"/>
                <w:szCs w:val="16"/>
              </w:rPr>
            </w:pPr>
            <w:r w:rsidRPr="00C6761E">
              <w:rPr>
                <w:rFonts w:cs="Arial"/>
                <w:sz w:val="16"/>
                <w:szCs w:val="16"/>
              </w:rPr>
              <w:t>0270</w:t>
            </w:r>
          </w:p>
        </w:tc>
        <w:tc>
          <w:tcPr>
            <w:tcW w:w="283" w:type="dxa"/>
            <w:shd w:val="solid" w:color="FFFFFF" w:fill="auto"/>
          </w:tcPr>
          <w:p w14:paraId="50F193A8" w14:textId="2C0C948F" w:rsidR="00D47D80" w:rsidRPr="00C6761E" w:rsidRDefault="00D47D80" w:rsidP="00EB5E1A">
            <w:pPr>
              <w:pStyle w:val="TAC"/>
              <w:rPr>
                <w:rFonts w:cs="Arial"/>
                <w:sz w:val="16"/>
                <w:szCs w:val="16"/>
              </w:rPr>
            </w:pPr>
            <w:r w:rsidRPr="00C6761E">
              <w:rPr>
                <w:rFonts w:cs="Arial"/>
                <w:sz w:val="16"/>
                <w:szCs w:val="16"/>
              </w:rPr>
              <w:t>1</w:t>
            </w:r>
          </w:p>
        </w:tc>
        <w:tc>
          <w:tcPr>
            <w:tcW w:w="284" w:type="dxa"/>
            <w:shd w:val="solid" w:color="FFFFFF" w:fill="auto"/>
          </w:tcPr>
          <w:p w14:paraId="5EBA84DF" w14:textId="54E05D80" w:rsidR="00D47D80" w:rsidRPr="00C6761E" w:rsidRDefault="00D47D80" w:rsidP="00EB5E1A">
            <w:pPr>
              <w:pStyle w:val="TAC"/>
              <w:rPr>
                <w:rFonts w:cs="Arial"/>
                <w:sz w:val="16"/>
                <w:szCs w:val="16"/>
              </w:rPr>
            </w:pPr>
            <w:r w:rsidRPr="00C6761E">
              <w:rPr>
                <w:rFonts w:cs="Arial"/>
                <w:sz w:val="16"/>
                <w:szCs w:val="16"/>
              </w:rPr>
              <w:t>F</w:t>
            </w:r>
          </w:p>
        </w:tc>
        <w:tc>
          <w:tcPr>
            <w:tcW w:w="5151" w:type="dxa"/>
            <w:shd w:val="solid" w:color="FFFFFF" w:fill="auto"/>
          </w:tcPr>
          <w:p w14:paraId="34884DFB" w14:textId="61549892" w:rsidR="00D47D80" w:rsidRPr="00C6761E" w:rsidRDefault="00D47D80" w:rsidP="00EB5E1A">
            <w:pPr>
              <w:pStyle w:val="TAL"/>
              <w:rPr>
                <w:rFonts w:cs="Arial"/>
                <w:sz w:val="16"/>
                <w:szCs w:val="16"/>
              </w:rPr>
            </w:pPr>
            <w:r w:rsidRPr="00C6761E">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C6761E" w:rsidRDefault="00D47D80" w:rsidP="00EB5E1A">
            <w:pPr>
              <w:pStyle w:val="TAC"/>
              <w:rPr>
                <w:rFonts w:cs="Arial"/>
                <w:sz w:val="16"/>
                <w:szCs w:val="16"/>
                <w:lang w:eastAsia="zh-CN"/>
              </w:rPr>
            </w:pPr>
            <w:r w:rsidRPr="00C6761E">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C6761E" w:rsidRDefault="0076455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BD08CF5" w14:textId="41A33F41" w:rsidR="0076455B" w:rsidRPr="00C6761E" w:rsidRDefault="0076455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BC7503" w14:textId="6DDCE233" w:rsidR="0076455B" w:rsidRPr="00C6761E" w:rsidRDefault="00144F20" w:rsidP="00DC320B">
            <w:pPr>
              <w:overflowPunct/>
              <w:autoSpaceDE/>
              <w:autoSpaceDN/>
              <w:adjustRightInd/>
              <w:spacing w:after="0"/>
              <w:jc w:val="center"/>
              <w:textAlignment w:val="auto"/>
              <w:rPr>
                <w:rFonts w:ascii="Arial" w:hAnsi="Arial" w:cs="Arial"/>
                <w:sz w:val="16"/>
                <w:szCs w:val="16"/>
              </w:rPr>
            </w:pPr>
            <w:hyperlink r:id="rId161" w:history="1">
              <w:r w:rsidR="0076455B" w:rsidRPr="00C6761E">
                <w:rPr>
                  <w:rStyle w:val="Hyperlink"/>
                  <w:rFonts w:cs="Arial"/>
                  <w:color w:val="auto"/>
                  <w:sz w:val="16"/>
                  <w:szCs w:val="16"/>
                  <w:u w:val="none"/>
                </w:rPr>
                <w:t>CP-230213</w:t>
              </w:r>
            </w:hyperlink>
          </w:p>
        </w:tc>
        <w:tc>
          <w:tcPr>
            <w:tcW w:w="567" w:type="dxa"/>
            <w:shd w:val="solid" w:color="FFFFFF" w:fill="auto"/>
          </w:tcPr>
          <w:p w14:paraId="3AE1BE0B" w14:textId="175B4838" w:rsidR="0076455B" w:rsidRPr="00C6761E" w:rsidRDefault="0076455B" w:rsidP="00EB5E1A">
            <w:pPr>
              <w:pStyle w:val="TAL"/>
              <w:rPr>
                <w:rFonts w:cs="Arial"/>
                <w:sz w:val="16"/>
                <w:szCs w:val="16"/>
              </w:rPr>
            </w:pPr>
            <w:r w:rsidRPr="00C6761E">
              <w:rPr>
                <w:rFonts w:cs="Arial"/>
                <w:sz w:val="16"/>
                <w:szCs w:val="16"/>
              </w:rPr>
              <w:t>0271</w:t>
            </w:r>
          </w:p>
        </w:tc>
        <w:tc>
          <w:tcPr>
            <w:tcW w:w="283" w:type="dxa"/>
            <w:shd w:val="solid" w:color="FFFFFF" w:fill="auto"/>
          </w:tcPr>
          <w:p w14:paraId="0144908E" w14:textId="070A61D8" w:rsidR="0076455B" w:rsidRPr="00C6761E" w:rsidRDefault="0076455B" w:rsidP="00EB5E1A">
            <w:pPr>
              <w:pStyle w:val="TAC"/>
              <w:rPr>
                <w:rFonts w:cs="Arial"/>
                <w:sz w:val="16"/>
                <w:szCs w:val="16"/>
              </w:rPr>
            </w:pPr>
            <w:r w:rsidRPr="00C6761E">
              <w:rPr>
                <w:rFonts w:cs="Arial"/>
                <w:sz w:val="16"/>
                <w:szCs w:val="16"/>
              </w:rPr>
              <w:t>1</w:t>
            </w:r>
          </w:p>
        </w:tc>
        <w:tc>
          <w:tcPr>
            <w:tcW w:w="284" w:type="dxa"/>
            <w:shd w:val="solid" w:color="FFFFFF" w:fill="auto"/>
          </w:tcPr>
          <w:p w14:paraId="3E6A41EC" w14:textId="39697C24" w:rsidR="0076455B" w:rsidRPr="00C6761E" w:rsidRDefault="0076455B" w:rsidP="00EB5E1A">
            <w:pPr>
              <w:pStyle w:val="TAC"/>
              <w:rPr>
                <w:rFonts w:cs="Arial"/>
                <w:sz w:val="16"/>
                <w:szCs w:val="16"/>
              </w:rPr>
            </w:pPr>
            <w:r w:rsidRPr="00C6761E">
              <w:rPr>
                <w:rFonts w:cs="Arial"/>
                <w:sz w:val="16"/>
                <w:szCs w:val="16"/>
              </w:rPr>
              <w:t>B</w:t>
            </w:r>
          </w:p>
        </w:tc>
        <w:tc>
          <w:tcPr>
            <w:tcW w:w="5151" w:type="dxa"/>
            <w:shd w:val="solid" w:color="FFFFFF" w:fill="auto"/>
          </w:tcPr>
          <w:p w14:paraId="0D6FC644" w14:textId="1CE1BC60" w:rsidR="0076455B" w:rsidRPr="00C6761E" w:rsidRDefault="0076455B" w:rsidP="00EB5E1A">
            <w:pPr>
              <w:pStyle w:val="TAL"/>
              <w:rPr>
                <w:rFonts w:cs="Arial"/>
                <w:sz w:val="16"/>
                <w:szCs w:val="16"/>
              </w:rPr>
            </w:pPr>
            <w:r w:rsidRPr="00C6761E">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C6761E" w:rsidRDefault="0076455B" w:rsidP="00EB5E1A">
            <w:pPr>
              <w:pStyle w:val="TAC"/>
              <w:rPr>
                <w:rFonts w:cs="Arial"/>
                <w:sz w:val="16"/>
                <w:szCs w:val="16"/>
                <w:lang w:eastAsia="zh-CN"/>
              </w:rPr>
            </w:pPr>
            <w:r w:rsidRPr="00C6761E">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C6761E" w:rsidRDefault="002E5D8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BB62F2D" w14:textId="2A29BE42" w:rsidR="002E5D8E" w:rsidRPr="00C6761E" w:rsidRDefault="002E5D8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73C8E0A" w14:textId="1D10DEEA" w:rsidR="002E5D8E" w:rsidRPr="00C6761E" w:rsidRDefault="00144F20" w:rsidP="00DC320B">
            <w:pPr>
              <w:overflowPunct/>
              <w:autoSpaceDE/>
              <w:autoSpaceDN/>
              <w:adjustRightInd/>
              <w:spacing w:after="0"/>
              <w:jc w:val="center"/>
              <w:textAlignment w:val="auto"/>
              <w:rPr>
                <w:rFonts w:ascii="Arial" w:hAnsi="Arial" w:cs="Arial"/>
                <w:sz w:val="16"/>
                <w:szCs w:val="16"/>
              </w:rPr>
            </w:pPr>
            <w:hyperlink r:id="rId162" w:history="1">
              <w:r w:rsidR="002E5D8E" w:rsidRPr="00C6761E">
                <w:rPr>
                  <w:rStyle w:val="Hyperlink"/>
                  <w:rFonts w:cs="Arial"/>
                  <w:color w:val="auto"/>
                  <w:sz w:val="16"/>
                  <w:szCs w:val="16"/>
                  <w:u w:val="none"/>
                </w:rPr>
                <w:t>CP-230213</w:t>
              </w:r>
            </w:hyperlink>
          </w:p>
        </w:tc>
        <w:tc>
          <w:tcPr>
            <w:tcW w:w="567" w:type="dxa"/>
            <w:shd w:val="solid" w:color="FFFFFF" w:fill="auto"/>
          </w:tcPr>
          <w:p w14:paraId="2921F46B" w14:textId="4E74B736" w:rsidR="002E5D8E" w:rsidRPr="00C6761E" w:rsidRDefault="002E5D8E" w:rsidP="00EB5E1A">
            <w:pPr>
              <w:pStyle w:val="TAL"/>
              <w:rPr>
                <w:rFonts w:cs="Arial"/>
                <w:sz w:val="16"/>
                <w:szCs w:val="16"/>
              </w:rPr>
            </w:pPr>
            <w:r w:rsidRPr="00C6761E">
              <w:rPr>
                <w:rFonts w:cs="Arial"/>
                <w:sz w:val="16"/>
                <w:szCs w:val="16"/>
              </w:rPr>
              <w:t>0254</w:t>
            </w:r>
          </w:p>
        </w:tc>
        <w:tc>
          <w:tcPr>
            <w:tcW w:w="283" w:type="dxa"/>
            <w:shd w:val="solid" w:color="FFFFFF" w:fill="auto"/>
          </w:tcPr>
          <w:p w14:paraId="16AA7E19" w14:textId="5BCE4FB5" w:rsidR="002E5D8E" w:rsidRPr="00C6761E" w:rsidRDefault="002E5D8E" w:rsidP="00EB5E1A">
            <w:pPr>
              <w:pStyle w:val="TAC"/>
              <w:rPr>
                <w:rFonts w:cs="Arial"/>
                <w:sz w:val="16"/>
                <w:szCs w:val="16"/>
              </w:rPr>
            </w:pPr>
            <w:r w:rsidRPr="00C6761E">
              <w:rPr>
                <w:rFonts w:cs="Arial"/>
                <w:sz w:val="16"/>
                <w:szCs w:val="16"/>
              </w:rPr>
              <w:t>2</w:t>
            </w:r>
          </w:p>
        </w:tc>
        <w:tc>
          <w:tcPr>
            <w:tcW w:w="284" w:type="dxa"/>
            <w:shd w:val="solid" w:color="FFFFFF" w:fill="auto"/>
          </w:tcPr>
          <w:p w14:paraId="25B434AA" w14:textId="417A6C06" w:rsidR="002E5D8E" w:rsidRPr="00C6761E" w:rsidRDefault="002E5D8E" w:rsidP="00EB5E1A">
            <w:pPr>
              <w:pStyle w:val="TAC"/>
              <w:rPr>
                <w:rFonts w:cs="Arial"/>
                <w:sz w:val="16"/>
                <w:szCs w:val="16"/>
              </w:rPr>
            </w:pPr>
            <w:r w:rsidRPr="00C6761E">
              <w:rPr>
                <w:rFonts w:cs="Arial"/>
                <w:sz w:val="16"/>
                <w:szCs w:val="16"/>
              </w:rPr>
              <w:t>B</w:t>
            </w:r>
          </w:p>
        </w:tc>
        <w:tc>
          <w:tcPr>
            <w:tcW w:w="5151" w:type="dxa"/>
            <w:shd w:val="solid" w:color="FFFFFF" w:fill="auto"/>
          </w:tcPr>
          <w:p w14:paraId="0D551E59" w14:textId="58A65AA4" w:rsidR="002E5D8E" w:rsidRPr="00C6761E" w:rsidRDefault="002E5D8E" w:rsidP="00EB5E1A">
            <w:pPr>
              <w:pStyle w:val="TAL"/>
              <w:rPr>
                <w:rFonts w:cs="Arial"/>
                <w:sz w:val="16"/>
                <w:szCs w:val="16"/>
              </w:rPr>
            </w:pPr>
            <w:r w:rsidRPr="00C6761E">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C6761E" w:rsidRDefault="002E5D8E" w:rsidP="00EB5E1A">
            <w:pPr>
              <w:pStyle w:val="TAC"/>
              <w:rPr>
                <w:rFonts w:cs="Arial"/>
                <w:sz w:val="16"/>
                <w:szCs w:val="16"/>
                <w:lang w:eastAsia="zh-CN"/>
              </w:rPr>
            </w:pPr>
            <w:r w:rsidRPr="00C6761E">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C6761E" w:rsidRDefault="0063082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25C000A" w14:textId="6562AC15" w:rsidR="0063082E" w:rsidRPr="00C6761E" w:rsidRDefault="0063082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A5E90" w14:textId="1C9B7099" w:rsidR="0063082E" w:rsidRPr="00C6761E" w:rsidRDefault="00144F20" w:rsidP="00DC320B">
            <w:pPr>
              <w:overflowPunct/>
              <w:autoSpaceDE/>
              <w:autoSpaceDN/>
              <w:adjustRightInd/>
              <w:spacing w:after="0"/>
              <w:jc w:val="center"/>
              <w:textAlignment w:val="auto"/>
              <w:rPr>
                <w:rFonts w:ascii="Arial" w:hAnsi="Arial" w:cs="Arial"/>
                <w:sz w:val="16"/>
                <w:szCs w:val="16"/>
              </w:rPr>
            </w:pPr>
            <w:hyperlink r:id="rId163" w:history="1">
              <w:r w:rsidR="0063082E" w:rsidRPr="00C6761E">
                <w:rPr>
                  <w:rStyle w:val="Hyperlink"/>
                  <w:rFonts w:cs="Arial"/>
                  <w:color w:val="auto"/>
                  <w:sz w:val="16"/>
                  <w:szCs w:val="16"/>
                  <w:u w:val="none"/>
                </w:rPr>
                <w:t>CP-230212</w:t>
              </w:r>
            </w:hyperlink>
          </w:p>
        </w:tc>
        <w:tc>
          <w:tcPr>
            <w:tcW w:w="567" w:type="dxa"/>
            <w:shd w:val="solid" w:color="FFFFFF" w:fill="auto"/>
          </w:tcPr>
          <w:p w14:paraId="378ABFD6" w14:textId="7CDF6E98" w:rsidR="0063082E" w:rsidRPr="00C6761E" w:rsidRDefault="0063082E" w:rsidP="00EB5E1A">
            <w:pPr>
              <w:pStyle w:val="TAL"/>
              <w:rPr>
                <w:rFonts w:cs="Arial"/>
                <w:sz w:val="16"/>
                <w:szCs w:val="16"/>
              </w:rPr>
            </w:pPr>
            <w:r w:rsidRPr="00C6761E">
              <w:rPr>
                <w:rFonts w:cs="Arial"/>
                <w:sz w:val="16"/>
                <w:szCs w:val="16"/>
              </w:rPr>
              <w:t>0250</w:t>
            </w:r>
          </w:p>
        </w:tc>
        <w:tc>
          <w:tcPr>
            <w:tcW w:w="283" w:type="dxa"/>
            <w:shd w:val="solid" w:color="FFFFFF" w:fill="auto"/>
          </w:tcPr>
          <w:p w14:paraId="60EE4297" w14:textId="5638C1C7" w:rsidR="0063082E" w:rsidRPr="00C6761E" w:rsidRDefault="0063082E" w:rsidP="00EB5E1A">
            <w:pPr>
              <w:pStyle w:val="TAC"/>
              <w:rPr>
                <w:rFonts w:cs="Arial"/>
                <w:sz w:val="16"/>
                <w:szCs w:val="16"/>
              </w:rPr>
            </w:pPr>
            <w:r w:rsidRPr="00C6761E">
              <w:rPr>
                <w:rFonts w:cs="Arial"/>
                <w:sz w:val="16"/>
                <w:szCs w:val="16"/>
              </w:rPr>
              <w:t>2</w:t>
            </w:r>
          </w:p>
        </w:tc>
        <w:tc>
          <w:tcPr>
            <w:tcW w:w="284" w:type="dxa"/>
            <w:shd w:val="solid" w:color="FFFFFF" w:fill="auto"/>
          </w:tcPr>
          <w:p w14:paraId="2F7D907F" w14:textId="66C8134A" w:rsidR="0063082E" w:rsidRPr="00C6761E" w:rsidRDefault="0063082E" w:rsidP="00EB5E1A">
            <w:pPr>
              <w:pStyle w:val="TAC"/>
              <w:rPr>
                <w:rFonts w:cs="Arial"/>
                <w:sz w:val="16"/>
                <w:szCs w:val="16"/>
              </w:rPr>
            </w:pPr>
            <w:r w:rsidRPr="00C6761E">
              <w:rPr>
                <w:rFonts w:cs="Arial"/>
                <w:sz w:val="16"/>
                <w:szCs w:val="16"/>
              </w:rPr>
              <w:t>B</w:t>
            </w:r>
          </w:p>
        </w:tc>
        <w:tc>
          <w:tcPr>
            <w:tcW w:w="5151" w:type="dxa"/>
            <w:shd w:val="solid" w:color="FFFFFF" w:fill="auto"/>
          </w:tcPr>
          <w:p w14:paraId="7F1D125A" w14:textId="19A96293" w:rsidR="0063082E" w:rsidRPr="00C6761E" w:rsidRDefault="0063082E" w:rsidP="00EB5E1A">
            <w:pPr>
              <w:pStyle w:val="TAL"/>
              <w:rPr>
                <w:rFonts w:cs="Arial"/>
                <w:sz w:val="16"/>
                <w:szCs w:val="16"/>
              </w:rPr>
            </w:pPr>
            <w:r w:rsidRPr="00C6761E">
              <w:rPr>
                <w:rFonts w:cs="Arial"/>
                <w:sz w:val="16"/>
                <w:szCs w:val="16"/>
              </w:rPr>
              <w:t>QoS handling for U2U relay</w:t>
            </w:r>
          </w:p>
        </w:tc>
        <w:tc>
          <w:tcPr>
            <w:tcW w:w="708" w:type="dxa"/>
            <w:shd w:val="solid" w:color="FFFFFF" w:fill="auto"/>
          </w:tcPr>
          <w:p w14:paraId="19560C12" w14:textId="43F71B1F" w:rsidR="0063082E" w:rsidRPr="00C6761E" w:rsidRDefault="0063082E" w:rsidP="00EB5E1A">
            <w:pPr>
              <w:pStyle w:val="TAC"/>
              <w:rPr>
                <w:rFonts w:cs="Arial"/>
                <w:sz w:val="16"/>
                <w:szCs w:val="16"/>
                <w:lang w:eastAsia="zh-CN"/>
              </w:rPr>
            </w:pPr>
            <w:r w:rsidRPr="00C6761E">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C6761E" w:rsidRDefault="00CD488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6EF6975" w14:textId="6D3784F5" w:rsidR="00CD4883" w:rsidRPr="00C6761E" w:rsidRDefault="00CD488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AD7FA1" w14:textId="26390C9A" w:rsidR="00CD4883" w:rsidRPr="00C6761E" w:rsidRDefault="00144F20" w:rsidP="00DC320B">
            <w:pPr>
              <w:overflowPunct/>
              <w:autoSpaceDE/>
              <w:autoSpaceDN/>
              <w:adjustRightInd/>
              <w:spacing w:after="0"/>
              <w:jc w:val="center"/>
              <w:textAlignment w:val="auto"/>
              <w:rPr>
                <w:rFonts w:ascii="Arial" w:hAnsi="Arial" w:cs="Arial"/>
                <w:sz w:val="16"/>
                <w:szCs w:val="16"/>
              </w:rPr>
            </w:pPr>
            <w:hyperlink r:id="rId164" w:history="1">
              <w:r w:rsidR="00CD4883" w:rsidRPr="00C6761E">
                <w:rPr>
                  <w:rStyle w:val="Hyperlink"/>
                  <w:rFonts w:cs="Arial"/>
                  <w:color w:val="auto"/>
                  <w:sz w:val="16"/>
                  <w:szCs w:val="16"/>
                  <w:u w:val="none"/>
                </w:rPr>
                <w:t>CP-230213</w:t>
              </w:r>
            </w:hyperlink>
          </w:p>
        </w:tc>
        <w:tc>
          <w:tcPr>
            <w:tcW w:w="567" w:type="dxa"/>
            <w:shd w:val="solid" w:color="FFFFFF" w:fill="auto"/>
          </w:tcPr>
          <w:p w14:paraId="3005F9F6" w14:textId="66858B17" w:rsidR="00CD4883" w:rsidRPr="00C6761E" w:rsidRDefault="00CD4883" w:rsidP="00EB5E1A">
            <w:pPr>
              <w:pStyle w:val="TAL"/>
              <w:rPr>
                <w:rFonts w:cs="Arial"/>
                <w:sz w:val="16"/>
                <w:szCs w:val="16"/>
              </w:rPr>
            </w:pPr>
            <w:r w:rsidRPr="00C6761E">
              <w:rPr>
                <w:rFonts w:cs="Arial"/>
                <w:sz w:val="16"/>
                <w:szCs w:val="16"/>
              </w:rPr>
              <w:t>0277</w:t>
            </w:r>
          </w:p>
        </w:tc>
        <w:tc>
          <w:tcPr>
            <w:tcW w:w="283" w:type="dxa"/>
            <w:shd w:val="solid" w:color="FFFFFF" w:fill="auto"/>
          </w:tcPr>
          <w:p w14:paraId="70532E3A" w14:textId="27620798" w:rsidR="00CD4883" w:rsidRPr="00C6761E" w:rsidRDefault="00CD4883" w:rsidP="00EB5E1A">
            <w:pPr>
              <w:pStyle w:val="TAC"/>
              <w:rPr>
                <w:rFonts w:cs="Arial"/>
                <w:sz w:val="16"/>
                <w:szCs w:val="16"/>
              </w:rPr>
            </w:pPr>
            <w:r w:rsidRPr="00C6761E">
              <w:rPr>
                <w:rFonts w:cs="Arial"/>
                <w:sz w:val="16"/>
                <w:szCs w:val="16"/>
              </w:rPr>
              <w:t>1</w:t>
            </w:r>
          </w:p>
        </w:tc>
        <w:tc>
          <w:tcPr>
            <w:tcW w:w="284" w:type="dxa"/>
            <w:shd w:val="solid" w:color="FFFFFF" w:fill="auto"/>
          </w:tcPr>
          <w:p w14:paraId="42215B6F" w14:textId="44E0CEEF" w:rsidR="00CD4883" w:rsidRPr="00C6761E" w:rsidRDefault="00CD4883" w:rsidP="00EB5E1A">
            <w:pPr>
              <w:pStyle w:val="TAC"/>
              <w:rPr>
                <w:rFonts w:cs="Arial"/>
                <w:sz w:val="16"/>
                <w:szCs w:val="16"/>
              </w:rPr>
            </w:pPr>
            <w:r w:rsidRPr="00C6761E">
              <w:rPr>
                <w:rFonts w:cs="Arial"/>
                <w:sz w:val="16"/>
                <w:szCs w:val="16"/>
              </w:rPr>
              <w:t>B</w:t>
            </w:r>
          </w:p>
        </w:tc>
        <w:tc>
          <w:tcPr>
            <w:tcW w:w="5151" w:type="dxa"/>
            <w:shd w:val="solid" w:color="FFFFFF" w:fill="auto"/>
          </w:tcPr>
          <w:p w14:paraId="14BD8E9D" w14:textId="70BC6D0D" w:rsidR="00CD4883" w:rsidRPr="00C6761E" w:rsidRDefault="00CD4883" w:rsidP="00EB5E1A">
            <w:pPr>
              <w:pStyle w:val="TAL"/>
              <w:rPr>
                <w:rFonts w:cs="Arial"/>
                <w:sz w:val="16"/>
                <w:szCs w:val="16"/>
              </w:rPr>
            </w:pPr>
            <w:r w:rsidRPr="00C6761E">
              <w:rPr>
                <w:rFonts w:cs="Arial"/>
                <w:sz w:val="16"/>
                <w:szCs w:val="16"/>
              </w:rPr>
              <w:t>UE-to-UE relay selection procedure</w:t>
            </w:r>
          </w:p>
        </w:tc>
        <w:tc>
          <w:tcPr>
            <w:tcW w:w="708" w:type="dxa"/>
            <w:shd w:val="solid" w:color="FFFFFF" w:fill="auto"/>
          </w:tcPr>
          <w:p w14:paraId="4714D5FB" w14:textId="7F18F60D" w:rsidR="00CD4883" w:rsidRPr="00C6761E" w:rsidRDefault="00CD4883" w:rsidP="00EB5E1A">
            <w:pPr>
              <w:pStyle w:val="TAC"/>
              <w:rPr>
                <w:rFonts w:cs="Arial"/>
                <w:sz w:val="16"/>
                <w:szCs w:val="16"/>
                <w:lang w:eastAsia="zh-CN"/>
              </w:rPr>
            </w:pPr>
            <w:r w:rsidRPr="00C6761E">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C6761E" w:rsidRDefault="00FA07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F9619C8" w14:textId="0E53AB4A" w:rsidR="00FA074C" w:rsidRPr="00C6761E" w:rsidRDefault="00FA07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C680F0F" w14:textId="2B6BBD89" w:rsidR="00FA074C" w:rsidRPr="00C6761E" w:rsidRDefault="00144F20" w:rsidP="00DC320B">
            <w:pPr>
              <w:overflowPunct/>
              <w:autoSpaceDE/>
              <w:autoSpaceDN/>
              <w:adjustRightInd/>
              <w:spacing w:after="0"/>
              <w:jc w:val="center"/>
              <w:textAlignment w:val="auto"/>
              <w:rPr>
                <w:rFonts w:ascii="Arial" w:hAnsi="Arial" w:cs="Arial"/>
                <w:sz w:val="16"/>
                <w:szCs w:val="16"/>
              </w:rPr>
            </w:pPr>
            <w:hyperlink r:id="rId165" w:history="1">
              <w:r w:rsidR="00FA074C" w:rsidRPr="00C6761E">
                <w:rPr>
                  <w:rStyle w:val="Hyperlink"/>
                  <w:rFonts w:cs="Arial"/>
                  <w:color w:val="auto"/>
                  <w:sz w:val="16"/>
                  <w:szCs w:val="16"/>
                  <w:u w:val="none"/>
                </w:rPr>
                <w:t>CP-230212</w:t>
              </w:r>
            </w:hyperlink>
          </w:p>
        </w:tc>
        <w:tc>
          <w:tcPr>
            <w:tcW w:w="567" w:type="dxa"/>
            <w:shd w:val="solid" w:color="FFFFFF" w:fill="auto"/>
          </w:tcPr>
          <w:p w14:paraId="7F168099" w14:textId="3D3D0CFB" w:rsidR="00FA074C" w:rsidRPr="00C6761E" w:rsidRDefault="00FA074C" w:rsidP="00EB5E1A">
            <w:pPr>
              <w:pStyle w:val="TAL"/>
              <w:rPr>
                <w:rFonts w:cs="Arial"/>
                <w:sz w:val="16"/>
                <w:szCs w:val="16"/>
              </w:rPr>
            </w:pPr>
            <w:r w:rsidRPr="00C6761E">
              <w:rPr>
                <w:rFonts w:cs="Arial"/>
                <w:sz w:val="16"/>
                <w:szCs w:val="16"/>
              </w:rPr>
              <w:t>0245</w:t>
            </w:r>
          </w:p>
        </w:tc>
        <w:tc>
          <w:tcPr>
            <w:tcW w:w="283" w:type="dxa"/>
            <w:shd w:val="solid" w:color="FFFFFF" w:fill="auto"/>
          </w:tcPr>
          <w:p w14:paraId="1D5058BB" w14:textId="11C98208" w:rsidR="00FA074C" w:rsidRPr="00C6761E" w:rsidRDefault="00FA074C" w:rsidP="00EB5E1A">
            <w:pPr>
              <w:pStyle w:val="TAC"/>
              <w:rPr>
                <w:rFonts w:cs="Arial"/>
                <w:sz w:val="16"/>
                <w:szCs w:val="16"/>
              </w:rPr>
            </w:pPr>
            <w:r w:rsidRPr="00C6761E">
              <w:rPr>
                <w:rFonts w:cs="Arial"/>
                <w:sz w:val="16"/>
                <w:szCs w:val="16"/>
              </w:rPr>
              <w:t>2</w:t>
            </w:r>
          </w:p>
        </w:tc>
        <w:tc>
          <w:tcPr>
            <w:tcW w:w="284" w:type="dxa"/>
            <w:shd w:val="solid" w:color="FFFFFF" w:fill="auto"/>
          </w:tcPr>
          <w:p w14:paraId="2E68CE2F" w14:textId="3AADD391" w:rsidR="00FA074C" w:rsidRPr="00C6761E" w:rsidRDefault="00FA074C" w:rsidP="00EB5E1A">
            <w:pPr>
              <w:pStyle w:val="TAC"/>
              <w:rPr>
                <w:rFonts w:cs="Arial"/>
                <w:sz w:val="16"/>
                <w:szCs w:val="16"/>
              </w:rPr>
            </w:pPr>
            <w:r w:rsidRPr="00C6761E">
              <w:rPr>
                <w:rFonts w:cs="Arial"/>
                <w:sz w:val="16"/>
                <w:szCs w:val="16"/>
              </w:rPr>
              <w:t>B</w:t>
            </w:r>
          </w:p>
        </w:tc>
        <w:tc>
          <w:tcPr>
            <w:tcW w:w="5151" w:type="dxa"/>
            <w:shd w:val="solid" w:color="FFFFFF" w:fill="auto"/>
          </w:tcPr>
          <w:p w14:paraId="05BAA929" w14:textId="6A9FA301" w:rsidR="00FA074C" w:rsidRPr="00C6761E" w:rsidRDefault="00FA074C" w:rsidP="00EB5E1A">
            <w:pPr>
              <w:pStyle w:val="TAL"/>
              <w:rPr>
                <w:rFonts w:cs="Arial"/>
                <w:sz w:val="16"/>
                <w:szCs w:val="16"/>
              </w:rPr>
            </w:pPr>
            <w:r w:rsidRPr="00C6761E">
              <w:rPr>
                <w:rFonts w:cs="Arial"/>
                <w:sz w:val="16"/>
                <w:szCs w:val="16"/>
              </w:rPr>
              <w:t>Discovery message encoding for UE-to-UE relay discovery</w:t>
            </w:r>
          </w:p>
        </w:tc>
        <w:tc>
          <w:tcPr>
            <w:tcW w:w="708" w:type="dxa"/>
            <w:shd w:val="solid" w:color="FFFFFF" w:fill="auto"/>
          </w:tcPr>
          <w:p w14:paraId="64F83354" w14:textId="78583C42" w:rsidR="00FA074C" w:rsidRPr="00C6761E" w:rsidRDefault="00FA074C" w:rsidP="00EB5E1A">
            <w:pPr>
              <w:pStyle w:val="TAC"/>
              <w:rPr>
                <w:rFonts w:cs="Arial"/>
                <w:sz w:val="16"/>
                <w:szCs w:val="16"/>
                <w:lang w:eastAsia="zh-CN"/>
              </w:rPr>
            </w:pPr>
            <w:r w:rsidRPr="00C6761E">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C6761E" w:rsidRDefault="00DA651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BEFBA4" w14:textId="7243EA7F" w:rsidR="00DA6510" w:rsidRPr="00C6761E" w:rsidRDefault="00DA651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2C89634" w14:textId="332256B4" w:rsidR="00DA6510" w:rsidRPr="00C6761E" w:rsidRDefault="00144F20" w:rsidP="00DC320B">
            <w:pPr>
              <w:overflowPunct/>
              <w:autoSpaceDE/>
              <w:autoSpaceDN/>
              <w:adjustRightInd/>
              <w:spacing w:after="0"/>
              <w:jc w:val="center"/>
              <w:textAlignment w:val="auto"/>
              <w:rPr>
                <w:rFonts w:ascii="Arial" w:hAnsi="Arial" w:cs="Arial"/>
                <w:sz w:val="16"/>
                <w:szCs w:val="16"/>
              </w:rPr>
            </w:pPr>
            <w:hyperlink r:id="rId166" w:history="1">
              <w:r w:rsidR="00DA6510" w:rsidRPr="00C6761E">
                <w:rPr>
                  <w:rStyle w:val="Hyperlink"/>
                  <w:rFonts w:cs="Arial"/>
                  <w:color w:val="auto"/>
                  <w:sz w:val="16"/>
                  <w:szCs w:val="16"/>
                  <w:u w:val="none"/>
                </w:rPr>
                <w:t>CP-230213</w:t>
              </w:r>
            </w:hyperlink>
          </w:p>
        </w:tc>
        <w:tc>
          <w:tcPr>
            <w:tcW w:w="567" w:type="dxa"/>
            <w:shd w:val="solid" w:color="FFFFFF" w:fill="auto"/>
          </w:tcPr>
          <w:p w14:paraId="3436F147" w14:textId="0032CA5F" w:rsidR="00DA6510" w:rsidRPr="00C6761E" w:rsidRDefault="00DA6510" w:rsidP="00EB5E1A">
            <w:pPr>
              <w:pStyle w:val="TAL"/>
              <w:rPr>
                <w:rFonts w:cs="Arial"/>
                <w:sz w:val="16"/>
                <w:szCs w:val="16"/>
              </w:rPr>
            </w:pPr>
            <w:r w:rsidRPr="00C6761E">
              <w:rPr>
                <w:rFonts w:cs="Arial"/>
                <w:sz w:val="16"/>
                <w:szCs w:val="16"/>
              </w:rPr>
              <w:t>0261</w:t>
            </w:r>
          </w:p>
        </w:tc>
        <w:tc>
          <w:tcPr>
            <w:tcW w:w="283" w:type="dxa"/>
            <w:shd w:val="solid" w:color="FFFFFF" w:fill="auto"/>
          </w:tcPr>
          <w:p w14:paraId="3AD306F6" w14:textId="5227552F" w:rsidR="00DA6510" w:rsidRPr="00C6761E" w:rsidRDefault="00DA6510" w:rsidP="00EB5E1A">
            <w:pPr>
              <w:pStyle w:val="TAC"/>
              <w:rPr>
                <w:rFonts w:cs="Arial"/>
                <w:sz w:val="16"/>
                <w:szCs w:val="16"/>
              </w:rPr>
            </w:pPr>
            <w:r w:rsidRPr="00C6761E">
              <w:rPr>
                <w:rFonts w:cs="Arial"/>
                <w:sz w:val="16"/>
                <w:szCs w:val="16"/>
              </w:rPr>
              <w:t>2</w:t>
            </w:r>
          </w:p>
        </w:tc>
        <w:tc>
          <w:tcPr>
            <w:tcW w:w="284" w:type="dxa"/>
            <w:shd w:val="solid" w:color="FFFFFF" w:fill="auto"/>
          </w:tcPr>
          <w:p w14:paraId="4CBEE0DC" w14:textId="5C546320" w:rsidR="00DA6510" w:rsidRPr="00C6761E" w:rsidRDefault="00DA6510" w:rsidP="00EB5E1A">
            <w:pPr>
              <w:pStyle w:val="TAC"/>
              <w:rPr>
                <w:rFonts w:cs="Arial"/>
                <w:sz w:val="16"/>
                <w:szCs w:val="16"/>
              </w:rPr>
            </w:pPr>
            <w:r w:rsidRPr="00C6761E">
              <w:rPr>
                <w:rFonts w:cs="Arial"/>
                <w:sz w:val="16"/>
                <w:szCs w:val="16"/>
              </w:rPr>
              <w:t>B</w:t>
            </w:r>
          </w:p>
        </w:tc>
        <w:tc>
          <w:tcPr>
            <w:tcW w:w="5151" w:type="dxa"/>
            <w:shd w:val="solid" w:color="FFFFFF" w:fill="auto"/>
          </w:tcPr>
          <w:p w14:paraId="51C53B6D" w14:textId="38BD0320" w:rsidR="00DA6510" w:rsidRPr="00C6761E" w:rsidRDefault="00DA6510" w:rsidP="00EB5E1A">
            <w:pPr>
              <w:pStyle w:val="TAL"/>
              <w:rPr>
                <w:rFonts w:cs="Arial"/>
                <w:sz w:val="16"/>
                <w:szCs w:val="16"/>
              </w:rPr>
            </w:pPr>
            <w:r w:rsidRPr="00C6761E">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C6761E" w:rsidRDefault="00DA6510" w:rsidP="00EB5E1A">
            <w:pPr>
              <w:pStyle w:val="TAC"/>
              <w:rPr>
                <w:rFonts w:cs="Arial"/>
                <w:sz w:val="16"/>
                <w:szCs w:val="16"/>
                <w:lang w:eastAsia="zh-CN"/>
              </w:rPr>
            </w:pPr>
            <w:r w:rsidRPr="00C6761E">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C6761E" w:rsidRDefault="00710A6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FC8C32D" w14:textId="1228EC36" w:rsidR="00710A67" w:rsidRPr="00C6761E" w:rsidRDefault="00710A6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F48D4F" w14:textId="1E9AF74A" w:rsidR="00710A67" w:rsidRPr="00C6761E" w:rsidRDefault="00144F20" w:rsidP="00DC320B">
            <w:pPr>
              <w:overflowPunct/>
              <w:autoSpaceDE/>
              <w:autoSpaceDN/>
              <w:adjustRightInd/>
              <w:spacing w:after="0"/>
              <w:jc w:val="center"/>
              <w:textAlignment w:val="auto"/>
              <w:rPr>
                <w:rFonts w:ascii="Arial" w:hAnsi="Arial" w:cs="Arial"/>
                <w:sz w:val="16"/>
                <w:szCs w:val="16"/>
              </w:rPr>
            </w:pPr>
            <w:hyperlink r:id="rId167" w:history="1">
              <w:r w:rsidR="00710A67" w:rsidRPr="00C6761E">
                <w:rPr>
                  <w:rStyle w:val="Hyperlink"/>
                  <w:rFonts w:cs="Arial"/>
                  <w:color w:val="auto"/>
                  <w:sz w:val="16"/>
                  <w:szCs w:val="16"/>
                  <w:u w:val="none"/>
                </w:rPr>
                <w:t>CP-230213</w:t>
              </w:r>
            </w:hyperlink>
          </w:p>
        </w:tc>
        <w:tc>
          <w:tcPr>
            <w:tcW w:w="567" w:type="dxa"/>
            <w:shd w:val="solid" w:color="FFFFFF" w:fill="auto"/>
          </w:tcPr>
          <w:p w14:paraId="47DDE21F" w14:textId="0C986D2E" w:rsidR="00710A67" w:rsidRPr="00C6761E" w:rsidRDefault="00710A67" w:rsidP="00EB5E1A">
            <w:pPr>
              <w:pStyle w:val="TAL"/>
              <w:rPr>
                <w:rFonts w:cs="Arial"/>
                <w:sz w:val="16"/>
                <w:szCs w:val="16"/>
              </w:rPr>
            </w:pPr>
            <w:r w:rsidRPr="00C6761E">
              <w:rPr>
                <w:rFonts w:cs="Arial"/>
                <w:sz w:val="16"/>
                <w:szCs w:val="16"/>
              </w:rPr>
              <w:t>0272</w:t>
            </w:r>
          </w:p>
        </w:tc>
        <w:tc>
          <w:tcPr>
            <w:tcW w:w="283" w:type="dxa"/>
            <w:shd w:val="solid" w:color="FFFFFF" w:fill="auto"/>
          </w:tcPr>
          <w:p w14:paraId="2638919C" w14:textId="1C24AADE" w:rsidR="00710A67" w:rsidRPr="00C6761E" w:rsidRDefault="00710A67" w:rsidP="00EB5E1A">
            <w:pPr>
              <w:pStyle w:val="TAC"/>
              <w:rPr>
                <w:rFonts w:cs="Arial"/>
                <w:sz w:val="16"/>
                <w:szCs w:val="16"/>
              </w:rPr>
            </w:pPr>
            <w:r w:rsidRPr="00C6761E">
              <w:rPr>
                <w:rFonts w:cs="Arial"/>
                <w:sz w:val="16"/>
                <w:szCs w:val="16"/>
              </w:rPr>
              <w:t>2</w:t>
            </w:r>
          </w:p>
        </w:tc>
        <w:tc>
          <w:tcPr>
            <w:tcW w:w="284" w:type="dxa"/>
            <w:shd w:val="solid" w:color="FFFFFF" w:fill="auto"/>
          </w:tcPr>
          <w:p w14:paraId="6336D90C" w14:textId="4E2AEBEF" w:rsidR="00710A67" w:rsidRPr="00C6761E" w:rsidRDefault="00710A67" w:rsidP="00EB5E1A">
            <w:pPr>
              <w:pStyle w:val="TAC"/>
              <w:rPr>
                <w:rFonts w:cs="Arial"/>
                <w:sz w:val="16"/>
                <w:szCs w:val="16"/>
              </w:rPr>
            </w:pPr>
            <w:r w:rsidRPr="00C6761E">
              <w:rPr>
                <w:rFonts w:cs="Arial"/>
                <w:sz w:val="16"/>
                <w:szCs w:val="16"/>
              </w:rPr>
              <w:t>B</w:t>
            </w:r>
          </w:p>
        </w:tc>
        <w:tc>
          <w:tcPr>
            <w:tcW w:w="5151" w:type="dxa"/>
            <w:shd w:val="solid" w:color="FFFFFF" w:fill="auto"/>
          </w:tcPr>
          <w:p w14:paraId="4A319739" w14:textId="1A610380" w:rsidR="00710A67" w:rsidRPr="00C6761E" w:rsidRDefault="00710A67" w:rsidP="00EB5E1A">
            <w:pPr>
              <w:pStyle w:val="TAL"/>
              <w:rPr>
                <w:rFonts w:cs="Arial"/>
                <w:sz w:val="16"/>
                <w:szCs w:val="16"/>
              </w:rPr>
            </w:pPr>
            <w:r w:rsidRPr="00C6761E">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C6761E" w:rsidRDefault="00710A67" w:rsidP="00EB5E1A">
            <w:pPr>
              <w:pStyle w:val="TAC"/>
              <w:rPr>
                <w:rFonts w:cs="Arial"/>
                <w:sz w:val="16"/>
                <w:szCs w:val="16"/>
                <w:lang w:eastAsia="zh-CN"/>
              </w:rPr>
            </w:pPr>
            <w:r w:rsidRPr="00C6761E">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C6761E" w:rsidRDefault="00D9394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5A712CA" w14:textId="018DD9AE" w:rsidR="00D93948" w:rsidRPr="00C6761E" w:rsidRDefault="00D9394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588BF08" w14:textId="2B89343E" w:rsidR="00D93948" w:rsidRPr="00C6761E" w:rsidRDefault="00144F20" w:rsidP="00DC320B">
            <w:pPr>
              <w:overflowPunct/>
              <w:autoSpaceDE/>
              <w:autoSpaceDN/>
              <w:adjustRightInd/>
              <w:spacing w:after="0"/>
              <w:jc w:val="center"/>
              <w:textAlignment w:val="auto"/>
              <w:rPr>
                <w:rFonts w:ascii="Arial" w:hAnsi="Arial" w:cs="Arial"/>
                <w:sz w:val="16"/>
                <w:szCs w:val="16"/>
              </w:rPr>
            </w:pPr>
            <w:hyperlink r:id="rId168" w:history="1">
              <w:r w:rsidR="00D93948" w:rsidRPr="00C6761E">
                <w:rPr>
                  <w:rStyle w:val="Hyperlink"/>
                  <w:rFonts w:cs="Arial"/>
                  <w:color w:val="auto"/>
                  <w:sz w:val="16"/>
                  <w:szCs w:val="16"/>
                  <w:u w:val="none"/>
                </w:rPr>
                <w:t>CP-230213</w:t>
              </w:r>
            </w:hyperlink>
          </w:p>
        </w:tc>
        <w:tc>
          <w:tcPr>
            <w:tcW w:w="567" w:type="dxa"/>
            <w:shd w:val="solid" w:color="FFFFFF" w:fill="auto"/>
          </w:tcPr>
          <w:p w14:paraId="6A154735" w14:textId="69BA21D1" w:rsidR="00D93948" w:rsidRPr="00C6761E" w:rsidRDefault="00D93948" w:rsidP="00EB5E1A">
            <w:pPr>
              <w:pStyle w:val="TAL"/>
              <w:rPr>
                <w:rFonts w:cs="Arial"/>
                <w:sz w:val="16"/>
                <w:szCs w:val="16"/>
              </w:rPr>
            </w:pPr>
            <w:r w:rsidRPr="00C6761E">
              <w:rPr>
                <w:rFonts w:cs="Arial"/>
                <w:sz w:val="16"/>
                <w:szCs w:val="16"/>
              </w:rPr>
              <w:t>0275</w:t>
            </w:r>
          </w:p>
        </w:tc>
        <w:tc>
          <w:tcPr>
            <w:tcW w:w="283" w:type="dxa"/>
            <w:shd w:val="solid" w:color="FFFFFF" w:fill="auto"/>
          </w:tcPr>
          <w:p w14:paraId="4D59AA06" w14:textId="174EFF67" w:rsidR="00D93948" w:rsidRPr="00C6761E" w:rsidRDefault="00D93948" w:rsidP="00EB5E1A">
            <w:pPr>
              <w:pStyle w:val="TAC"/>
              <w:rPr>
                <w:rFonts w:cs="Arial"/>
                <w:sz w:val="16"/>
                <w:szCs w:val="16"/>
              </w:rPr>
            </w:pPr>
            <w:r w:rsidRPr="00C6761E">
              <w:rPr>
                <w:rFonts w:cs="Arial"/>
                <w:sz w:val="16"/>
                <w:szCs w:val="16"/>
              </w:rPr>
              <w:t>3</w:t>
            </w:r>
          </w:p>
        </w:tc>
        <w:tc>
          <w:tcPr>
            <w:tcW w:w="284" w:type="dxa"/>
            <w:shd w:val="solid" w:color="FFFFFF" w:fill="auto"/>
          </w:tcPr>
          <w:p w14:paraId="03DC85FE" w14:textId="00BCDF61" w:rsidR="00D93948" w:rsidRPr="00C6761E" w:rsidRDefault="00D93948" w:rsidP="00EB5E1A">
            <w:pPr>
              <w:pStyle w:val="TAC"/>
              <w:rPr>
                <w:rFonts w:cs="Arial"/>
                <w:sz w:val="16"/>
                <w:szCs w:val="16"/>
              </w:rPr>
            </w:pPr>
            <w:r w:rsidRPr="00C6761E">
              <w:rPr>
                <w:rFonts w:cs="Arial"/>
                <w:sz w:val="16"/>
                <w:szCs w:val="16"/>
              </w:rPr>
              <w:t>B</w:t>
            </w:r>
          </w:p>
        </w:tc>
        <w:tc>
          <w:tcPr>
            <w:tcW w:w="5151" w:type="dxa"/>
            <w:shd w:val="solid" w:color="FFFFFF" w:fill="auto"/>
          </w:tcPr>
          <w:p w14:paraId="3E0D24A2" w14:textId="624B1F07" w:rsidR="00D93948" w:rsidRPr="00C6761E" w:rsidRDefault="00D93948" w:rsidP="00EB5E1A">
            <w:pPr>
              <w:pStyle w:val="TAL"/>
              <w:rPr>
                <w:rFonts w:cs="Arial"/>
                <w:sz w:val="16"/>
                <w:szCs w:val="16"/>
              </w:rPr>
            </w:pPr>
            <w:r w:rsidRPr="00C6761E">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C6761E" w:rsidRDefault="00D93948" w:rsidP="00EB5E1A">
            <w:pPr>
              <w:pStyle w:val="TAC"/>
              <w:rPr>
                <w:rFonts w:cs="Arial"/>
                <w:sz w:val="16"/>
                <w:szCs w:val="16"/>
                <w:lang w:eastAsia="zh-CN"/>
              </w:rPr>
            </w:pPr>
            <w:r w:rsidRPr="00C6761E">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C6761E" w:rsidRDefault="008C4939"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5FF7B54" w14:textId="362613F9" w:rsidR="008C4939" w:rsidRPr="00C6761E" w:rsidRDefault="008C4939"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52B1623" w14:textId="2B6945E3" w:rsidR="008C4939" w:rsidRPr="00C6761E" w:rsidRDefault="00144F20" w:rsidP="00DC320B">
            <w:pPr>
              <w:overflowPunct/>
              <w:autoSpaceDE/>
              <w:autoSpaceDN/>
              <w:adjustRightInd/>
              <w:spacing w:after="0"/>
              <w:jc w:val="center"/>
              <w:textAlignment w:val="auto"/>
              <w:rPr>
                <w:rFonts w:ascii="Arial" w:hAnsi="Arial" w:cs="Arial"/>
                <w:sz w:val="16"/>
                <w:szCs w:val="16"/>
              </w:rPr>
            </w:pPr>
            <w:hyperlink r:id="rId169" w:history="1">
              <w:r w:rsidR="008C4939" w:rsidRPr="00C6761E">
                <w:rPr>
                  <w:rStyle w:val="Hyperlink"/>
                  <w:rFonts w:cs="Arial"/>
                  <w:color w:val="auto"/>
                  <w:sz w:val="16"/>
                  <w:szCs w:val="16"/>
                  <w:u w:val="none"/>
                </w:rPr>
                <w:t>CP-230213</w:t>
              </w:r>
            </w:hyperlink>
          </w:p>
        </w:tc>
        <w:tc>
          <w:tcPr>
            <w:tcW w:w="567" w:type="dxa"/>
            <w:shd w:val="solid" w:color="FFFFFF" w:fill="auto"/>
          </w:tcPr>
          <w:p w14:paraId="10FD27A4" w14:textId="448706ED" w:rsidR="008C4939" w:rsidRPr="00C6761E" w:rsidRDefault="008C4939" w:rsidP="00EB5E1A">
            <w:pPr>
              <w:pStyle w:val="TAL"/>
              <w:rPr>
                <w:rFonts w:cs="Arial"/>
                <w:sz w:val="16"/>
                <w:szCs w:val="16"/>
              </w:rPr>
            </w:pPr>
            <w:r w:rsidRPr="00C6761E">
              <w:rPr>
                <w:rFonts w:cs="Arial"/>
                <w:sz w:val="16"/>
                <w:szCs w:val="16"/>
              </w:rPr>
              <w:t>0274</w:t>
            </w:r>
          </w:p>
        </w:tc>
        <w:tc>
          <w:tcPr>
            <w:tcW w:w="283" w:type="dxa"/>
            <w:shd w:val="solid" w:color="FFFFFF" w:fill="auto"/>
          </w:tcPr>
          <w:p w14:paraId="5AE679D8" w14:textId="20922CE8" w:rsidR="008C4939" w:rsidRPr="00C6761E" w:rsidRDefault="008C4939" w:rsidP="00EB5E1A">
            <w:pPr>
              <w:pStyle w:val="TAC"/>
              <w:rPr>
                <w:rFonts w:cs="Arial"/>
                <w:sz w:val="16"/>
                <w:szCs w:val="16"/>
              </w:rPr>
            </w:pPr>
            <w:r w:rsidRPr="00C6761E">
              <w:rPr>
                <w:rFonts w:cs="Arial"/>
                <w:sz w:val="16"/>
                <w:szCs w:val="16"/>
              </w:rPr>
              <w:t>3</w:t>
            </w:r>
          </w:p>
        </w:tc>
        <w:tc>
          <w:tcPr>
            <w:tcW w:w="284" w:type="dxa"/>
            <w:shd w:val="solid" w:color="FFFFFF" w:fill="auto"/>
          </w:tcPr>
          <w:p w14:paraId="56DD474F" w14:textId="59583F61" w:rsidR="008C4939" w:rsidRPr="00C6761E" w:rsidRDefault="008C4939" w:rsidP="00EB5E1A">
            <w:pPr>
              <w:pStyle w:val="TAC"/>
              <w:rPr>
                <w:rFonts w:cs="Arial"/>
                <w:sz w:val="16"/>
                <w:szCs w:val="16"/>
              </w:rPr>
            </w:pPr>
            <w:r w:rsidRPr="00C6761E">
              <w:rPr>
                <w:rFonts w:cs="Arial"/>
                <w:sz w:val="16"/>
                <w:szCs w:val="16"/>
              </w:rPr>
              <w:t>B</w:t>
            </w:r>
          </w:p>
        </w:tc>
        <w:tc>
          <w:tcPr>
            <w:tcW w:w="5151" w:type="dxa"/>
            <w:shd w:val="solid" w:color="FFFFFF" w:fill="auto"/>
          </w:tcPr>
          <w:p w14:paraId="02057480" w14:textId="53BA90D7" w:rsidR="008C4939" w:rsidRPr="00C6761E" w:rsidRDefault="008C4939" w:rsidP="00EB5E1A">
            <w:pPr>
              <w:pStyle w:val="TAL"/>
              <w:rPr>
                <w:rFonts w:cs="Arial"/>
                <w:sz w:val="16"/>
                <w:szCs w:val="16"/>
              </w:rPr>
            </w:pPr>
            <w:r w:rsidRPr="00C6761E">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C6761E" w:rsidRDefault="008C4939" w:rsidP="00EB5E1A">
            <w:pPr>
              <w:pStyle w:val="TAC"/>
              <w:rPr>
                <w:rFonts w:cs="Arial"/>
                <w:sz w:val="16"/>
                <w:szCs w:val="16"/>
                <w:lang w:eastAsia="zh-CN"/>
              </w:rPr>
            </w:pPr>
            <w:r w:rsidRPr="00C6761E">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C6761E" w:rsidRDefault="00D113B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E103EB" w14:textId="372F9621" w:rsidR="00D113BD" w:rsidRPr="00C6761E" w:rsidRDefault="00D113B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6053E5" w14:textId="67A3F72F" w:rsidR="00D113BD" w:rsidRPr="00C6761E" w:rsidRDefault="00144F20" w:rsidP="00DC320B">
            <w:pPr>
              <w:overflowPunct/>
              <w:autoSpaceDE/>
              <w:autoSpaceDN/>
              <w:adjustRightInd/>
              <w:spacing w:after="0"/>
              <w:jc w:val="center"/>
              <w:textAlignment w:val="auto"/>
              <w:rPr>
                <w:rFonts w:ascii="Arial" w:hAnsi="Arial" w:cs="Arial"/>
                <w:sz w:val="16"/>
                <w:szCs w:val="16"/>
              </w:rPr>
            </w:pPr>
            <w:hyperlink r:id="rId170" w:history="1">
              <w:r w:rsidR="00D113BD" w:rsidRPr="00C6761E">
                <w:rPr>
                  <w:rStyle w:val="Hyperlink"/>
                  <w:rFonts w:cs="Arial"/>
                  <w:color w:val="auto"/>
                  <w:sz w:val="16"/>
                  <w:szCs w:val="16"/>
                  <w:u w:val="none"/>
                </w:rPr>
                <w:t>CP-230212</w:t>
              </w:r>
            </w:hyperlink>
          </w:p>
        </w:tc>
        <w:tc>
          <w:tcPr>
            <w:tcW w:w="567" w:type="dxa"/>
            <w:shd w:val="solid" w:color="FFFFFF" w:fill="auto"/>
          </w:tcPr>
          <w:p w14:paraId="587F460A" w14:textId="713E2510" w:rsidR="00D113BD" w:rsidRPr="00C6761E" w:rsidRDefault="00D113BD" w:rsidP="00EB5E1A">
            <w:pPr>
              <w:pStyle w:val="TAL"/>
              <w:rPr>
                <w:rFonts w:cs="Arial"/>
                <w:sz w:val="16"/>
                <w:szCs w:val="16"/>
              </w:rPr>
            </w:pPr>
            <w:r w:rsidRPr="00C6761E">
              <w:rPr>
                <w:rFonts w:cs="Arial"/>
                <w:sz w:val="16"/>
                <w:szCs w:val="16"/>
              </w:rPr>
              <w:t>0241</w:t>
            </w:r>
          </w:p>
        </w:tc>
        <w:tc>
          <w:tcPr>
            <w:tcW w:w="283" w:type="dxa"/>
            <w:shd w:val="solid" w:color="FFFFFF" w:fill="auto"/>
          </w:tcPr>
          <w:p w14:paraId="25AEE346" w14:textId="1E168F84" w:rsidR="00D113BD" w:rsidRPr="00C6761E" w:rsidRDefault="00D113BD" w:rsidP="00EB5E1A">
            <w:pPr>
              <w:pStyle w:val="TAC"/>
              <w:rPr>
                <w:rFonts w:cs="Arial"/>
                <w:sz w:val="16"/>
                <w:szCs w:val="16"/>
              </w:rPr>
            </w:pPr>
            <w:r w:rsidRPr="00C6761E">
              <w:rPr>
                <w:rFonts w:cs="Arial"/>
                <w:sz w:val="16"/>
                <w:szCs w:val="16"/>
              </w:rPr>
              <w:t>1</w:t>
            </w:r>
          </w:p>
        </w:tc>
        <w:tc>
          <w:tcPr>
            <w:tcW w:w="284" w:type="dxa"/>
            <w:shd w:val="solid" w:color="FFFFFF" w:fill="auto"/>
          </w:tcPr>
          <w:p w14:paraId="4151AEA6" w14:textId="3FEB49D7" w:rsidR="00D113BD" w:rsidRPr="00C6761E" w:rsidRDefault="00D113BD" w:rsidP="00EB5E1A">
            <w:pPr>
              <w:pStyle w:val="TAC"/>
              <w:rPr>
                <w:rFonts w:cs="Arial"/>
                <w:sz w:val="16"/>
                <w:szCs w:val="16"/>
              </w:rPr>
            </w:pPr>
            <w:r w:rsidRPr="00C6761E">
              <w:rPr>
                <w:rFonts w:cs="Arial"/>
                <w:sz w:val="16"/>
                <w:szCs w:val="16"/>
              </w:rPr>
              <w:t>B</w:t>
            </w:r>
          </w:p>
        </w:tc>
        <w:tc>
          <w:tcPr>
            <w:tcW w:w="5151" w:type="dxa"/>
            <w:shd w:val="solid" w:color="FFFFFF" w:fill="auto"/>
          </w:tcPr>
          <w:p w14:paraId="75A5F550" w14:textId="078C4A05" w:rsidR="00D113BD" w:rsidRPr="00C6761E" w:rsidRDefault="00D113BD" w:rsidP="00EB5E1A">
            <w:pPr>
              <w:pStyle w:val="TAL"/>
              <w:rPr>
                <w:rFonts w:cs="Arial"/>
                <w:sz w:val="16"/>
                <w:szCs w:val="16"/>
              </w:rPr>
            </w:pPr>
            <w:r w:rsidRPr="00C6761E">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C6761E" w:rsidRDefault="00D113BD" w:rsidP="00EB5E1A">
            <w:pPr>
              <w:pStyle w:val="TAC"/>
              <w:rPr>
                <w:rFonts w:cs="Arial"/>
                <w:sz w:val="16"/>
                <w:szCs w:val="16"/>
                <w:lang w:eastAsia="zh-CN"/>
              </w:rPr>
            </w:pPr>
            <w:r w:rsidRPr="00C6761E">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C6761E" w:rsidRDefault="00117FE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56865F9" w14:textId="21B2D9BB" w:rsidR="00117FE7" w:rsidRPr="00C6761E" w:rsidRDefault="00117FE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11CB576" w14:textId="7AC04561" w:rsidR="00117FE7" w:rsidRPr="00C6761E" w:rsidRDefault="00117FE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56A2598" w14:textId="270A3B44" w:rsidR="00117FE7" w:rsidRPr="00C6761E" w:rsidRDefault="00117FE7" w:rsidP="00EB5E1A">
            <w:pPr>
              <w:pStyle w:val="TAL"/>
              <w:rPr>
                <w:rFonts w:cs="Arial"/>
                <w:sz w:val="16"/>
                <w:szCs w:val="16"/>
              </w:rPr>
            </w:pPr>
            <w:r w:rsidRPr="00C6761E">
              <w:rPr>
                <w:rFonts w:cs="Arial"/>
                <w:sz w:val="16"/>
                <w:szCs w:val="16"/>
              </w:rPr>
              <w:t>0290</w:t>
            </w:r>
          </w:p>
        </w:tc>
        <w:tc>
          <w:tcPr>
            <w:tcW w:w="283" w:type="dxa"/>
            <w:shd w:val="solid" w:color="FFFFFF" w:fill="auto"/>
          </w:tcPr>
          <w:p w14:paraId="2430F4C3" w14:textId="124C97F4" w:rsidR="00117FE7" w:rsidRPr="00C6761E" w:rsidRDefault="00117FE7" w:rsidP="00EB5E1A">
            <w:pPr>
              <w:pStyle w:val="TAC"/>
              <w:rPr>
                <w:rFonts w:cs="Arial"/>
                <w:sz w:val="16"/>
                <w:szCs w:val="16"/>
              </w:rPr>
            </w:pPr>
            <w:r w:rsidRPr="00C6761E">
              <w:rPr>
                <w:rFonts w:cs="Arial"/>
                <w:sz w:val="16"/>
                <w:szCs w:val="16"/>
              </w:rPr>
              <w:t>-</w:t>
            </w:r>
          </w:p>
        </w:tc>
        <w:tc>
          <w:tcPr>
            <w:tcW w:w="284" w:type="dxa"/>
            <w:shd w:val="solid" w:color="FFFFFF" w:fill="auto"/>
          </w:tcPr>
          <w:p w14:paraId="052AADB1" w14:textId="6169F403" w:rsidR="00117FE7" w:rsidRPr="00C6761E" w:rsidRDefault="00117FE7" w:rsidP="00EB5E1A">
            <w:pPr>
              <w:pStyle w:val="TAC"/>
              <w:rPr>
                <w:rFonts w:cs="Arial"/>
                <w:sz w:val="16"/>
                <w:szCs w:val="16"/>
              </w:rPr>
            </w:pPr>
            <w:r w:rsidRPr="00C6761E">
              <w:rPr>
                <w:rFonts w:cs="Arial"/>
                <w:sz w:val="16"/>
                <w:szCs w:val="16"/>
              </w:rPr>
              <w:t>F</w:t>
            </w:r>
          </w:p>
        </w:tc>
        <w:tc>
          <w:tcPr>
            <w:tcW w:w="5151" w:type="dxa"/>
            <w:shd w:val="solid" w:color="FFFFFF" w:fill="auto"/>
          </w:tcPr>
          <w:p w14:paraId="51561267" w14:textId="2E19B8AA" w:rsidR="00117FE7" w:rsidRPr="00C6761E" w:rsidRDefault="00117FE7" w:rsidP="00EB5E1A">
            <w:pPr>
              <w:pStyle w:val="TAL"/>
              <w:rPr>
                <w:rFonts w:cs="Arial"/>
                <w:sz w:val="16"/>
                <w:szCs w:val="16"/>
              </w:rPr>
            </w:pPr>
            <w:r w:rsidRPr="00C6761E">
              <w:rPr>
                <w:rFonts w:cs="Arial"/>
                <w:sz w:val="16"/>
                <w:szCs w:val="16"/>
              </w:rPr>
              <w:t>Replace non-IP with Ethernet or Unstructured</w:t>
            </w:r>
          </w:p>
        </w:tc>
        <w:tc>
          <w:tcPr>
            <w:tcW w:w="708" w:type="dxa"/>
            <w:shd w:val="solid" w:color="FFFFFF" w:fill="auto"/>
          </w:tcPr>
          <w:p w14:paraId="6E0CCE9C" w14:textId="0F08CCAC" w:rsidR="00117FE7" w:rsidRPr="00C6761E" w:rsidRDefault="00117FE7" w:rsidP="00EB5E1A">
            <w:pPr>
              <w:pStyle w:val="TAC"/>
              <w:rPr>
                <w:rFonts w:cs="Arial"/>
                <w:sz w:val="16"/>
                <w:szCs w:val="16"/>
                <w:lang w:eastAsia="zh-CN"/>
              </w:rPr>
            </w:pPr>
            <w:r w:rsidRPr="00C6761E">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C6761E" w:rsidRDefault="006321D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917C1A" w14:textId="40AF4E0D" w:rsidR="006321DA" w:rsidRPr="00C6761E" w:rsidRDefault="006321D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D52CF67" w14:textId="3DE71E01" w:rsidR="006321DA" w:rsidRPr="00C6761E" w:rsidRDefault="006321D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CEB9A15" w14:textId="16D1EB46" w:rsidR="006321DA" w:rsidRPr="00C6761E" w:rsidRDefault="006321DA" w:rsidP="00EB5E1A">
            <w:pPr>
              <w:pStyle w:val="TAL"/>
              <w:rPr>
                <w:rFonts w:cs="Arial"/>
                <w:sz w:val="16"/>
                <w:szCs w:val="16"/>
              </w:rPr>
            </w:pPr>
            <w:r w:rsidRPr="00C6761E">
              <w:rPr>
                <w:rFonts w:cs="Arial"/>
                <w:sz w:val="16"/>
                <w:szCs w:val="16"/>
              </w:rPr>
              <w:t>0299</w:t>
            </w:r>
          </w:p>
        </w:tc>
        <w:tc>
          <w:tcPr>
            <w:tcW w:w="283" w:type="dxa"/>
            <w:shd w:val="solid" w:color="FFFFFF" w:fill="auto"/>
          </w:tcPr>
          <w:p w14:paraId="1582CE41" w14:textId="04A63ADB" w:rsidR="006321DA" w:rsidRPr="00C6761E" w:rsidRDefault="006321DA" w:rsidP="00EB5E1A">
            <w:pPr>
              <w:pStyle w:val="TAC"/>
              <w:rPr>
                <w:rFonts w:cs="Arial"/>
                <w:sz w:val="16"/>
                <w:szCs w:val="16"/>
              </w:rPr>
            </w:pPr>
            <w:r w:rsidRPr="00C6761E">
              <w:rPr>
                <w:rFonts w:cs="Arial"/>
                <w:sz w:val="16"/>
                <w:szCs w:val="16"/>
              </w:rPr>
              <w:t>-</w:t>
            </w:r>
          </w:p>
        </w:tc>
        <w:tc>
          <w:tcPr>
            <w:tcW w:w="284" w:type="dxa"/>
            <w:shd w:val="solid" w:color="FFFFFF" w:fill="auto"/>
          </w:tcPr>
          <w:p w14:paraId="562F570C" w14:textId="010D5D95" w:rsidR="006321DA" w:rsidRPr="00C6761E" w:rsidRDefault="006321DA" w:rsidP="00EB5E1A">
            <w:pPr>
              <w:pStyle w:val="TAC"/>
              <w:rPr>
                <w:rFonts w:cs="Arial"/>
                <w:sz w:val="16"/>
                <w:szCs w:val="16"/>
              </w:rPr>
            </w:pPr>
            <w:r w:rsidRPr="00C6761E">
              <w:rPr>
                <w:rFonts w:cs="Arial"/>
                <w:sz w:val="16"/>
                <w:szCs w:val="16"/>
              </w:rPr>
              <w:t>F</w:t>
            </w:r>
          </w:p>
        </w:tc>
        <w:tc>
          <w:tcPr>
            <w:tcW w:w="5151" w:type="dxa"/>
            <w:shd w:val="solid" w:color="FFFFFF" w:fill="auto"/>
          </w:tcPr>
          <w:p w14:paraId="712B537A" w14:textId="73EDA388" w:rsidR="006321DA" w:rsidRPr="00C6761E" w:rsidRDefault="006321DA" w:rsidP="00EB5E1A">
            <w:pPr>
              <w:pStyle w:val="TAL"/>
              <w:rPr>
                <w:rFonts w:cs="Arial"/>
                <w:sz w:val="16"/>
                <w:szCs w:val="16"/>
              </w:rPr>
            </w:pPr>
            <w:r w:rsidRPr="00C6761E">
              <w:rPr>
                <w:rFonts w:cs="Arial"/>
                <w:sz w:val="16"/>
                <w:szCs w:val="16"/>
              </w:rPr>
              <w:t>IEI allocation</w:t>
            </w:r>
          </w:p>
        </w:tc>
        <w:tc>
          <w:tcPr>
            <w:tcW w:w="708" w:type="dxa"/>
            <w:shd w:val="solid" w:color="FFFFFF" w:fill="auto"/>
          </w:tcPr>
          <w:p w14:paraId="262E73A5" w14:textId="25E2448C" w:rsidR="006321DA" w:rsidRPr="00C6761E" w:rsidRDefault="006321DA" w:rsidP="00EB5E1A">
            <w:pPr>
              <w:pStyle w:val="TAC"/>
              <w:rPr>
                <w:rFonts w:cs="Arial"/>
                <w:sz w:val="16"/>
                <w:szCs w:val="16"/>
                <w:lang w:eastAsia="zh-CN"/>
              </w:rPr>
            </w:pPr>
            <w:r w:rsidRPr="00C6761E">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C6761E" w:rsidRDefault="00770E3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3D171AB" w14:textId="75060157" w:rsidR="00770E3A" w:rsidRPr="00C6761E" w:rsidRDefault="00770E3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5025403" w14:textId="2A0EB1A7" w:rsidR="00770E3A" w:rsidRPr="00C6761E" w:rsidRDefault="00770E3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55DB4FC" w14:textId="7B42835E" w:rsidR="00770E3A" w:rsidRPr="00C6761E" w:rsidRDefault="00770E3A" w:rsidP="00EB5E1A">
            <w:pPr>
              <w:pStyle w:val="TAL"/>
              <w:rPr>
                <w:rFonts w:cs="Arial"/>
                <w:sz w:val="16"/>
                <w:szCs w:val="16"/>
              </w:rPr>
            </w:pPr>
            <w:r w:rsidRPr="00C6761E">
              <w:rPr>
                <w:rFonts w:cs="Arial"/>
                <w:sz w:val="16"/>
                <w:szCs w:val="16"/>
              </w:rPr>
              <w:t>0304</w:t>
            </w:r>
          </w:p>
        </w:tc>
        <w:tc>
          <w:tcPr>
            <w:tcW w:w="283" w:type="dxa"/>
            <w:shd w:val="solid" w:color="FFFFFF" w:fill="auto"/>
          </w:tcPr>
          <w:p w14:paraId="46F4DC5F" w14:textId="7E8F260A" w:rsidR="00770E3A" w:rsidRPr="00C6761E" w:rsidRDefault="00770E3A" w:rsidP="00EB5E1A">
            <w:pPr>
              <w:pStyle w:val="TAC"/>
              <w:rPr>
                <w:rFonts w:cs="Arial"/>
                <w:sz w:val="16"/>
                <w:szCs w:val="16"/>
              </w:rPr>
            </w:pPr>
            <w:r w:rsidRPr="00C6761E">
              <w:rPr>
                <w:rFonts w:cs="Arial"/>
                <w:sz w:val="16"/>
                <w:szCs w:val="16"/>
              </w:rPr>
              <w:t>-</w:t>
            </w:r>
          </w:p>
        </w:tc>
        <w:tc>
          <w:tcPr>
            <w:tcW w:w="284" w:type="dxa"/>
            <w:shd w:val="solid" w:color="FFFFFF" w:fill="auto"/>
          </w:tcPr>
          <w:p w14:paraId="3AB70486" w14:textId="132A321D" w:rsidR="00770E3A" w:rsidRPr="00C6761E" w:rsidRDefault="00770E3A" w:rsidP="00EB5E1A">
            <w:pPr>
              <w:pStyle w:val="TAC"/>
              <w:rPr>
                <w:rFonts w:cs="Arial"/>
                <w:sz w:val="16"/>
                <w:szCs w:val="16"/>
              </w:rPr>
            </w:pPr>
            <w:r w:rsidRPr="00C6761E">
              <w:rPr>
                <w:rFonts w:cs="Arial"/>
                <w:sz w:val="16"/>
                <w:szCs w:val="16"/>
              </w:rPr>
              <w:t>F</w:t>
            </w:r>
          </w:p>
        </w:tc>
        <w:tc>
          <w:tcPr>
            <w:tcW w:w="5151" w:type="dxa"/>
            <w:shd w:val="solid" w:color="FFFFFF" w:fill="auto"/>
          </w:tcPr>
          <w:p w14:paraId="1A35649F" w14:textId="2A323705" w:rsidR="00770E3A" w:rsidRPr="00C6761E" w:rsidRDefault="00770E3A" w:rsidP="00EB5E1A">
            <w:pPr>
              <w:pStyle w:val="TAL"/>
              <w:rPr>
                <w:rFonts w:cs="Arial"/>
                <w:sz w:val="16"/>
                <w:szCs w:val="16"/>
              </w:rPr>
            </w:pPr>
            <w:r w:rsidRPr="00C6761E">
              <w:rPr>
                <w:rFonts w:cs="Arial"/>
                <w:sz w:val="16"/>
                <w:szCs w:val="16"/>
              </w:rPr>
              <w:t>PC5 signalling message type update</w:t>
            </w:r>
          </w:p>
        </w:tc>
        <w:tc>
          <w:tcPr>
            <w:tcW w:w="708" w:type="dxa"/>
            <w:shd w:val="solid" w:color="FFFFFF" w:fill="auto"/>
          </w:tcPr>
          <w:p w14:paraId="0D61D65F" w14:textId="55341D2B" w:rsidR="00770E3A" w:rsidRPr="00C6761E" w:rsidRDefault="00770E3A" w:rsidP="00EB5E1A">
            <w:pPr>
              <w:pStyle w:val="TAC"/>
              <w:rPr>
                <w:rFonts w:cs="Arial"/>
                <w:sz w:val="16"/>
                <w:szCs w:val="16"/>
                <w:lang w:eastAsia="zh-CN"/>
              </w:rPr>
            </w:pPr>
            <w:r w:rsidRPr="00C6761E">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C6761E" w:rsidRDefault="00DA3EA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3E95A0C" w14:textId="0A1BB04D" w:rsidR="00DA3EA5" w:rsidRPr="00C6761E" w:rsidRDefault="00DA3EA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A302ACA" w14:textId="0B2364B0" w:rsidR="00DA3EA5" w:rsidRPr="00C6761E" w:rsidRDefault="00DA3EA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E67C93" w14:textId="10899DDA" w:rsidR="00DA3EA5" w:rsidRPr="00C6761E" w:rsidRDefault="00DA3EA5" w:rsidP="00EB5E1A">
            <w:pPr>
              <w:pStyle w:val="TAL"/>
              <w:rPr>
                <w:rFonts w:cs="Arial"/>
                <w:sz w:val="16"/>
                <w:szCs w:val="16"/>
              </w:rPr>
            </w:pPr>
            <w:r w:rsidRPr="00C6761E">
              <w:rPr>
                <w:rFonts w:cs="Arial"/>
                <w:sz w:val="16"/>
                <w:szCs w:val="16"/>
              </w:rPr>
              <w:t>0313</w:t>
            </w:r>
          </w:p>
        </w:tc>
        <w:tc>
          <w:tcPr>
            <w:tcW w:w="283" w:type="dxa"/>
            <w:shd w:val="solid" w:color="FFFFFF" w:fill="auto"/>
          </w:tcPr>
          <w:p w14:paraId="3945CA2D" w14:textId="6AF0DD4B" w:rsidR="00DA3EA5" w:rsidRPr="00C6761E" w:rsidRDefault="00DA3EA5" w:rsidP="00EB5E1A">
            <w:pPr>
              <w:pStyle w:val="TAC"/>
              <w:rPr>
                <w:rFonts w:cs="Arial"/>
                <w:sz w:val="16"/>
                <w:szCs w:val="16"/>
              </w:rPr>
            </w:pPr>
            <w:r w:rsidRPr="00C6761E">
              <w:rPr>
                <w:rFonts w:cs="Arial"/>
                <w:sz w:val="16"/>
                <w:szCs w:val="16"/>
              </w:rPr>
              <w:t>-</w:t>
            </w:r>
          </w:p>
        </w:tc>
        <w:tc>
          <w:tcPr>
            <w:tcW w:w="284" w:type="dxa"/>
            <w:shd w:val="solid" w:color="FFFFFF" w:fill="auto"/>
          </w:tcPr>
          <w:p w14:paraId="4569F1B8" w14:textId="36B67E68" w:rsidR="00DA3EA5" w:rsidRPr="00C6761E" w:rsidRDefault="00DA3EA5" w:rsidP="00EB5E1A">
            <w:pPr>
              <w:pStyle w:val="TAC"/>
              <w:rPr>
                <w:rFonts w:cs="Arial"/>
                <w:sz w:val="16"/>
                <w:szCs w:val="16"/>
              </w:rPr>
            </w:pPr>
            <w:r w:rsidRPr="00C6761E">
              <w:rPr>
                <w:rFonts w:cs="Arial"/>
                <w:sz w:val="16"/>
                <w:szCs w:val="16"/>
              </w:rPr>
              <w:t>B</w:t>
            </w:r>
          </w:p>
        </w:tc>
        <w:tc>
          <w:tcPr>
            <w:tcW w:w="5151" w:type="dxa"/>
            <w:shd w:val="solid" w:color="FFFFFF" w:fill="auto"/>
          </w:tcPr>
          <w:p w14:paraId="0C6B03BA" w14:textId="16E7CDA3" w:rsidR="00DA3EA5" w:rsidRPr="00C6761E" w:rsidRDefault="00DA3EA5" w:rsidP="00EB5E1A">
            <w:pPr>
              <w:pStyle w:val="TAL"/>
              <w:rPr>
                <w:rFonts w:cs="Arial"/>
                <w:sz w:val="16"/>
                <w:szCs w:val="16"/>
              </w:rPr>
            </w:pPr>
            <w:r w:rsidRPr="00C6761E">
              <w:rPr>
                <w:rFonts w:cs="Arial"/>
                <w:sz w:val="16"/>
                <w:szCs w:val="16"/>
              </w:rPr>
              <w:t>Update to 5G ProSe direct link release procedure for U2U relay</w:t>
            </w:r>
          </w:p>
        </w:tc>
        <w:tc>
          <w:tcPr>
            <w:tcW w:w="708" w:type="dxa"/>
            <w:shd w:val="solid" w:color="FFFFFF" w:fill="auto"/>
          </w:tcPr>
          <w:p w14:paraId="007AAEEC" w14:textId="13688634" w:rsidR="00DA3EA5" w:rsidRPr="00C6761E" w:rsidRDefault="00DA3EA5" w:rsidP="00EB5E1A">
            <w:pPr>
              <w:pStyle w:val="TAC"/>
              <w:rPr>
                <w:rFonts w:cs="Arial"/>
                <w:sz w:val="16"/>
                <w:szCs w:val="16"/>
                <w:lang w:eastAsia="zh-CN"/>
              </w:rPr>
            </w:pPr>
            <w:r w:rsidRPr="00C6761E">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C6761E" w:rsidRDefault="00B662D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7226DF8" w14:textId="611705FA" w:rsidR="00B662D1" w:rsidRPr="00C6761E" w:rsidRDefault="00B662D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EE1788E" w14:textId="593A5A66" w:rsidR="00B662D1" w:rsidRPr="00C6761E" w:rsidRDefault="00B662D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ADABD49" w14:textId="14ACF49E" w:rsidR="00B662D1" w:rsidRPr="00C6761E" w:rsidRDefault="00B662D1" w:rsidP="00EB5E1A">
            <w:pPr>
              <w:pStyle w:val="TAL"/>
              <w:rPr>
                <w:rFonts w:cs="Arial"/>
                <w:sz w:val="16"/>
                <w:szCs w:val="16"/>
              </w:rPr>
            </w:pPr>
            <w:r w:rsidRPr="00C6761E">
              <w:rPr>
                <w:rFonts w:cs="Arial"/>
                <w:sz w:val="16"/>
                <w:szCs w:val="16"/>
              </w:rPr>
              <w:t>0336</w:t>
            </w:r>
          </w:p>
        </w:tc>
        <w:tc>
          <w:tcPr>
            <w:tcW w:w="283" w:type="dxa"/>
            <w:shd w:val="solid" w:color="FFFFFF" w:fill="auto"/>
          </w:tcPr>
          <w:p w14:paraId="749C65A5" w14:textId="2D05B39F" w:rsidR="00B662D1" w:rsidRPr="00C6761E" w:rsidRDefault="00B662D1" w:rsidP="00EB5E1A">
            <w:pPr>
              <w:pStyle w:val="TAC"/>
              <w:rPr>
                <w:rFonts w:cs="Arial"/>
                <w:sz w:val="16"/>
                <w:szCs w:val="16"/>
              </w:rPr>
            </w:pPr>
            <w:r w:rsidRPr="00C6761E">
              <w:rPr>
                <w:rFonts w:cs="Arial"/>
                <w:sz w:val="16"/>
                <w:szCs w:val="16"/>
              </w:rPr>
              <w:t>-</w:t>
            </w:r>
          </w:p>
        </w:tc>
        <w:tc>
          <w:tcPr>
            <w:tcW w:w="284" w:type="dxa"/>
            <w:shd w:val="solid" w:color="FFFFFF" w:fill="auto"/>
          </w:tcPr>
          <w:p w14:paraId="2EF459C3" w14:textId="234EA57B" w:rsidR="00B662D1" w:rsidRPr="00C6761E" w:rsidRDefault="00B662D1" w:rsidP="00EB5E1A">
            <w:pPr>
              <w:pStyle w:val="TAC"/>
              <w:rPr>
                <w:rFonts w:cs="Arial"/>
                <w:sz w:val="16"/>
                <w:szCs w:val="16"/>
              </w:rPr>
            </w:pPr>
            <w:r w:rsidRPr="00C6761E">
              <w:rPr>
                <w:rFonts w:cs="Arial"/>
                <w:sz w:val="16"/>
                <w:szCs w:val="16"/>
              </w:rPr>
              <w:t>F</w:t>
            </w:r>
          </w:p>
        </w:tc>
        <w:tc>
          <w:tcPr>
            <w:tcW w:w="5151" w:type="dxa"/>
            <w:shd w:val="solid" w:color="FFFFFF" w:fill="auto"/>
          </w:tcPr>
          <w:p w14:paraId="6F245A30" w14:textId="275F6DBE" w:rsidR="00B662D1" w:rsidRPr="00C6761E" w:rsidRDefault="00B662D1" w:rsidP="00EB5E1A">
            <w:pPr>
              <w:pStyle w:val="TAL"/>
              <w:rPr>
                <w:rFonts w:cs="Arial"/>
                <w:sz w:val="16"/>
                <w:szCs w:val="16"/>
              </w:rPr>
            </w:pPr>
            <w:r w:rsidRPr="00C6761E">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C6761E" w:rsidRDefault="00B662D1" w:rsidP="00EB5E1A">
            <w:pPr>
              <w:pStyle w:val="TAC"/>
              <w:rPr>
                <w:rFonts w:cs="Arial"/>
                <w:sz w:val="16"/>
                <w:szCs w:val="16"/>
                <w:lang w:eastAsia="zh-CN"/>
              </w:rPr>
            </w:pPr>
            <w:r w:rsidRPr="00C6761E">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C6761E" w:rsidRDefault="00BC3A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8BBC6E9" w14:textId="23C1A6E4" w:rsidR="00BC3A45" w:rsidRPr="00C6761E" w:rsidRDefault="00BC3A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CA8574" w14:textId="5F6FA380" w:rsidR="00BC3A45" w:rsidRPr="00C6761E" w:rsidRDefault="00BC3A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6E7E72" w14:textId="79579C88" w:rsidR="00BC3A45" w:rsidRPr="00C6761E" w:rsidRDefault="00BC3A45" w:rsidP="00EB5E1A">
            <w:pPr>
              <w:pStyle w:val="TAL"/>
              <w:rPr>
                <w:rFonts w:cs="Arial"/>
                <w:sz w:val="16"/>
                <w:szCs w:val="16"/>
              </w:rPr>
            </w:pPr>
            <w:r w:rsidRPr="00C6761E">
              <w:rPr>
                <w:rFonts w:cs="Arial"/>
                <w:sz w:val="16"/>
                <w:szCs w:val="16"/>
              </w:rPr>
              <w:t>0298</w:t>
            </w:r>
          </w:p>
        </w:tc>
        <w:tc>
          <w:tcPr>
            <w:tcW w:w="283" w:type="dxa"/>
            <w:shd w:val="solid" w:color="FFFFFF" w:fill="auto"/>
          </w:tcPr>
          <w:p w14:paraId="23F5A3F2" w14:textId="20E8D974" w:rsidR="00BC3A45" w:rsidRPr="00C6761E" w:rsidRDefault="00BC3A45" w:rsidP="00EB5E1A">
            <w:pPr>
              <w:pStyle w:val="TAC"/>
              <w:rPr>
                <w:rFonts w:cs="Arial"/>
                <w:sz w:val="16"/>
                <w:szCs w:val="16"/>
              </w:rPr>
            </w:pPr>
            <w:r w:rsidRPr="00C6761E">
              <w:rPr>
                <w:rFonts w:cs="Arial"/>
                <w:sz w:val="16"/>
                <w:szCs w:val="16"/>
              </w:rPr>
              <w:t>1</w:t>
            </w:r>
          </w:p>
        </w:tc>
        <w:tc>
          <w:tcPr>
            <w:tcW w:w="284" w:type="dxa"/>
            <w:shd w:val="solid" w:color="FFFFFF" w:fill="auto"/>
          </w:tcPr>
          <w:p w14:paraId="219F4E29" w14:textId="70C2B9E7" w:rsidR="00BC3A45" w:rsidRPr="00C6761E" w:rsidRDefault="00BC3A45" w:rsidP="00EB5E1A">
            <w:pPr>
              <w:pStyle w:val="TAC"/>
              <w:rPr>
                <w:rFonts w:cs="Arial"/>
                <w:sz w:val="16"/>
                <w:szCs w:val="16"/>
              </w:rPr>
            </w:pPr>
            <w:r w:rsidRPr="00C6761E">
              <w:rPr>
                <w:rFonts w:cs="Arial"/>
                <w:sz w:val="16"/>
                <w:szCs w:val="16"/>
              </w:rPr>
              <w:t>F</w:t>
            </w:r>
          </w:p>
        </w:tc>
        <w:tc>
          <w:tcPr>
            <w:tcW w:w="5151" w:type="dxa"/>
            <w:shd w:val="solid" w:color="FFFFFF" w:fill="auto"/>
          </w:tcPr>
          <w:p w14:paraId="77864D2A" w14:textId="764A557B" w:rsidR="00BC3A45" w:rsidRPr="00C6761E" w:rsidRDefault="00BC3A45" w:rsidP="00EB5E1A">
            <w:pPr>
              <w:pStyle w:val="TAL"/>
              <w:rPr>
                <w:rFonts w:cs="Arial"/>
                <w:sz w:val="16"/>
                <w:szCs w:val="16"/>
              </w:rPr>
            </w:pPr>
            <w:r w:rsidRPr="00C6761E">
              <w:rPr>
                <w:rFonts w:cs="Arial"/>
                <w:sz w:val="16"/>
                <w:szCs w:val="16"/>
              </w:rPr>
              <w:t>Timer allocation</w:t>
            </w:r>
          </w:p>
        </w:tc>
        <w:tc>
          <w:tcPr>
            <w:tcW w:w="708" w:type="dxa"/>
            <w:shd w:val="solid" w:color="FFFFFF" w:fill="auto"/>
          </w:tcPr>
          <w:p w14:paraId="764B2F07" w14:textId="63908A79" w:rsidR="00BC3A45" w:rsidRPr="00C6761E" w:rsidRDefault="00BC3A45" w:rsidP="00EB5E1A">
            <w:pPr>
              <w:pStyle w:val="TAC"/>
              <w:rPr>
                <w:rFonts w:cs="Arial"/>
                <w:sz w:val="16"/>
                <w:szCs w:val="16"/>
                <w:lang w:eastAsia="zh-CN"/>
              </w:rPr>
            </w:pPr>
            <w:r w:rsidRPr="00C6761E">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C6761E" w:rsidRDefault="00CC5D6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40AE1D" w14:textId="3ECBCAC3" w:rsidR="00CC5D6B" w:rsidRPr="00C6761E" w:rsidRDefault="00CC5D6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6462D4" w14:textId="27394CC2" w:rsidR="00CC5D6B" w:rsidRPr="00C6761E" w:rsidRDefault="00CC5D6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330461F" w14:textId="7DAEE301" w:rsidR="00CC5D6B" w:rsidRPr="00C6761E" w:rsidRDefault="00CC5D6B" w:rsidP="00EB5E1A">
            <w:pPr>
              <w:pStyle w:val="TAL"/>
              <w:rPr>
                <w:rFonts w:cs="Arial"/>
                <w:sz w:val="16"/>
                <w:szCs w:val="16"/>
              </w:rPr>
            </w:pPr>
            <w:r w:rsidRPr="00C6761E">
              <w:rPr>
                <w:rFonts w:cs="Arial"/>
                <w:sz w:val="16"/>
                <w:szCs w:val="16"/>
              </w:rPr>
              <w:t>0300</w:t>
            </w:r>
          </w:p>
        </w:tc>
        <w:tc>
          <w:tcPr>
            <w:tcW w:w="283" w:type="dxa"/>
            <w:shd w:val="solid" w:color="FFFFFF" w:fill="auto"/>
          </w:tcPr>
          <w:p w14:paraId="3DFEC457" w14:textId="7D608805" w:rsidR="00CC5D6B" w:rsidRPr="00C6761E" w:rsidRDefault="00CC5D6B" w:rsidP="00EB5E1A">
            <w:pPr>
              <w:pStyle w:val="TAC"/>
              <w:rPr>
                <w:rFonts w:cs="Arial"/>
                <w:sz w:val="16"/>
                <w:szCs w:val="16"/>
              </w:rPr>
            </w:pPr>
            <w:r w:rsidRPr="00C6761E">
              <w:rPr>
                <w:rFonts w:cs="Arial"/>
                <w:sz w:val="16"/>
                <w:szCs w:val="16"/>
              </w:rPr>
              <w:t>1</w:t>
            </w:r>
          </w:p>
        </w:tc>
        <w:tc>
          <w:tcPr>
            <w:tcW w:w="284" w:type="dxa"/>
            <w:shd w:val="solid" w:color="FFFFFF" w:fill="auto"/>
          </w:tcPr>
          <w:p w14:paraId="71BF1678" w14:textId="68C97EC6" w:rsidR="00CC5D6B" w:rsidRPr="00C6761E" w:rsidRDefault="00CC5D6B" w:rsidP="00EB5E1A">
            <w:pPr>
              <w:pStyle w:val="TAC"/>
              <w:rPr>
                <w:rFonts w:cs="Arial"/>
                <w:sz w:val="16"/>
                <w:szCs w:val="16"/>
              </w:rPr>
            </w:pPr>
            <w:r w:rsidRPr="00C6761E">
              <w:rPr>
                <w:rFonts w:cs="Arial"/>
                <w:sz w:val="16"/>
                <w:szCs w:val="16"/>
              </w:rPr>
              <w:t>F</w:t>
            </w:r>
          </w:p>
        </w:tc>
        <w:tc>
          <w:tcPr>
            <w:tcW w:w="5151" w:type="dxa"/>
            <w:shd w:val="solid" w:color="FFFFFF" w:fill="auto"/>
          </w:tcPr>
          <w:p w14:paraId="4ACDE3C4" w14:textId="3670D969" w:rsidR="00CC5D6B" w:rsidRPr="00C6761E" w:rsidRDefault="00CC5D6B" w:rsidP="00EB5E1A">
            <w:pPr>
              <w:pStyle w:val="TAL"/>
              <w:rPr>
                <w:rFonts w:cs="Arial"/>
                <w:sz w:val="16"/>
                <w:szCs w:val="16"/>
              </w:rPr>
            </w:pPr>
            <w:r w:rsidRPr="00C6761E">
              <w:rPr>
                <w:rFonts w:cs="Arial"/>
                <w:sz w:val="16"/>
                <w:szCs w:val="16"/>
              </w:rPr>
              <w:t>Term alignment and editorial correction</w:t>
            </w:r>
          </w:p>
        </w:tc>
        <w:tc>
          <w:tcPr>
            <w:tcW w:w="708" w:type="dxa"/>
            <w:shd w:val="solid" w:color="FFFFFF" w:fill="auto"/>
          </w:tcPr>
          <w:p w14:paraId="57A7BEE0" w14:textId="5E9C4C4A" w:rsidR="00CC5D6B" w:rsidRPr="00C6761E" w:rsidRDefault="00CC5D6B" w:rsidP="00EB5E1A">
            <w:pPr>
              <w:pStyle w:val="TAC"/>
              <w:rPr>
                <w:rFonts w:cs="Arial"/>
                <w:sz w:val="16"/>
                <w:szCs w:val="16"/>
                <w:lang w:eastAsia="zh-CN"/>
              </w:rPr>
            </w:pPr>
            <w:r w:rsidRPr="00C6761E">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C6761E" w:rsidRDefault="008733D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3E22C41" w14:textId="6CF68A68" w:rsidR="008733D7" w:rsidRPr="00C6761E" w:rsidRDefault="008733D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C8A00A" w14:textId="32D9F6F0" w:rsidR="008733D7" w:rsidRPr="00C6761E" w:rsidRDefault="008733D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9B08515" w14:textId="78BF2B86" w:rsidR="008733D7" w:rsidRPr="00C6761E" w:rsidRDefault="008733D7" w:rsidP="00EB5E1A">
            <w:pPr>
              <w:pStyle w:val="TAL"/>
              <w:rPr>
                <w:rFonts w:cs="Arial"/>
                <w:sz w:val="16"/>
                <w:szCs w:val="16"/>
              </w:rPr>
            </w:pPr>
            <w:r w:rsidRPr="00C6761E">
              <w:rPr>
                <w:rFonts w:cs="Arial"/>
                <w:sz w:val="16"/>
                <w:szCs w:val="16"/>
              </w:rPr>
              <w:t>0305</w:t>
            </w:r>
          </w:p>
        </w:tc>
        <w:tc>
          <w:tcPr>
            <w:tcW w:w="283" w:type="dxa"/>
            <w:shd w:val="solid" w:color="FFFFFF" w:fill="auto"/>
          </w:tcPr>
          <w:p w14:paraId="33EE7496" w14:textId="20B80F6E" w:rsidR="008733D7" w:rsidRPr="00C6761E" w:rsidRDefault="008733D7" w:rsidP="00EB5E1A">
            <w:pPr>
              <w:pStyle w:val="TAC"/>
              <w:rPr>
                <w:rFonts w:cs="Arial"/>
                <w:sz w:val="16"/>
                <w:szCs w:val="16"/>
              </w:rPr>
            </w:pPr>
            <w:r w:rsidRPr="00C6761E">
              <w:rPr>
                <w:rFonts w:cs="Arial"/>
                <w:sz w:val="16"/>
                <w:szCs w:val="16"/>
              </w:rPr>
              <w:t>1</w:t>
            </w:r>
          </w:p>
        </w:tc>
        <w:tc>
          <w:tcPr>
            <w:tcW w:w="284" w:type="dxa"/>
            <w:shd w:val="solid" w:color="FFFFFF" w:fill="auto"/>
          </w:tcPr>
          <w:p w14:paraId="5DFB5EEE" w14:textId="4CAACF80" w:rsidR="008733D7" w:rsidRPr="00C6761E" w:rsidRDefault="008733D7" w:rsidP="00EB5E1A">
            <w:pPr>
              <w:pStyle w:val="TAC"/>
              <w:rPr>
                <w:rFonts w:cs="Arial"/>
                <w:sz w:val="16"/>
                <w:szCs w:val="16"/>
              </w:rPr>
            </w:pPr>
            <w:r w:rsidRPr="00C6761E">
              <w:rPr>
                <w:rFonts w:cs="Arial"/>
                <w:sz w:val="16"/>
                <w:szCs w:val="16"/>
              </w:rPr>
              <w:t>F</w:t>
            </w:r>
          </w:p>
        </w:tc>
        <w:tc>
          <w:tcPr>
            <w:tcW w:w="5151" w:type="dxa"/>
            <w:shd w:val="solid" w:color="FFFFFF" w:fill="auto"/>
          </w:tcPr>
          <w:p w14:paraId="0F75B265" w14:textId="3C879667" w:rsidR="008733D7" w:rsidRPr="00C6761E" w:rsidRDefault="008733D7" w:rsidP="00EB5E1A">
            <w:pPr>
              <w:pStyle w:val="TAL"/>
              <w:rPr>
                <w:rFonts w:cs="Arial"/>
                <w:sz w:val="16"/>
                <w:szCs w:val="16"/>
              </w:rPr>
            </w:pPr>
            <w:r w:rsidRPr="00C6761E">
              <w:rPr>
                <w:rFonts w:cs="Arial"/>
                <w:sz w:val="16"/>
                <w:szCs w:val="16"/>
              </w:rPr>
              <w:t>PC5 signalling protocol cause update</w:t>
            </w:r>
          </w:p>
        </w:tc>
        <w:tc>
          <w:tcPr>
            <w:tcW w:w="708" w:type="dxa"/>
            <w:shd w:val="solid" w:color="FFFFFF" w:fill="auto"/>
          </w:tcPr>
          <w:p w14:paraId="31498FAE" w14:textId="006B32A8" w:rsidR="008733D7" w:rsidRPr="00C6761E" w:rsidRDefault="008733D7" w:rsidP="00EB5E1A">
            <w:pPr>
              <w:pStyle w:val="TAC"/>
              <w:rPr>
                <w:rFonts w:cs="Arial"/>
                <w:sz w:val="16"/>
                <w:szCs w:val="16"/>
                <w:lang w:eastAsia="zh-CN"/>
              </w:rPr>
            </w:pPr>
            <w:r w:rsidRPr="00C6761E">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C6761E" w:rsidRDefault="0099131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92F982B" w14:textId="37A65CF1" w:rsidR="00991316" w:rsidRPr="00C6761E" w:rsidRDefault="0099131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1ED8FD3" w14:textId="5DED109A" w:rsidR="00991316" w:rsidRPr="00C6761E" w:rsidRDefault="0099131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1B36234" w14:textId="0E76CF9C" w:rsidR="00991316" w:rsidRPr="00C6761E" w:rsidRDefault="00991316" w:rsidP="00EB5E1A">
            <w:pPr>
              <w:pStyle w:val="TAL"/>
              <w:rPr>
                <w:rFonts w:cs="Arial"/>
                <w:sz w:val="16"/>
                <w:szCs w:val="16"/>
              </w:rPr>
            </w:pPr>
            <w:r w:rsidRPr="00C6761E">
              <w:rPr>
                <w:rFonts w:cs="Arial"/>
                <w:sz w:val="16"/>
                <w:szCs w:val="16"/>
              </w:rPr>
              <w:t>0329</w:t>
            </w:r>
          </w:p>
        </w:tc>
        <w:tc>
          <w:tcPr>
            <w:tcW w:w="283" w:type="dxa"/>
            <w:shd w:val="solid" w:color="FFFFFF" w:fill="auto"/>
          </w:tcPr>
          <w:p w14:paraId="59CB227B" w14:textId="2CA3ABEB" w:rsidR="00991316" w:rsidRPr="00C6761E" w:rsidRDefault="00991316" w:rsidP="00EB5E1A">
            <w:pPr>
              <w:pStyle w:val="TAC"/>
              <w:rPr>
                <w:rFonts w:cs="Arial"/>
                <w:sz w:val="16"/>
                <w:szCs w:val="16"/>
              </w:rPr>
            </w:pPr>
            <w:r w:rsidRPr="00C6761E">
              <w:rPr>
                <w:rFonts w:cs="Arial"/>
                <w:sz w:val="16"/>
                <w:szCs w:val="16"/>
              </w:rPr>
              <w:t>1</w:t>
            </w:r>
          </w:p>
        </w:tc>
        <w:tc>
          <w:tcPr>
            <w:tcW w:w="284" w:type="dxa"/>
            <w:shd w:val="solid" w:color="FFFFFF" w:fill="auto"/>
          </w:tcPr>
          <w:p w14:paraId="60F6AE5D" w14:textId="05EC2432" w:rsidR="00991316" w:rsidRPr="00C6761E" w:rsidRDefault="00991316" w:rsidP="00EB5E1A">
            <w:pPr>
              <w:pStyle w:val="TAC"/>
              <w:rPr>
                <w:rFonts w:cs="Arial"/>
                <w:sz w:val="16"/>
                <w:szCs w:val="16"/>
              </w:rPr>
            </w:pPr>
            <w:r w:rsidRPr="00C6761E">
              <w:rPr>
                <w:rFonts w:cs="Arial"/>
                <w:sz w:val="16"/>
                <w:szCs w:val="16"/>
              </w:rPr>
              <w:t>F</w:t>
            </w:r>
          </w:p>
        </w:tc>
        <w:tc>
          <w:tcPr>
            <w:tcW w:w="5151" w:type="dxa"/>
            <w:shd w:val="solid" w:color="FFFFFF" w:fill="auto"/>
          </w:tcPr>
          <w:p w14:paraId="728C02EB" w14:textId="6834787F" w:rsidR="00991316" w:rsidRPr="00C6761E" w:rsidRDefault="00991316" w:rsidP="00EB5E1A">
            <w:pPr>
              <w:pStyle w:val="TAL"/>
              <w:rPr>
                <w:rFonts w:cs="Arial"/>
                <w:sz w:val="16"/>
                <w:szCs w:val="16"/>
              </w:rPr>
            </w:pPr>
            <w:r w:rsidRPr="00C6761E">
              <w:rPr>
                <w:rFonts w:cs="Arial"/>
                <w:sz w:val="16"/>
                <w:szCs w:val="16"/>
              </w:rPr>
              <w:t>Update target discoveree end UE in UE-to-UR relay discovery procedure</w:t>
            </w:r>
          </w:p>
        </w:tc>
        <w:tc>
          <w:tcPr>
            <w:tcW w:w="708" w:type="dxa"/>
            <w:shd w:val="solid" w:color="FFFFFF" w:fill="auto"/>
          </w:tcPr>
          <w:p w14:paraId="0058E91C" w14:textId="780010BB" w:rsidR="00991316" w:rsidRPr="00C6761E" w:rsidRDefault="00991316" w:rsidP="00EB5E1A">
            <w:pPr>
              <w:pStyle w:val="TAC"/>
              <w:rPr>
                <w:rFonts w:cs="Arial"/>
                <w:sz w:val="16"/>
                <w:szCs w:val="16"/>
                <w:lang w:eastAsia="zh-CN"/>
              </w:rPr>
            </w:pPr>
            <w:r w:rsidRPr="00C6761E">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C6761E" w:rsidRDefault="00E758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C41AE28" w14:textId="0D7E0D09" w:rsidR="00E7583C" w:rsidRPr="00C6761E" w:rsidRDefault="00E758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EC33B40" w14:textId="60C7E79E" w:rsidR="00E7583C" w:rsidRPr="00C6761E" w:rsidRDefault="00E758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2C4F6DF" w14:textId="0AE30A7B" w:rsidR="00E7583C" w:rsidRPr="00C6761E" w:rsidRDefault="00E7583C" w:rsidP="00EB5E1A">
            <w:pPr>
              <w:pStyle w:val="TAL"/>
              <w:rPr>
                <w:rFonts w:cs="Arial"/>
                <w:sz w:val="16"/>
                <w:szCs w:val="16"/>
              </w:rPr>
            </w:pPr>
            <w:r w:rsidRPr="00C6761E">
              <w:rPr>
                <w:rFonts w:cs="Arial"/>
                <w:sz w:val="16"/>
                <w:szCs w:val="16"/>
              </w:rPr>
              <w:t>0330</w:t>
            </w:r>
          </w:p>
        </w:tc>
        <w:tc>
          <w:tcPr>
            <w:tcW w:w="283" w:type="dxa"/>
            <w:shd w:val="solid" w:color="FFFFFF" w:fill="auto"/>
          </w:tcPr>
          <w:p w14:paraId="793F7CC9" w14:textId="432F528E" w:rsidR="00E7583C" w:rsidRPr="00C6761E" w:rsidRDefault="00E7583C" w:rsidP="00EB5E1A">
            <w:pPr>
              <w:pStyle w:val="TAC"/>
              <w:rPr>
                <w:rFonts w:cs="Arial"/>
                <w:sz w:val="16"/>
                <w:szCs w:val="16"/>
              </w:rPr>
            </w:pPr>
            <w:r w:rsidRPr="00C6761E">
              <w:rPr>
                <w:rFonts w:cs="Arial"/>
                <w:sz w:val="16"/>
                <w:szCs w:val="16"/>
              </w:rPr>
              <w:t>1</w:t>
            </w:r>
          </w:p>
        </w:tc>
        <w:tc>
          <w:tcPr>
            <w:tcW w:w="284" w:type="dxa"/>
            <w:shd w:val="solid" w:color="FFFFFF" w:fill="auto"/>
          </w:tcPr>
          <w:p w14:paraId="13A31891" w14:textId="52DD5DCD" w:rsidR="00E7583C" w:rsidRPr="00C6761E" w:rsidRDefault="00E7583C" w:rsidP="00EB5E1A">
            <w:pPr>
              <w:pStyle w:val="TAC"/>
              <w:rPr>
                <w:rFonts w:cs="Arial"/>
                <w:sz w:val="16"/>
                <w:szCs w:val="16"/>
              </w:rPr>
            </w:pPr>
            <w:r w:rsidRPr="00C6761E">
              <w:rPr>
                <w:rFonts w:cs="Arial"/>
                <w:sz w:val="16"/>
                <w:szCs w:val="16"/>
              </w:rPr>
              <w:t>C</w:t>
            </w:r>
          </w:p>
        </w:tc>
        <w:tc>
          <w:tcPr>
            <w:tcW w:w="5151" w:type="dxa"/>
            <w:shd w:val="solid" w:color="FFFFFF" w:fill="auto"/>
          </w:tcPr>
          <w:p w14:paraId="72F23BBA" w14:textId="04902F21" w:rsidR="00E7583C" w:rsidRPr="00C6761E" w:rsidRDefault="00E7583C" w:rsidP="00EB5E1A">
            <w:pPr>
              <w:pStyle w:val="TAL"/>
              <w:rPr>
                <w:rFonts w:cs="Arial"/>
                <w:sz w:val="16"/>
                <w:szCs w:val="16"/>
              </w:rPr>
            </w:pPr>
            <w:r w:rsidRPr="00C6761E">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C6761E" w:rsidRDefault="00E7583C" w:rsidP="00EB5E1A">
            <w:pPr>
              <w:pStyle w:val="TAC"/>
              <w:rPr>
                <w:rFonts w:cs="Arial"/>
                <w:sz w:val="16"/>
                <w:szCs w:val="16"/>
                <w:lang w:eastAsia="zh-CN"/>
              </w:rPr>
            </w:pPr>
            <w:r w:rsidRPr="00C6761E">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C6761E" w:rsidRDefault="0089222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D7E6B16" w14:textId="4F37241C" w:rsidR="00892227" w:rsidRPr="00C6761E" w:rsidRDefault="0089222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DF152A" w14:textId="6F8AF946" w:rsidR="00892227" w:rsidRPr="00C6761E" w:rsidRDefault="0089222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3BD4DB" w14:textId="4AF41EE5" w:rsidR="00892227" w:rsidRPr="00C6761E" w:rsidRDefault="00892227" w:rsidP="00EB5E1A">
            <w:pPr>
              <w:pStyle w:val="TAL"/>
              <w:rPr>
                <w:rFonts w:cs="Arial"/>
                <w:sz w:val="16"/>
                <w:szCs w:val="16"/>
              </w:rPr>
            </w:pPr>
            <w:r w:rsidRPr="00C6761E">
              <w:rPr>
                <w:rFonts w:cs="Arial"/>
                <w:sz w:val="16"/>
                <w:szCs w:val="16"/>
              </w:rPr>
              <w:t>0295</w:t>
            </w:r>
          </w:p>
        </w:tc>
        <w:tc>
          <w:tcPr>
            <w:tcW w:w="283" w:type="dxa"/>
            <w:shd w:val="solid" w:color="FFFFFF" w:fill="auto"/>
          </w:tcPr>
          <w:p w14:paraId="1461C548" w14:textId="2D3B67DE" w:rsidR="00892227" w:rsidRPr="00C6761E" w:rsidRDefault="00892227" w:rsidP="00EB5E1A">
            <w:pPr>
              <w:pStyle w:val="TAC"/>
              <w:rPr>
                <w:rFonts w:cs="Arial"/>
                <w:sz w:val="16"/>
                <w:szCs w:val="16"/>
              </w:rPr>
            </w:pPr>
            <w:r w:rsidRPr="00C6761E">
              <w:rPr>
                <w:rFonts w:cs="Arial"/>
                <w:sz w:val="16"/>
                <w:szCs w:val="16"/>
              </w:rPr>
              <w:t>1</w:t>
            </w:r>
          </w:p>
        </w:tc>
        <w:tc>
          <w:tcPr>
            <w:tcW w:w="284" w:type="dxa"/>
            <w:shd w:val="solid" w:color="FFFFFF" w:fill="auto"/>
          </w:tcPr>
          <w:p w14:paraId="05DA07F8" w14:textId="7E116C52" w:rsidR="00892227" w:rsidRPr="00C6761E" w:rsidRDefault="00892227" w:rsidP="00EB5E1A">
            <w:pPr>
              <w:pStyle w:val="TAC"/>
              <w:rPr>
                <w:rFonts w:cs="Arial"/>
                <w:sz w:val="16"/>
                <w:szCs w:val="16"/>
              </w:rPr>
            </w:pPr>
            <w:r w:rsidRPr="00C6761E">
              <w:rPr>
                <w:rFonts w:cs="Arial"/>
                <w:sz w:val="16"/>
                <w:szCs w:val="16"/>
              </w:rPr>
              <w:t>B</w:t>
            </w:r>
          </w:p>
        </w:tc>
        <w:tc>
          <w:tcPr>
            <w:tcW w:w="5151" w:type="dxa"/>
            <w:shd w:val="solid" w:color="FFFFFF" w:fill="auto"/>
          </w:tcPr>
          <w:p w14:paraId="18705A09" w14:textId="29CD2C9F" w:rsidR="00892227" w:rsidRPr="00C6761E" w:rsidRDefault="00892227" w:rsidP="00EB5E1A">
            <w:pPr>
              <w:pStyle w:val="TAL"/>
              <w:rPr>
                <w:rFonts w:cs="Arial"/>
                <w:sz w:val="16"/>
                <w:szCs w:val="16"/>
              </w:rPr>
            </w:pPr>
            <w:r w:rsidRPr="00C6761E">
              <w:rPr>
                <w:rFonts w:cs="Arial"/>
                <w:sz w:val="16"/>
                <w:szCs w:val="16"/>
              </w:rPr>
              <w:t>Encoding of IEs for link identifier update via 5G ProSe UE-to-UE relay UE</w:t>
            </w:r>
          </w:p>
        </w:tc>
        <w:tc>
          <w:tcPr>
            <w:tcW w:w="708" w:type="dxa"/>
            <w:shd w:val="solid" w:color="FFFFFF" w:fill="auto"/>
          </w:tcPr>
          <w:p w14:paraId="293AD3CD" w14:textId="4278AED8" w:rsidR="00892227" w:rsidRPr="00C6761E" w:rsidRDefault="00892227" w:rsidP="00EB5E1A">
            <w:pPr>
              <w:pStyle w:val="TAC"/>
              <w:rPr>
                <w:rFonts w:cs="Arial"/>
                <w:sz w:val="16"/>
                <w:szCs w:val="16"/>
                <w:lang w:eastAsia="zh-CN"/>
              </w:rPr>
            </w:pPr>
            <w:r w:rsidRPr="00C6761E">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C6761E" w:rsidRDefault="00481B0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E900B42" w14:textId="745FAF2E" w:rsidR="00481B0B" w:rsidRPr="00C6761E" w:rsidRDefault="00481B0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70CA4FD" w14:textId="6C856843" w:rsidR="00481B0B" w:rsidRPr="00C6761E" w:rsidRDefault="00481B0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B2258B9" w14:textId="7B016624" w:rsidR="00481B0B" w:rsidRPr="00C6761E" w:rsidRDefault="00481B0B" w:rsidP="00EB5E1A">
            <w:pPr>
              <w:pStyle w:val="TAL"/>
              <w:rPr>
                <w:rFonts w:cs="Arial"/>
                <w:sz w:val="16"/>
                <w:szCs w:val="16"/>
              </w:rPr>
            </w:pPr>
            <w:r w:rsidRPr="00C6761E">
              <w:rPr>
                <w:rFonts w:cs="Arial"/>
                <w:sz w:val="16"/>
                <w:szCs w:val="16"/>
              </w:rPr>
              <w:t>0296</w:t>
            </w:r>
          </w:p>
        </w:tc>
        <w:tc>
          <w:tcPr>
            <w:tcW w:w="283" w:type="dxa"/>
            <w:shd w:val="solid" w:color="FFFFFF" w:fill="auto"/>
          </w:tcPr>
          <w:p w14:paraId="1FB290BE" w14:textId="3B2511D8" w:rsidR="00481B0B" w:rsidRPr="00C6761E" w:rsidRDefault="00481B0B" w:rsidP="00EB5E1A">
            <w:pPr>
              <w:pStyle w:val="TAC"/>
              <w:rPr>
                <w:rFonts w:cs="Arial"/>
                <w:sz w:val="16"/>
                <w:szCs w:val="16"/>
              </w:rPr>
            </w:pPr>
            <w:r w:rsidRPr="00C6761E">
              <w:rPr>
                <w:rFonts w:cs="Arial"/>
                <w:sz w:val="16"/>
                <w:szCs w:val="16"/>
              </w:rPr>
              <w:t>1</w:t>
            </w:r>
          </w:p>
        </w:tc>
        <w:tc>
          <w:tcPr>
            <w:tcW w:w="284" w:type="dxa"/>
            <w:shd w:val="solid" w:color="FFFFFF" w:fill="auto"/>
          </w:tcPr>
          <w:p w14:paraId="20679348" w14:textId="28B52E57" w:rsidR="00481B0B" w:rsidRPr="00C6761E" w:rsidRDefault="00481B0B" w:rsidP="00EB5E1A">
            <w:pPr>
              <w:pStyle w:val="TAC"/>
              <w:rPr>
                <w:rFonts w:cs="Arial"/>
                <w:sz w:val="16"/>
                <w:szCs w:val="16"/>
              </w:rPr>
            </w:pPr>
            <w:r w:rsidRPr="00C6761E">
              <w:rPr>
                <w:rFonts w:cs="Arial"/>
                <w:sz w:val="16"/>
                <w:szCs w:val="16"/>
              </w:rPr>
              <w:t>B</w:t>
            </w:r>
          </w:p>
        </w:tc>
        <w:tc>
          <w:tcPr>
            <w:tcW w:w="5151" w:type="dxa"/>
            <w:shd w:val="solid" w:color="FFFFFF" w:fill="auto"/>
          </w:tcPr>
          <w:p w14:paraId="4089E4DB" w14:textId="3BCF4D60" w:rsidR="00481B0B" w:rsidRPr="00C6761E" w:rsidRDefault="00481B0B" w:rsidP="00EB5E1A">
            <w:pPr>
              <w:pStyle w:val="TAL"/>
              <w:rPr>
                <w:rFonts w:cs="Arial"/>
                <w:sz w:val="16"/>
                <w:szCs w:val="16"/>
              </w:rPr>
            </w:pPr>
            <w:r w:rsidRPr="00C6761E">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C6761E" w:rsidRDefault="00481B0B" w:rsidP="00EB5E1A">
            <w:pPr>
              <w:pStyle w:val="TAC"/>
              <w:rPr>
                <w:rFonts w:cs="Arial"/>
                <w:sz w:val="16"/>
                <w:szCs w:val="16"/>
                <w:lang w:eastAsia="zh-CN"/>
              </w:rPr>
            </w:pPr>
            <w:r w:rsidRPr="00C6761E">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C6761E" w:rsidRDefault="00543C7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2393F8E" w14:textId="1B168262" w:rsidR="00543C7A" w:rsidRPr="00C6761E" w:rsidRDefault="00543C7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9481162" w14:textId="53461C85" w:rsidR="00543C7A" w:rsidRPr="00C6761E" w:rsidRDefault="00543C7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5CCFE4E5" w14:textId="5AB6CF32" w:rsidR="00543C7A" w:rsidRPr="00C6761E" w:rsidRDefault="00543C7A" w:rsidP="00EB5E1A">
            <w:pPr>
              <w:pStyle w:val="TAL"/>
              <w:rPr>
                <w:rFonts w:cs="Arial"/>
                <w:sz w:val="16"/>
                <w:szCs w:val="16"/>
              </w:rPr>
            </w:pPr>
            <w:r w:rsidRPr="00C6761E">
              <w:rPr>
                <w:rFonts w:cs="Arial"/>
                <w:sz w:val="16"/>
                <w:szCs w:val="16"/>
              </w:rPr>
              <w:t>0310</w:t>
            </w:r>
          </w:p>
        </w:tc>
        <w:tc>
          <w:tcPr>
            <w:tcW w:w="283" w:type="dxa"/>
            <w:shd w:val="solid" w:color="FFFFFF" w:fill="auto"/>
          </w:tcPr>
          <w:p w14:paraId="2E8D0E9E" w14:textId="20391259" w:rsidR="00543C7A" w:rsidRPr="00C6761E" w:rsidRDefault="00543C7A" w:rsidP="00EB5E1A">
            <w:pPr>
              <w:pStyle w:val="TAC"/>
              <w:rPr>
                <w:rFonts w:cs="Arial"/>
                <w:sz w:val="16"/>
                <w:szCs w:val="16"/>
              </w:rPr>
            </w:pPr>
            <w:r w:rsidRPr="00C6761E">
              <w:rPr>
                <w:rFonts w:cs="Arial"/>
                <w:sz w:val="16"/>
                <w:szCs w:val="16"/>
              </w:rPr>
              <w:t>1</w:t>
            </w:r>
          </w:p>
        </w:tc>
        <w:tc>
          <w:tcPr>
            <w:tcW w:w="284" w:type="dxa"/>
            <w:shd w:val="solid" w:color="FFFFFF" w:fill="auto"/>
          </w:tcPr>
          <w:p w14:paraId="74768CAD" w14:textId="7AE145F1" w:rsidR="00543C7A" w:rsidRPr="00C6761E" w:rsidRDefault="00543C7A" w:rsidP="00EB5E1A">
            <w:pPr>
              <w:pStyle w:val="TAC"/>
              <w:rPr>
                <w:rFonts w:cs="Arial"/>
                <w:sz w:val="16"/>
                <w:szCs w:val="16"/>
              </w:rPr>
            </w:pPr>
            <w:r w:rsidRPr="00C6761E">
              <w:rPr>
                <w:rFonts w:cs="Arial"/>
                <w:sz w:val="16"/>
                <w:szCs w:val="16"/>
              </w:rPr>
              <w:t>B</w:t>
            </w:r>
          </w:p>
        </w:tc>
        <w:tc>
          <w:tcPr>
            <w:tcW w:w="5151" w:type="dxa"/>
            <w:shd w:val="solid" w:color="FFFFFF" w:fill="auto"/>
          </w:tcPr>
          <w:p w14:paraId="02FFBB6B" w14:textId="176F7FA9" w:rsidR="00543C7A" w:rsidRPr="00C6761E" w:rsidRDefault="00543C7A" w:rsidP="00EB5E1A">
            <w:pPr>
              <w:pStyle w:val="TAL"/>
              <w:rPr>
                <w:rFonts w:cs="Arial"/>
                <w:sz w:val="16"/>
                <w:szCs w:val="16"/>
              </w:rPr>
            </w:pPr>
            <w:r w:rsidRPr="00C6761E">
              <w:rPr>
                <w:rFonts w:cs="Arial"/>
                <w:sz w:val="16"/>
                <w:szCs w:val="16"/>
              </w:rPr>
              <w:t>Update to U2U relay discovery procedures</w:t>
            </w:r>
          </w:p>
        </w:tc>
        <w:tc>
          <w:tcPr>
            <w:tcW w:w="708" w:type="dxa"/>
            <w:shd w:val="solid" w:color="FFFFFF" w:fill="auto"/>
          </w:tcPr>
          <w:p w14:paraId="27C5A102" w14:textId="4186F239" w:rsidR="00543C7A" w:rsidRPr="00C6761E" w:rsidRDefault="00543C7A" w:rsidP="00EB5E1A">
            <w:pPr>
              <w:pStyle w:val="TAC"/>
              <w:rPr>
                <w:rFonts w:cs="Arial"/>
                <w:sz w:val="16"/>
                <w:szCs w:val="16"/>
                <w:lang w:eastAsia="zh-CN"/>
              </w:rPr>
            </w:pPr>
            <w:r w:rsidRPr="00C6761E">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C6761E" w:rsidRDefault="00CE57C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47C471D" w14:textId="2E54322F" w:rsidR="00CE57C3" w:rsidRPr="00C6761E" w:rsidRDefault="00CE57C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EC0E0FB" w14:textId="4AA713D2" w:rsidR="00CE57C3" w:rsidRPr="00C6761E" w:rsidRDefault="00CE57C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883AE8F" w14:textId="22BDCFD3" w:rsidR="00CE57C3" w:rsidRPr="00C6761E" w:rsidRDefault="00CE57C3" w:rsidP="00EB5E1A">
            <w:pPr>
              <w:pStyle w:val="TAL"/>
              <w:rPr>
                <w:rFonts w:cs="Arial"/>
                <w:sz w:val="16"/>
                <w:szCs w:val="16"/>
              </w:rPr>
            </w:pPr>
            <w:r w:rsidRPr="00C6761E">
              <w:rPr>
                <w:rFonts w:cs="Arial"/>
                <w:sz w:val="16"/>
                <w:szCs w:val="16"/>
              </w:rPr>
              <w:t>0311</w:t>
            </w:r>
          </w:p>
        </w:tc>
        <w:tc>
          <w:tcPr>
            <w:tcW w:w="283" w:type="dxa"/>
            <w:shd w:val="solid" w:color="FFFFFF" w:fill="auto"/>
          </w:tcPr>
          <w:p w14:paraId="1ECC98B1" w14:textId="6B3A31BD" w:rsidR="00CE57C3" w:rsidRPr="00C6761E" w:rsidRDefault="00CE57C3" w:rsidP="00EB5E1A">
            <w:pPr>
              <w:pStyle w:val="TAC"/>
              <w:rPr>
                <w:rFonts w:cs="Arial"/>
                <w:sz w:val="16"/>
                <w:szCs w:val="16"/>
              </w:rPr>
            </w:pPr>
            <w:r w:rsidRPr="00C6761E">
              <w:rPr>
                <w:rFonts w:cs="Arial"/>
                <w:sz w:val="16"/>
                <w:szCs w:val="16"/>
              </w:rPr>
              <w:t>1</w:t>
            </w:r>
          </w:p>
        </w:tc>
        <w:tc>
          <w:tcPr>
            <w:tcW w:w="284" w:type="dxa"/>
            <w:shd w:val="solid" w:color="FFFFFF" w:fill="auto"/>
          </w:tcPr>
          <w:p w14:paraId="2A0A71A1" w14:textId="51233411" w:rsidR="00CE57C3" w:rsidRPr="00C6761E" w:rsidRDefault="00CE57C3" w:rsidP="00EB5E1A">
            <w:pPr>
              <w:pStyle w:val="TAC"/>
              <w:rPr>
                <w:rFonts w:cs="Arial"/>
                <w:sz w:val="16"/>
                <w:szCs w:val="16"/>
              </w:rPr>
            </w:pPr>
            <w:r w:rsidRPr="00C6761E">
              <w:rPr>
                <w:rFonts w:cs="Arial"/>
                <w:sz w:val="16"/>
                <w:szCs w:val="16"/>
              </w:rPr>
              <w:t>B</w:t>
            </w:r>
          </w:p>
        </w:tc>
        <w:tc>
          <w:tcPr>
            <w:tcW w:w="5151" w:type="dxa"/>
            <w:shd w:val="solid" w:color="FFFFFF" w:fill="auto"/>
          </w:tcPr>
          <w:p w14:paraId="6DB5F139" w14:textId="36FC6B30" w:rsidR="00CE57C3" w:rsidRPr="00C6761E" w:rsidRDefault="00CE57C3" w:rsidP="00EB5E1A">
            <w:pPr>
              <w:pStyle w:val="TAL"/>
              <w:rPr>
                <w:rFonts w:cs="Arial"/>
                <w:sz w:val="16"/>
                <w:szCs w:val="16"/>
              </w:rPr>
            </w:pPr>
            <w:r w:rsidRPr="00C6761E">
              <w:rPr>
                <w:rFonts w:cs="Arial"/>
                <w:sz w:val="16"/>
                <w:szCs w:val="16"/>
              </w:rPr>
              <w:t>Update to 5G ProSe direct link establishment procedure for U2U relay</w:t>
            </w:r>
          </w:p>
        </w:tc>
        <w:tc>
          <w:tcPr>
            <w:tcW w:w="708" w:type="dxa"/>
            <w:shd w:val="solid" w:color="FFFFFF" w:fill="auto"/>
          </w:tcPr>
          <w:p w14:paraId="77F3F956" w14:textId="4BD195AC" w:rsidR="00CE57C3" w:rsidRPr="00C6761E" w:rsidRDefault="00CE57C3" w:rsidP="00EB5E1A">
            <w:pPr>
              <w:pStyle w:val="TAC"/>
              <w:rPr>
                <w:rFonts w:cs="Arial"/>
                <w:sz w:val="16"/>
                <w:szCs w:val="16"/>
                <w:lang w:eastAsia="zh-CN"/>
              </w:rPr>
            </w:pPr>
            <w:r w:rsidRPr="00C6761E">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C6761E" w:rsidRDefault="0018072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720985D" w14:textId="3AE41AE3" w:rsidR="00180720" w:rsidRPr="00C6761E" w:rsidRDefault="0018072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81E945" w14:textId="7C079763" w:rsidR="00180720" w:rsidRPr="00C6761E" w:rsidRDefault="00B8300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ADEF2D5" w14:textId="6D2CDF45" w:rsidR="00180720" w:rsidRPr="00C6761E" w:rsidRDefault="00180720" w:rsidP="00EB5E1A">
            <w:pPr>
              <w:pStyle w:val="TAL"/>
              <w:rPr>
                <w:rFonts w:cs="Arial"/>
                <w:sz w:val="16"/>
                <w:szCs w:val="16"/>
              </w:rPr>
            </w:pPr>
            <w:r w:rsidRPr="00C6761E">
              <w:rPr>
                <w:rFonts w:cs="Arial"/>
                <w:sz w:val="16"/>
                <w:szCs w:val="16"/>
              </w:rPr>
              <w:t>0314</w:t>
            </w:r>
          </w:p>
        </w:tc>
        <w:tc>
          <w:tcPr>
            <w:tcW w:w="283" w:type="dxa"/>
            <w:shd w:val="solid" w:color="FFFFFF" w:fill="auto"/>
          </w:tcPr>
          <w:p w14:paraId="26168509" w14:textId="0D010776" w:rsidR="00180720" w:rsidRPr="00C6761E" w:rsidRDefault="00180720" w:rsidP="00EB5E1A">
            <w:pPr>
              <w:pStyle w:val="TAC"/>
              <w:rPr>
                <w:rFonts w:cs="Arial"/>
                <w:sz w:val="16"/>
                <w:szCs w:val="16"/>
              </w:rPr>
            </w:pPr>
            <w:r w:rsidRPr="00C6761E">
              <w:rPr>
                <w:rFonts w:cs="Arial"/>
                <w:sz w:val="16"/>
                <w:szCs w:val="16"/>
              </w:rPr>
              <w:t>1</w:t>
            </w:r>
          </w:p>
        </w:tc>
        <w:tc>
          <w:tcPr>
            <w:tcW w:w="284" w:type="dxa"/>
            <w:shd w:val="solid" w:color="FFFFFF" w:fill="auto"/>
          </w:tcPr>
          <w:p w14:paraId="48FA71D3" w14:textId="67B5FF73" w:rsidR="00180720" w:rsidRPr="00C6761E" w:rsidRDefault="00180720" w:rsidP="00EB5E1A">
            <w:pPr>
              <w:pStyle w:val="TAC"/>
              <w:rPr>
                <w:rFonts w:cs="Arial"/>
                <w:sz w:val="16"/>
                <w:szCs w:val="16"/>
              </w:rPr>
            </w:pPr>
            <w:r w:rsidRPr="00C6761E">
              <w:rPr>
                <w:rFonts w:cs="Arial"/>
                <w:sz w:val="16"/>
                <w:szCs w:val="16"/>
              </w:rPr>
              <w:t>D</w:t>
            </w:r>
          </w:p>
        </w:tc>
        <w:tc>
          <w:tcPr>
            <w:tcW w:w="5151" w:type="dxa"/>
            <w:shd w:val="solid" w:color="FFFFFF" w:fill="auto"/>
          </w:tcPr>
          <w:p w14:paraId="4AED9766" w14:textId="0E8AF8D0" w:rsidR="00180720" w:rsidRPr="00C6761E" w:rsidRDefault="00180720" w:rsidP="00EB5E1A">
            <w:pPr>
              <w:pStyle w:val="TAL"/>
              <w:rPr>
                <w:rFonts w:cs="Arial"/>
                <w:sz w:val="16"/>
                <w:szCs w:val="16"/>
              </w:rPr>
            </w:pPr>
            <w:r w:rsidRPr="00C6761E">
              <w:rPr>
                <w:rFonts w:cs="Arial"/>
                <w:sz w:val="16"/>
                <w:szCs w:val="16"/>
              </w:rPr>
              <w:t>Editorial modification to U2U relay selection and reselection procedures</w:t>
            </w:r>
          </w:p>
        </w:tc>
        <w:tc>
          <w:tcPr>
            <w:tcW w:w="708" w:type="dxa"/>
            <w:shd w:val="solid" w:color="FFFFFF" w:fill="auto"/>
          </w:tcPr>
          <w:p w14:paraId="17D6058A" w14:textId="7B1B69D9" w:rsidR="00180720" w:rsidRPr="00C6761E" w:rsidRDefault="00180720" w:rsidP="00EB5E1A">
            <w:pPr>
              <w:pStyle w:val="TAC"/>
              <w:rPr>
                <w:rFonts w:cs="Arial"/>
                <w:sz w:val="16"/>
                <w:szCs w:val="16"/>
                <w:lang w:eastAsia="zh-CN"/>
              </w:rPr>
            </w:pPr>
            <w:r w:rsidRPr="00C6761E">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C6761E" w:rsidRDefault="0098537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379D123" w14:textId="6BC31BB9" w:rsidR="00985374" w:rsidRPr="00C6761E" w:rsidRDefault="0098537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590DB8" w14:textId="6743F912" w:rsidR="00985374" w:rsidRPr="00C6761E" w:rsidRDefault="0098537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703C29" w14:textId="6E1EFF39" w:rsidR="00985374" w:rsidRPr="00C6761E" w:rsidRDefault="00985374" w:rsidP="00EB5E1A">
            <w:pPr>
              <w:pStyle w:val="TAL"/>
              <w:rPr>
                <w:rFonts w:cs="Arial"/>
                <w:sz w:val="16"/>
                <w:szCs w:val="16"/>
              </w:rPr>
            </w:pPr>
            <w:r w:rsidRPr="00C6761E">
              <w:rPr>
                <w:rFonts w:cs="Arial"/>
                <w:sz w:val="16"/>
                <w:szCs w:val="16"/>
              </w:rPr>
              <w:t>0332</w:t>
            </w:r>
          </w:p>
        </w:tc>
        <w:tc>
          <w:tcPr>
            <w:tcW w:w="283" w:type="dxa"/>
            <w:shd w:val="solid" w:color="FFFFFF" w:fill="auto"/>
          </w:tcPr>
          <w:p w14:paraId="6EC0D572" w14:textId="65B9D9E0" w:rsidR="00985374" w:rsidRPr="00C6761E" w:rsidRDefault="00985374" w:rsidP="00EB5E1A">
            <w:pPr>
              <w:pStyle w:val="TAC"/>
              <w:rPr>
                <w:rFonts w:cs="Arial"/>
                <w:sz w:val="16"/>
                <w:szCs w:val="16"/>
              </w:rPr>
            </w:pPr>
            <w:r w:rsidRPr="00C6761E">
              <w:rPr>
                <w:rFonts w:cs="Arial"/>
                <w:sz w:val="16"/>
                <w:szCs w:val="16"/>
              </w:rPr>
              <w:t>1</w:t>
            </w:r>
          </w:p>
        </w:tc>
        <w:tc>
          <w:tcPr>
            <w:tcW w:w="284" w:type="dxa"/>
            <w:shd w:val="solid" w:color="FFFFFF" w:fill="auto"/>
          </w:tcPr>
          <w:p w14:paraId="76C96D79" w14:textId="0CFB5576" w:rsidR="00985374" w:rsidRPr="00C6761E" w:rsidRDefault="00985374" w:rsidP="00EB5E1A">
            <w:pPr>
              <w:pStyle w:val="TAC"/>
              <w:rPr>
                <w:rFonts w:cs="Arial"/>
                <w:sz w:val="16"/>
                <w:szCs w:val="16"/>
              </w:rPr>
            </w:pPr>
            <w:r w:rsidRPr="00C6761E">
              <w:rPr>
                <w:rFonts w:cs="Arial"/>
                <w:sz w:val="16"/>
                <w:szCs w:val="16"/>
              </w:rPr>
              <w:t>B</w:t>
            </w:r>
          </w:p>
        </w:tc>
        <w:tc>
          <w:tcPr>
            <w:tcW w:w="5151" w:type="dxa"/>
            <w:shd w:val="solid" w:color="FFFFFF" w:fill="auto"/>
          </w:tcPr>
          <w:p w14:paraId="2879ACED" w14:textId="765181E3" w:rsidR="00985374" w:rsidRPr="00C6761E" w:rsidRDefault="00985374" w:rsidP="00EB5E1A">
            <w:pPr>
              <w:pStyle w:val="TAL"/>
              <w:rPr>
                <w:rFonts w:cs="Arial"/>
                <w:sz w:val="16"/>
                <w:szCs w:val="16"/>
              </w:rPr>
            </w:pPr>
            <w:r w:rsidRPr="00C6761E">
              <w:rPr>
                <w:rFonts w:cs="Arial"/>
                <w:sz w:val="16"/>
                <w:szCs w:val="16"/>
              </w:rPr>
              <w:t>Update to ProSe direct link modification messages for U2U relay</w:t>
            </w:r>
          </w:p>
        </w:tc>
        <w:tc>
          <w:tcPr>
            <w:tcW w:w="708" w:type="dxa"/>
            <w:shd w:val="solid" w:color="FFFFFF" w:fill="auto"/>
          </w:tcPr>
          <w:p w14:paraId="5EEBBE36" w14:textId="315B27E0" w:rsidR="00985374" w:rsidRPr="00C6761E" w:rsidRDefault="00985374" w:rsidP="00EB5E1A">
            <w:pPr>
              <w:pStyle w:val="TAC"/>
              <w:rPr>
                <w:rFonts w:cs="Arial"/>
                <w:sz w:val="16"/>
                <w:szCs w:val="16"/>
                <w:lang w:eastAsia="zh-CN"/>
              </w:rPr>
            </w:pPr>
            <w:r w:rsidRPr="00C6761E">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C6761E" w:rsidRDefault="00050F9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B3F2D8B" w14:textId="7236B1E8" w:rsidR="00050F9A" w:rsidRPr="00C6761E" w:rsidRDefault="00050F9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C30D67" w14:textId="6A5206BC" w:rsidR="00050F9A" w:rsidRPr="00C6761E" w:rsidRDefault="00050F9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E61570" w14:textId="3515AEBC" w:rsidR="00050F9A" w:rsidRPr="00C6761E" w:rsidRDefault="00050F9A" w:rsidP="00EB5E1A">
            <w:pPr>
              <w:pStyle w:val="TAL"/>
              <w:rPr>
                <w:rFonts w:cs="Arial"/>
                <w:sz w:val="16"/>
                <w:szCs w:val="16"/>
              </w:rPr>
            </w:pPr>
            <w:r w:rsidRPr="00C6761E">
              <w:rPr>
                <w:rFonts w:cs="Arial"/>
                <w:sz w:val="16"/>
                <w:szCs w:val="16"/>
              </w:rPr>
              <w:t>0306</w:t>
            </w:r>
          </w:p>
        </w:tc>
        <w:tc>
          <w:tcPr>
            <w:tcW w:w="283" w:type="dxa"/>
            <w:shd w:val="solid" w:color="FFFFFF" w:fill="auto"/>
          </w:tcPr>
          <w:p w14:paraId="0FD14E8B" w14:textId="2E1BBBE6" w:rsidR="00050F9A" w:rsidRPr="00C6761E" w:rsidRDefault="00050F9A" w:rsidP="00EB5E1A">
            <w:pPr>
              <w:pStyle w:val="TAC"/>
              <w:rPr>
                <w:rFonts w:cs="Arial"/>
                <w:sz w:val="16"/>
                <w:szCs w:val="16"/>
              </w:rPr>
            </w:pPr>
            <w:r w:rsidRPr="00C6761E">
              <w:rPr>
                <w:rFonts w:cs="Arial"/>
                <w:sz w:val="16"/>
                <w:szCs w:val="16"/>
              </w:rPr>
              <w:t>2</w:t>
            </w:r>
          </w:p>
        </w:tc>
        <w:tc>
          <w:tcPr>
            <w:tcW w:w="284" w:type="dxa"/>
            <w:shd w:val="solid" w:color="FFFFFF" w:fill="auto"/>
          </w:tcPr>
          <w:p w14:paraId="6BBEF0B4" w14:textId="246136C5" w:rsidR="00050F9A" w:rsidRPr="00C6761E" w:rsidRDefault="00050F9A" w:rsidP="00EB5E1A">
            <w:pPr>
              <w:pStyle w:val="TAC"/>
              <w:rPr>
                <w:rFonts w:cs="Arial"/>
                <w:sz w:val="16"/>
                <w:szCs w:val="16"/>
              </w:rPr>
            </w:pPr>
            <w:r w:rsidRPr="00C6761E">
              <w:rPr>
                <w:rFonts w:cs="Arial"/>
                <w:sz w:val="16"/>
                <w:szCs w:val="16"/>
              </w:rPr>
              <w:t>F</w:t>
            </w:r>
          </w:p>
        </w:tc>
        <w:tc>
          <w:tcPr>
            <w:tcW w:w="5151" w:type="dxa"/>
            <w:shd w:val="solid" w:color="FFFFFF" w:fill="auto"/>
          </w:tcPr>
          <w:p w14:paraId="17250ACD" w14:textId="77B5A43E" w:rsidR="00050F9A" w:rsidRPr="00C6761E" w:rsidRDefault="00050F9A" w:rsidP="00EB5E1A">
            <w:pPr>
              <w:pStyle w:val="TAL"/>
              <w:rPr>
                <w:rFonts w:cs="Arial"/>
                <w:sz w:val="16"/>
                <w:szCs w:val="16"/>
              </w:rPr>
            </w:pPr>
            <w:r w:rsidRPr="00C6761E">
              <w:rPr>
                <w:rFonts w:cs="Arial"/>
                <w:sz w:val="16"/>
                <w:szCs w:val="16"/>
              </w:rPr>
              <w:t>Add PROSE UE TO UE RELAY UPDATE REJECT message</w:t>
            </w:r>
          </w:p>
        </w:tc>
        <w:tc>
          <w:tcPr>
            <w:tcW w:w="708" w:type="dxa"/>
            <w:shd w:val="solid" w:color="FFFFFF" w:fill="auto"/>
          </w:tcPr>
          <w:p w14:paraId="031C130C" w14:textId="5F53C1A9" w:rsidR="00050F9A" w:rsidRPr="00C6761E" w:rsidRDefault="00050F9A" w:rsidP="00EB5E1A">
            <w:pPr>
              <w:pStyle w:val="TAC"/>
              <w:rPr>
                <w:rFonts w:cs="Arial"/>
                <w:sz w:val="16"/>
                <w:szCs w:val="16"/>
                <w:lang w:eastAsia="zh-CN"/>
              </w:rPr>
            </w:pPr>
            <w:r w:rsidRPr="00C6761E">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C6761E" w:rsidRDefault="00342A0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D0642BD" w14:textId="39A8DDC3" w:rsidR="00342A03" w:rsidRPr="00C6761E" w:rsidRDefault="00342A0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43AF472" w14:textId="6D37B755" w:rsidR="00342A03" w:rsidRPr="00C6761E" w:rsidRDefault="00342A0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C0A490" w14:textId="229E15E7" w:rsidR="00342A03" w:rsidRPr="00C6761E" w:rsidRDefault="00342A03" w:rsidP="00EB5E1A">
            <w:pPr>
              <w:pStyle w:val="TAL"/>
              <w:rPr>
                <w:rFonts w:cs="Arial"/>
                <w:sz w:val="16"/>
                <w:szCs w:val="16"/>
              </w:rPr>
            </w:pPr>
            <w:r w:rsidRPr="00C6761E">
              <w:rPr>
                <w:rFonts w:cs="Arial"/>
                <w:sz w:val="16"/>
                <w:szCs w:val="16"/>
              </w:rPr>
              <w:t>0334</w:t>
            </w:r>
          </w:p>
        </w:tc>
        <w:tc>
          <w:tcPr>
            <w:tcW w:w="283" w:type="dxa"/>
            <w:shd w:val="solid" w:color="FFFFFF" w:fill="auto"/>
          </w:tcPr>
          <w:p w14:paraId="0D75F86A" w14:textId="4A7B5927" w:rsidR="00342A03" w:rsidRPr="00C6761E" w:rsidRDefault="00342A03" w:rsidP="00EB5E1A">
            <w:pPr>
              <w:pStyle w:val="TAC"/>
              <w:rPr>
                <w:rFonts w:cs="Arial"/>
                <w:sz w:val="16"/>
                <w:szCs w:val="16"/>
              </w:rPr>
            </w:pPr>
            <w:r w:rsidRPr="00C6761E">
              <w:rPr>
                <w:rFonts w:cs="Arial"/>
                <w:sz w:val="16"/>
                <w:szCs w:val="16"/>
              </w:rPr>
              <w:t>1</w:t>
            </w:r>
          </w:p>
        </w:tc>
        <w:tc>
          <w:tcPr>
            <w:tcW w:w="284" w:type="dxa"/>
            <w:shd w:val="solid" w:color="FFFFFF" w:fill="auto"/>
          </w:tcPr>
          <w:p w14:paraId="01C7B4A8" w14:textId="48F6DB57" w:rsidR="00342A03" w:rsidRPr="00C6761E" w:rsidRDefault="00342A03" w:rsidP="00EB5E1A">
            <w:pPr>
              <w:pStyle w:val="TAC"/>
              <w:rPr>
                <w:rFonts w:cs="Arial"/>
                <w:sz w:val="16"/>
                <w:szCs w:val="16"/>
              </w:rPr>
            </w:pPr>
            <w:r w:rsidRPr="00C6761E">
              <w:rPr>
                <w:rFonts w:cs="Arial"/>
                <w:sz w:val="16"/>
                <w:szCs w:val="16"/>
              </w:rPr>
              <w:t>B</w:t>
            </w:r>
          </w:p>
        </w:tc>
        <w:tc>
          <w:tcPr>
            <w:tcW w:w="5151" w:type="dxa"/>
            <w:shd w:val="solid" w:color="FFFFFF" w:fill="auto"/>
          </w:tcPr>
          <w:p w14:paraId="656A42B5" w14:textId="2EED7A6C" w:rsidR="00342A03" w:rsidRPr="00C6761E" w:rsidRDefault="00342A03" w:rsidP="00EB5E1A">
            <w:pPr>
              <w:pStyle w:val="TAL"/>
              <w:rPr>
                <w:rFonts w:cs="Arial"/>
                <w:sz w:val="16"/>
                <w:szCs w:val="16"/>
              </w:rPr>
            </w:pPr>
            <w:r w:rsidRPr="00C6761E">
              <w:rPr>
                <w:rFonts w:cs="Arial"/>
                <w:sz w:val="16"/>
                <w:szCs w:val="16"/>
              </w:rPr>
              <w:t>Provisioning RSC dedicated for emergency service</w:t>
            </w:r>
          </w:p>
        </w:tc>
        <w:tc>
          <w:tcPr>
            <w:tcW w:w="708" w:type="dxa"/>
            <w:shd w:val="solid" w:color="FFFFFF" w:fill="auto"/>
          </w:tcPr>
          <w:p w14:paraId="388E0401" w14:textId="00F09C14" w:rsidR="00342A03" w:rsidRPr="00C6761E" w:rsidRDefault="00342A03" w:rsidP="00EB5E1A">
            <w:pPr>
              <w:pStyle w:val="TAC"/>
              <w:rPr>
                <w:rFonts w:cs="Arial"/>
                <w:sz w:val="16"/>
                <w:szCs w:val="16"/>
                <w:lang w:eastAsia="zh-CN"/>
              </w:rPr>
            </w:pPr>
            <w:r w:rsidRPr="00C6761E">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C6761E" w:rsidRDefault="0011780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28A1CF2" w14:textId="56A2B30E" w:rsidR="00117801" w:rsidRPr="00C6761E" w:rsidRDefault="0011780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7855C56" w14:textId="32BC93B2" w:rsidR="00117801" w:rsidRPr="00C6761E" w:rsidRDefault="0011780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23422CA" w14:textId="0F7A3F5A" w:rsidR="00117801" w:rsidRPr="00C6761E" w:rsidRDefault="00117801" w:rsidP="00EB5E1A">
            <w:pPr>
              <w:pStyle w:val="TAL"/>
              <w:rPr>
                <w:rFonts w:cs="Arial"/>
                <w:sz w:val="16"/>
                <w:szCs w:val="16"/>
              </w:rPr>
            </w:pPr>
            <w:r w:rsidRPr="00C6761E">
              <w:rPr>
                <w:rFonts w:cs="Arial"/>
                <w:sz w:val="16"/>
                <w:szCs w:val="16"/>
              </w:rPr>
              <w:t>0289</w:t>
            </w:r>
          </w:p>
        </w:tc>
        <w:tc>
          <w:tcPr>
            <w:tcW w:w="283" w:type="dxa"/>
            <w:shd w:val="solid" w:color="FFFFFF" w:fill="auto"/>
          </w:tcPr>
          <w:p w14:paraId="75276729" w14:textId="7D25A8FE" w:rsidR="00117801" w:rsidRPr="00C6761E" w:rsidRDefault="00117801" w:rsidP="00EB5E1A">
            <w:pPr>
              <w:pStyle w:val="TAC"/>
              <w:rPr>
                <w:rFonts w:cs="Arial"/>
                <w:sz w:val="16"/>
                <w:szCs w:val="16"/>
              </w:rPr>
            </w:pPr>
            <w:r w:rsidRPr="00C6761E">
              <w:rPr>
                <w:rFonts w:cs="Arial"/>
                <w:sz w:val="16"/>
                <w:szCs w:val="16"/>
              </w:rPr>
              <w:t>1</w:t>
            </w:r>
          </w:p>
        </w:tc>
        <w:tc>
          <w:tcPr>
            <w:tcW w:w="284" w:type="dxa"/>
            <w:shd w:val="solid" w:color="FFFFFF" w:fill="auto"/>
          </w:tcPr>
          <w:p w14:paraId="03AD908D" w14:textId="4AA4F3A8" w:rsidR="00117801" w:rsidRPr="00C6761E" w:rsidRDefault="00117801" w:rsidP="00EB5E1A">
            <w:pPr>
              <w:pStyle w:val="TAC"/>
              <w:rPr>
                <w:rFonts w:cs="Arial"/>
                <w:sz w:val="16"/>
                <w:szCs w:val="16"/>
              </w:rPr>
            </w:pPr>
            <w:r w:rsidRPr="00C6761E">
              <w:rPr>
                <w:rFonts w:cs="Arial"/>
                <w:sz w:val="16"/>
                <w:szCs w:val="16"/>
              </w:rPr>
              <w:t>F</w:t>
            </w:r>
          </w:p>
        </w:tc>
        <w:tc>
          <w:tcPr>
            <w:tcW w:w="5151" w:type="dxa"/>
            <w:shd w:val="solid" w:color="FFFFFF" w:fill="auto"/>
          </w:tcPr>
          <w:p w14:paraId="348F200E" w14:textId="42DAE3D5" w:rsidR="00117801" w:rsidRPr="00C6761E" w:rsidRDefault="00117801" w:rsidP="00EB5E1A">
            <w:pPr>
              <w:pStyle w:val="TAL"/>
              <w:rPr>
                <w:rFonts w:cs="Arial"/>
                <w:sz w:val="16"/>
                <w:szCs w:val="16"/>
              </w:rPr>
            </w:pPr>
            <w:r w:rsidRPr="00C6761E">
              <w:rPr>
                <w:rFonts w:cs="Arial"/>
                <w:sz w:val="16"/>
                <w:szCs w:val="16"/>
              </w:rPr>
              <w:t>Cause value failure from 5G ProSe end UE</w:t>
            </w:r>
          </w:p>
        </w:tc>
        <w:tc>
          <w:tcPr>
            <w:tcW w:w="708" w:type="dxa"/>
            <w:shd w:val="solid" w:color="FFFFFF" w:fill="auto"/>
          </w:tcPr>
          <w:p w14:paraId="71CD80B7" w14:textId="2AC592AA" w:rsidR="00117801" w:rsidRPr="00C6761E" w:rsidRDefault="00117801" w:rsidP="00EB5E1A">
            <w:pPr>
              <w:pStyle w:val="TAC"/>
              <w:rPr>
                <w:rFonts w:cs="Arial"/>
                <w:sz w:val="16"/>
                <w:szCs w:val="16"/>
                <w:lang w:eastAsia="zh-CN"/>
              </w:rPr>
            </w:pPr>
            <w:r w:rsidRPr="00C6761E">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C6761E" w:rsidRDefault="003D6E3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247F045" w14:textId="0315AA3D" w:rsidR="003D6E30" w:rsidRPr="00C6761E" w:rsidRDefault="003D6E3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CD984B8" w14:textId="54A86B3D" w:rsidR="003D6E30" w:rsidRPr="00C6761E" w:rsidRDefault="003D6E3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FC57823" w14:textId="2F1C08D2" w:rsidR="003D6E30" w:rsidRPr="00C6761E" w:rsidRDefault="003D6E30" w:rsidP="00EB5E1A">
            <w:pPr>
              <w:pStyle w:val="TAL"/>
              <w:rPr>
                <w:rFonts w:cs="Arial"/>
                <w:sz w:val="16"/>
                <w:szCs w:val="16"/>
              </w:rPr>
            </w:pPr>
            <w:r w:rsidRPr="00C6761E">
              <w:rPr>
                <w:rFonts w:cs="Arial"/>
                <w:sz w:val="16"/>
                <w:szCs w:val="16"/>
              </w:rPr>
              <w:t>0288</w:t>
            </w:r>
          </w:p>
        </w:tc>
        <w:tc>
          <w:tcPr>
            <w:tcW w:w="283" w:type="dxa"/>
            <w:shd w:val="solid" w:color="FFFFFF" w:fill="auto"/>
          </w:tcPr>
          <w:p w14:paraId="159EA2C5" w14:textId="52884B22" w:rsidR="003D6E30" w:rsidRPr="00C6761E" w:rsidRDefault="003D6E30" w:rsidP="00EB5E1A">
            <w:pPr>
              <w:pStyle w:val="TAC"/>
              <w:rPr>
                <w:rFonts w:cs="Arial"/>
                <w:sz w:val="16"/>
                <w:szCs w:val="16"/>
              </w:rPr>
            </w:pPr>
            <w:r w:rsidRPr="00C6761E">
              <w:rPr>
                <w:rFonts w:cs="Arial"/>
                <w:sz w:val="16"/>
                <w:szCs w:val="16"/>
              </w:rPr>
              <w:t>1</w:t>
            </w:r>
          </w:p>
        </w:tc>
        <w:tc>
          <w:tcPr>
            <w:tcW w:w="284" w:type="dxa"/>
            <w:shd w:val="solid" w:color="FFFFFF" w:fill="auto"/>
          </w:tcPr>
          <w:p w14:paraId="01D7210F" w14:textId="3D8E2167" w:rsidR="003D6E30" w:rsidRPr="00C6761E" w:rsidRDefault="003D6E30" w:rsidP="00EB5E1A">
            <w:pPr>
              <w:pStyle w:val="TAC"/>
              <w:rPr>
                <w:rFonts w:cs="Arial"/>
                <w:sz w:val="16"/>
                <w:szCs w:val="16"/>
              </w:rPr>
            </w:pPr>
            <w:r w:rsidRPr="00C6761E">
              <w:rPr>
                <w:rFonts w:cs="Arial"/>
                <w:sz w:val="16"/>
                <w:szCs w:val="16"/>
              </w:rPr>
              <w:t>B</w:t>
            </w:r>
          </w:p>
        </w:tc>
        <w:tc>
          <w:tcPr>
            <w:tcW w:w="5151" w:type="dxa"/>
            <w:shd w:val="solid" w:color="FFFFFF" w:fill="auto"/>
          </w:tcPr>
          <w:p w14:paraId="351BE67C" w14:textId="5487A501" w:rsidR="003D6E30" w:rsidRPr="00C6761E" w:rsidRDefault="003D6E30" w:rsidP="00EB5E1A">
            <w:pPr>
              <w:pStyle w:val="TAL"/>
              <w:rPr>
                <w:rFonts w:cs="Arial"/>
                <w:sz w:val="16"/>
                <w:szCs w:val="16"/>
              </w:rPr>
            </w:pPr>
            <w:r w:rsidRPr="00C6761E">
              <w:rPr>
                <w:rFonts w:cs="Arial"/>
                <w:sz w:val="16"/>
                <w:szCs w:val="16"/>
              </w:rPr>
              <w:t>Updates on path switching procedure between Uu and PC5</w:t>
            </w:r>
          </w:p>
        </w:tc>
        <w:tc>
          <w:tcPr>
            <w:tcW w:w="708" w:type="dxa"/>
            <w:shd w:val="solid" w:color="FFFFFF" w:fill="auto"/>
          </w:tcPr>
          <w:p w14:paraId="0A65F912" w14:textId="77B4BD14" w:rsidR="003D6E30" w:rsidRPr="00C6761E" w:rsidRDefault="003D6E30" w:rsidP="00EB5E1A">
            <w:pPr>
              <w:pStyle w:val="TAC"/>
              <w:rPr>
                <w:rFonts w:cs="Arial"/>
                <w:sz w:val="16"/>
                <w:szCs w:val="16"/>
                <w:lang w:eastAsia="zh-CN"/>
              </w:rPr>
            </w:pPr>
            <w:r w:rsidRPr="00C6761E">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C6761E" w:rsidRDefault="00960D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D91B9D" w14:textId="4F9B595D" w:rsidR="00960DB6" w:rsidRPr="00C6761E" w:rsidRDefault="00960D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30523D0" w14:textId="32033814" w:rsidR="00960DB6" w:rsidRPr="00C6761E" w:rsidRDefault="00960D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73BAADF" w14:textId="722FDF80" w:rsidR="00960DB6" w:rsidRPr="00C6761E" w:rsidRDefault="00960DB6" w:rsidP="00EB5E1A">
            <w:pPr>
              <w:pStyle w:val="TAL"/>
              <w:rPr>
                <w:rFonts w:cs="Arial"/>
                <w:sz w:val="16"/>
                <w:szCs w:val="16"/>
              </w:rPr>
            </w:pPr>
            <w:r w:rsidRPr="00C6761E">
              <w:rPr>
                <w:rFonts w:cs="Arial"/>
                <w:sz w:val="16"/>
                <w:szCs w:val="16"/>
              </w:rPr>
              <w:t>0286</w:t>
            </w:r>
          </w:p>
        </w:tc>
        <w:tc>
          <w:tcPr>
            <w:tcW w:w="283" w:type="dxa"/>
            <w:shd w:val="solid" w:color="FFFFFF" w:fill="auto"/>
          </w:tcPr>
          <w:p w14:paraId="0716EB5B" w14:textId="5E650D01" w:rsidR="00960DB6" w:rsidRPr="00C6761E" w:rsidRDefault="00960DB6" w:rsidP="00EB5E1A">
            <w:pPr>
              <w:pStyle w:val="TAC"/>
              <w:rPr>
                <w:rFonts w:cs="Arial"/>
                <w:sz w:val="16"/>
                <w:szCs w:val="16"/>
              </w:rPr>
            </w:pPr>
            <w:r w:rsidRPr="00C6761E">
              <w:rPr>
                <w:rFonts w:cs="Arial"/>
                <w:sz w:val="16"/>
                <w:szCs w:val="16"/>
              </w:rPr>
              <w:t>1</w:t>
            </w:r>
          </w:p>
        </w:tc>
        <w:tc>
          <w:tcPr>
            <w:tcW w:w="284" w:type="dxa"/>
            <w:shd w:val="solid" w:color="FFFFFF" w:fill="auto"/>
          </w:tcPr>
          <w:p w14:paraId="154FBA55" w14:textId="14492754" w:rsidR="00960DB6" w:rsidRPr="00C6761E" w:rsidRDefault="00960DB6" w:rsidP="00EB5E1A">
            <w:pPr>
              <w:pStyle w:val="TAC"/>
              <w:rPr>
                <w:rFonts w:cs="Arial"/>
                <w:sz w:val="16"/>
                <w:szCs w:val="16"/>
              </w:rPr>
            </w:pPr>
            <w:r w:rsidRPr="00C6761E">
              <w:rPr>
                <w:rFonts w:cs="Arial"/>
                <w:sz w:val="16"/>
                <w:szCs w:val="16"/>
              </w:rPr>
              <w:t>B</w:t>
            </w:r>
          </w:p>
        </w:tc>
        <w:tc>
          <w:tcPr>
            <w:tcW w:w="5151" w:type="dxa"/>
            <w:shd w:val="solid" w:color="FFFFFF" w:fill="auto"/>
          </w:tcPr>
          <w:p w14:paraId="2EAC122A" w14:textId="7EDA1AC9" w:rsidR="00960DB6" w:rsidRPr="00C6761E" w:rsidRDefault="00960DB6" w:rsidP="00EB5E1A">
            <w:pPr>
              <w:pStyle w:val="TAL"/>
              <w:rPr>
                <w:rFonts w:cs="Arial"/>
                <w:sz w:val="16"/>
                <w:szCs w:val="16"/>
              </w:rPr>
            </w:pPr>
            <w:r w:rsidRPr="00C6761E">
              <w:rPr>
                <w:rFonts w:cs="Arial"/>
                <w:sz w:val="16"/>
                <w:szCs w:val="16"/>
              </w:rPr>
              <w:t>Support for Ethernet traffic via 5G ProSe layer-3 UE-to-UE relay</w:t>
            </w:r>
          </w:p>
        </w:tc>
        <w:tc>
          <w:tcPr>
            <w:tcW w:w="708" w:type="dxa"/>
            <w:shd w:val="solid" w:color="FFFFFF" w:fill="auto"/>
          </w:tcPr>
          <w:p w14:paraId="1A41B372" w14:textId="24B8FB8D" w:rsidR="00960DB6" w:rsidRPr="00C6761E" w:rsidRDefault="00960DB6" w:rsidP="00EB5E1A">
            <w:pPr>
              <w:pStyle w:val="TAC"/>
              <w:rPr>
                <w:rFonts w:cs="Arial"/>
                <w:sz w:val="16"/>
                <w:szCs w:val="16"/>
                <w:lang w:eastAsia="zh-CN"/>
              </w:rPr>
            </w:pPr>
            <w:r w:rsidRPr="00C6761E">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C6761E" w:rsidRDefault="00393BA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4D716E" w14:textId="0D1EB5F5" w:rsidR="00393BA4" w:rsidRPr="00C6761E" w:rsidRDefault="00393BA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054AF9" w14:textId="2F29FE30" w:rsidR="00393BA4"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1A0D45" w14:textId="5C37B85F" w:rsidR="00393BA4" w:rsidRPr="00C6761E" w:rsidRDefault="00393BA4" w:rsidP="00EB5E1A">
            <w:pPr>
              <w:pStyle w:val="TAL"/>
              <w:rPr>
                <w:rFonts w:cs="Arial"/>
                <w:sz w:val="16"/>
                <w:szCs w:val="16"/>
              </w:rPr>
            </w:pPr>
            <w:r w:rsidRPr="00C6761E">
              <w:rPr>
                <w:rFonts w:cs="Arial"/>
                <w:sz w:val="16"/>
                <w:szCs w:val="16"/>
              </w:rPr>
              <w:t>0317</w:t>
            </w:r>
          </w:p>
        </w:tc>
        <w:tc>
          <w:tcPr>
            <w:tcW w:w="283" w:type="dxa"/>
            <w:shd w:val="solid" w:color="FFFFFF" w:fill="auto"/>
          </w:tcPr>
          <w:p w14:paraId="4D7BEF99" w14:textId="2BEAD443" w:rsidR="00393BA4" w:rsidRPr="00C6761E" w:rsidRDefault="00393BA4" w:rsidP="00EB5E1A">
            <w:pPr>
              <w:pStyle w:val="TAC"/>
              <w:rPr>
                <w:rFonts w:cs="Arial"/>
                <w:sz w:val="16"/>
                <w:szCs w:val="16"/>
              </w:rPr>
            </w:pPr>
            <w:r w:rsidRPr="00C6761E">
              <w:rPr>
                <w:rFonts w:cs="Arial"/>
                <w:sz w:val="16"/>
                <w:szCs w:val="16"/>
              </w:rPr>
              <w:t>1</w:t>
            </w:r>
          </w:p>
        </w:tc>
        <w:tc>
          <w:tcPr>
            <w:tcW w:w="284" w:type="dxa"/>
            <w:shd w:val="solid" w:color="FFFFFF" w:fill="auto"/>
          </w:tcPr>
          <w:p w14:paraId="26A3B120" w14:textId="5725D005" w:rsidR="00393BA4" w:rsidRPr="00C6761E" w:rsidRDefault="00393BA4" w:rsidP="00EB5E1A">
            <w:pPr>
              <w:pStyle w:val="TAC"/>
              <w:rPr>
                <w:rFonts w:cs="Arial"/>
                <w:sz w:val="16"/>
                <w:szCs w:val="16"/>
              </w:rPr>
            </w:pPr>
            <w:r w:rsidRPr="00C6761E">
              <w:rPr>
                <w:rFonts w:cs="Arial"/>
                <w:sz w:val="16"/>
                <w:szCs w:val="16"/>
              </w:rPr>
              <w:t>F</w:t>
            </w:r>
          </w:p>
        </w:tc>
        <w:tc>
          <w:tcPr>
            <w:tcW w:w="5151" w:type="dxa"/>
            <w:shd w:val="solid" w:color="FFFFFF" w:fill="auto"/>
          </w:tcPr>
          <w:p w14:paraId="70CEEBB8" w14:textId="79B20E28" w:rsidR="00393BA4" w:rsidRPr="00C6761E" w:rsidRDefault="00393BA4" w:rsidP="00EB5E1A">
            <w:pPr>
              <w:pStyle w:val="TAL"/>
              <w:rPr>
                <w:rFonts w:cs="Arial"/>
                <w:sz w:val="16"/>
                <w:szCs w:val="16"/>
              </w:rPr>
            </w:pPr>
            <w:r w:rsidRPr="00C6761E">
              <w:rPr>
                <w:rFonts w:cs="Arial"/>
                <w:sz w:val="16"/>
                <w:szCs w:val="16"/>
              </w:rPr>
              <w:t>Correcting references to different clauses</w:t>
            </w:r>
          </w:p>
        </w:tc>
        <w:tc>
          <w:tcPr>
            <w:tcW w:w="708" w:type="dxa"/>
            <w:shd w:val="solid" w:color="FFFFFF" w:fill="auto"/>
          </w:tcPr>
          <w:p w14:paraId="4D35DC8B" w14:textId="5E230317" w:rsidR="00393BA4" w:rsidRPr="00C6761E" w:rsidRDefault="00393BA4" w:rsidP="00EB5E1A">
            <w:pPr>
              <w:pStyle w:val="TAC"/>
              <w:rPr>
                <w:rFonts w:cs="Arial"/>
                <w:sz w:val="16"/>
                <w:szCs w:val="16"/>
                <w:lang w:eastAsia="zh-CN"/>
              </w:rPr>
            </w:pPr>
            <w:r w:rsidRPr="00C6761E">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C6761E" w:rsidRDefault="004E43B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24C5295" w14:textId="278E2F27" w:rsidR="004E43BE" w:rsidRPr="00C6761E" w:rsidRDefault="004E43B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508E708" w14:textId="7755A585" w:rsidR="004E43BE"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19413FF" w14:textId="207DA9A1" w:rsidR="004E43BE" w:rsidRPr="00C6761E" w:rsidRDefault="004E43BE" w:rsidP="00EB5E1A">
            <w:pPr>
              <w:pStyle w:val="TAL"/>
              <w:rPr>
                <w:rFonts w:cs="Arial"/>
                <w:sz w:val="16"/>
                <w:szCs w:val="16"/>
              </w:rPr>
            </w:pPr>
            <w:r w:rsidRPr="00C6761E">
              <w:rPr>
                <w:rFonts w:cs="Arial"/>
                <w:sz w:val="16"/>
                <w:szCs w:val="16"/>
              </w:rPr>
              <w:t>0320</w:t>
            </w:r>
          </w:p>
        </w:tc>
        <w:tc>
          <w:tcPr>
            <w:tcW w:w="283" w:type="dxa"/>
            <w:shd w:val="solid" w:color="FFFFFF" w:fill="auto"/>
          </w:tcPr>
          <w:p w14:paraId="48CFDB4D" w14:textId="751687CD" w:rsidR="004E43BE" w:rsidRPr="00C6761E" w:rsidRDefault="004E43BE" w:rsidP="00EB5E1A">
            <w:pPr>
              <w:pStyle w:val="TAC"/>
              <w:rPr>
                <w:rFonts w:cs="Arial"/>
                <w:sz w:val="16"/>
                <w:szCs w:val="16"/>
              </w:rPr>
            </w:pPr>
            <w:r w:rsidRPr="00C6761E">
              <w:rPr>
                <w:rFonts w:cs="Arial"/>
                <w:sz w:val="16"/>
                <w:szCs w:val="16"/>
              </w:rPr>
              <w:t>1</w:t>
            </w:r>
          </w:p>
        </w:tc>
        <w:tc>
          <w:tcPr>
            <w:tcW w:w="284" w:type="dxa"/>
            <w:shd w:val="solid" w:color="FFFFFF" w:fill="auto"/>
          </w:tcPr>
          <w:p w14:paraId="691D059E" w14:textId="2A80BB93" w:rsidR="004E43BE" w:rsidRPr="00C6761E" w:rsidRDefault="004E43BE" w:rsidP="00EB5E1A">
            <w:pPr>
              <w:pStyle w:val="TAC"/>
              <w:rPr>
                <w:rFonts w:cs="Arial"/>
                <w:sz w:val="16"/>
                <w:szCs w:val="16"/>
              </w:rPr>
            </w:pPr>
            <w:r w:rsidRPr="00C6761E">
              <w:rPr>
                <w:rFonts w:cs="Arial"/>
                <w:sz w:val="16"/>
                <w:szCs w:val="16"/>
              </w:rPr>
              <w:t>F</w:t>
            </w:r>
          </w:p>
        </w:tc>
        <w:tc>
          <w:tcPr>
            <w:tcW w:w="5151" w:type="dxa"/>
            <w:shd w:val="solid" w:color="FFFFFF" w:fill="auto"/>
          </w:tcPr>
          <w:p w14:paraId="196D66C7" w14:textId="750B133C" w:rsidR="004E43BE" w:rsidRPr="00C6761E" w:rsidRDefault="004E43BE" w:rsidP="00EB5E1A">
            <w:pPr>
              <w:pStyle w:val="TAL"/>
              <w:rPr>
                <w:rFonts w:cs="Arial"/>
                <w:sz w:val="16"/>
                <w:szCs w:val="16"/>
              </w:rPr>
            </w:pPr>
            <w:r w:rsidRPr="00C6761E">
              <w:rPr>
                <w:rFonts w:cs="Arial"/>
                <w:sz w:val="16"/>
                <w:szCs w:val="16"/>
              </w:rPr>
              <w:t xml:space="preserve">Clean-up ENs in existing procedure  </w:t>
            </w:r>
          </w:p>
        </w:tc>
        <w:tc>
          <w:tcPr>
            <w:tcW w:w="708" w:type="dxa"/>
            <w:shd w:val="solid" w:color="FFFFFF" w:fill="auto"/>
          </w:tcPr>
          <w:p w14:paraId="150C94BF" w14:textId="66A51001" w:rsidR="004E43BE" w:rsidRPr="00C6761E" w:rsidRDefault="004E43BE" w:rsidP="00EB5E1A">
            <w:pPr>
              <w:pStyle w:val="TAC"/>
              <w:rPr>
                <w:rFonts w:cs="Arial"/>
                <w:sz w:val="16"/>
                <w:szCs w:val="16"/>
                <w:lang w:eastAsia="zh-CN"/>
              </w:rPr>
            </w:pPr>
            <w:r w:rsidRPr="00C6761E">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C6761E" w:rsidRDefault="00B82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73C543D" w14:textId="38035C1D" w:rsidR="00B827FD" w:rsidRPr="00C6761E" w:rsidRDefault="00B82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0786E5F" w14:textId="48762A18" w:rsidR="00B827FD"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2EED8E" w14:textId="1BEE40B1" w:rsidR="00B827FD" w:rsidRPr="00C6761E" w:rsidRDefault="00B827FD" w:rsidP="00EB5E1A">
            <w:pPr>
              <w:pStyle w:val="TAL"/>
              <w:rPr>
                <w:rFonts w:cs="Arial"/>
                <w:sz w:val="16"/>
                <w:szCs w:val="16"/>
              </w:rPr>
            </w:pPr>
            <w:r w:rsidRPr="00C6761E">
              <w:rPr>
                <w:rFonts w:cs="Arial"/>
                <w:sz w:val="16"/>
                <w:szCs w:val="16"/>
              </w:rPr>
              <w:t>0322</w:t>
            </w:r>
          </w:p>
        </w:tc>
        <w:tc>
          <w:tcPr>
            <w:tcW w:w="283" w:type="dxa"/>
            <w:shd w:val="solid" w:color="FFFFFF" w:fill="auto"/>
          </w:tcPr>
          <w:p w14:paraId="6E5C3F85" w14:textId="31D918FA" w:rsidR="00B827FD" w:rsidRPr="00C6761E" w:rsidRDefault="00B827FD" w:rsidP="00EB5E1A">
            <w:pPr>
              <w:pStyle w:val="TAC"/>
              <w:rPr>
                <w:rFonts w:cs="Arial"/>
                <w:sz w:val="16"/>
                <w:szCs w:val="16"/>
              </w:rPr>
            </w:pPr>
            <w:r w:rsidRPr="00C6761E">
              <w:rPr>
                <w:rFonts w:cs="Arial"/>
                <w:sz w:val="16"/>
                <w:szCs w:val="16"/>
              </w:rPr>
              <w:t>1</w:t>
            </w:r>
          </w:p>
        </w:tc>
        <w:tc>
          <w:tcPr>
            <w:tcW w:w="284" w:type="dxa"/>
            <w:shd w:val="solid" w:color="FFFFFF" w:fill="auto"/>
          </w:tcPr>
          <w:p w14:paraId="63FDB079" w14:textId="42D181F6" w:rsidR="00B827FD" w:rsidRPr="00C6761E" w:rsidRDefault="00B827FD" w:rsidP="00EB5E1A">
            <w:pPr>
              <w:pStyle w:val="TAC"/>
              <w:rPr>
                <w:rFonts w:cs="Arial"/>
                <w:sz w:val="16"/>
                <w:szCs w:val="16"/>
              </w:rPr>
            </w:pPr>
            <w:r w:rsidRPr="00C6761E">
              <w:rPr>
                <w:rFonts w:cs="Arial"/>
                <w:sz w:val="16"/>
                <w:szCs w:val="16"/>
              </w:rPr>
              <w:t>F</w:t>
            </w:r>
          </w:p>
        </w:tc>
        <w:tc>
          <w:tcPr>
            <w:tcW w:w="5151" w:type="dxa"/>
            <w:shd w:val="solid" w:color="FFFFFF" w:fill="auto"/>
          </w:tcPr>
          <w:p w14:paraId="1668062C" w14:textId="24D5DD2F" w:rsidR="00B827FD" w:rsidRPr="00C6761E" w:rsidRDefault="00B827FD" w:rsidP="00EB5E1A">
            <w:pPr>
              <w:pStyle w:val="TAL"/>
              <w:rPr>
                <w:rFonts w:cs="Arial"/>
                <w:sz w:val="16"/>
                <w:szCs w:val="16"/>
              </w:rPr>
            </w:pPr>
            <w:r w:rsidRPr="00C6761E">
              <w:rPr>
                <w:rFonts w:cs="Arial"/>
                <w:sz w:val="16"/>
                <w:szCs w:val="16"/>
              </w:rPr>
              <w:t>Handling of collision of PROSE PATH SWITCHING REQUEST message</w:t>
            </w:r>
          </w:p>
        </w:tc>
        <w:tc>
          <w:tcPr>
            <w:tcW w:w="708" w:type="dxa"/>
            <w:shd w:val="solid" w:color="FFFFFF" w:fill="auto"/>
          </w:tcPr>
          <w:p w14:paraId="2FC19543" w14:textId="178D4478" w:rsidR="00B827FD" w:rsidRPr="00C6761E" w:rsidRDefault="00B827FD" w:rsidP="00EB5E1A">
            <w:pPr>
              <w:pStyle w:val="TAC"/>
              <w:rPr>
                <w:rFonts w:cs="Arial"/>
                <w:sz w:val="16"/>
                <w:szCs w:val="16"/>
                <w:lang w:eastAsia="zh-CN"/>
              </w:rPr>
            </w:pPr>
            <w:r w:rsidRPr="00C6761E">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C6761E" w:rsidRDefault="001D445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15F924B" w14:textId="16852556" w:rsidR="001D445A" w:rsidRPr="00C6761E" w:rsidRDefault="001D445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A7C0E5B" w14:textId="0005C3E3" w:rsidR="001D445A" w:rsidRPr="00C6761E" w:rsidRDefault="001D445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43F7AFF" w14:textId="0E71ADFF" w:rsidR="001D445A" w:rsidRPr="00C6761E" w:rsidRDefault="001D445A" w:rsidP="00EB5E1A">
            <w:pPr>
              <w:pStyle w:val="TAL"/>
              <w:rPr>
                <w:rFonts w:cs="Arial"/>
                <w:sz w:val="16"/>
                <w:szCs w:val="16"/>
              </w:rPr>
            </w:pPr>
            <w:r w:rsidRPr="00C6761E">
              <w:rPr>
                <w:rFonts w:cs="Arial"/>
                <w:sz w:val="16"/>
                <w:szCs w:val="16"/>
              </w:rPr>
              <w:t>0321</w:t>
            </w:r>
          </w:p>
        </w:tc>
        <w:tc>
          <w:tcPr>
            <w:tcW w:w="283" w:type="dxa"/>
            <w:shd w:val="solid" w:color="FFFFFF" w:fill="auto"/>
          </w:tcPr>
          <w:p w14:paraId="525E5C7B" w14:textId="6B27A18F" w:rsidR="001D445A" w:rsidRPr="00C6761E" w:rsidRDefault="001D445A" w:rsidP="00EB5E1A">
            <w:pPr>
              <w:pStyle w:val="TAC"/>
              <w:rPr>
                <w:rFonts w:cs="Arial"/>
                <w:sz w:val="16"/>
                <w:szCs w:val="16"/>
              </w:rPr>
            </w:pPr>
            <w:r w:rsidRPr="00C6761E">
              <w:rPr>
                <w:rFonts w:cs="Arial"/>
                <w:sz w:val="16"/>
                <w:szCs w:val="16"/>
              </w:rPr>
              <w:t>2</w:t>
            </w:r>
          </w:p>
        </w:tc>
        <w:tc>
          <w:tcPr>
            <w:tcW w:w="284" w:type="dxa"/>
            <w:shd w:val="solid" w:color="FFFFFF" w:fill="auto"/>
          </w:tcPr>
          <w:p w14:paraId="090EBE58" w14:textId="1DFB7632" w:rsidR="001D445A" w:rsidRPr="00C6761E" w:rsidRDefault="001D445A" w:rsidP="00EB5E1A">
            <w:pPr>
              <w:pStyle w:val="TAC"/>
              <w:rPr>
                <w:rFonts w:cs="Arial"/>
                <w:sz w:val="16"/>
                <w:szCs w:val="16"/>
              </w:rPr>
            </w:pPr>
            <w:r w:rsidRPr="00C6761E">
              <w:rPr>
                <w:rFonts w:cs="Arial"/>
                <w:sz w:val="16"/>
                <w:szCs w:val="16"/>
              </w:rPr>
              <w:t>F</w:t>
            </w:r>
          </w:p>
        </w:tc>
        <w:tc>
          <w:tcPr>
            <w:tcW w:w="5151" w:type="dxa"/>
            <w:shd w:val="solid" w:color="FFFFFF" w:fill="auto"/>
          </w:tcPr>
          <w:p w14:paraId="15A8D96A" w14:textId="29552AB9" w:rsidR="001D445A" w:rsidRPr="00C6761E" w:rsidRDefault="001D445A" w:rsidP="00EB5E1A">
            <w:pPr>
              <w:pStyle w:val="TAL"/>
              <w:rPr>
                <w:rFonts w:cs="Arial"/>
                <w:sz w:val="16"/>
                <w:szCs w:val="16"/>
              </w:rPr>
            </w:pPr>
            <w:r w:rsidRPr="00C6761E">
              <w:rPr>
                <w:rFonts w:cs="Arial"/>
                <w:sz w:val="16"/>
                <w:szCs w:val="16"/>
              </w:rPr>
              <w:t>Clarification for 5G ProSe link release procedure</w:t>
            </w:r>
          </w:p>
        </w:tc>
        <w:tc>
          <w:tcPr>
            <w:tcW w:w="708" w:type="dxa"/>
            <w:shd w:val="solid" w:color="FFFFFF" w:fill="auto"/>
          </w:tcPr>
          <w:p w14:paraId="09A967C4" w14:textId="4C8D5EAF" w:rsidR="001D445A" w:rsidRPr="00C6761E" w:rsidRDefault="001D445A" w:rsidP="00EB5E1A">
            <w:pPr>
              <w:pStyle w:val="TAC"/>
              <w:rPr>
                <w:rFonts w:cs="Arial"/>
                <w:sz w:val="16"/>
                <w:szCs w:val="16"/>
                <w:lang w:eastAsia="zh-CN"/>
              </w:rPr>
            </w:pPr>
            <w:r w:rsidRPr="00C6761E">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C6761E" w:rsidRDefault="004F66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A02ED8C" w14:textId="0341F9BD" w:rsidR="004F66B6" w:rsidRPr="00C6761E" w:rsidRDefault="004F66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D5FECE0" w14:textId="40790951" w:rsidR="004F66B6" w:rsidRPr="00C6761E" w:rsidRDefault="004F66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40F1F20" w14:textId="4F85F9E7" w:rsidR="004F66B6" w:rsidRPr="00C6761E" w:rsidRDefault="004F66B6" w:rsidP="00EB5E1A">
            <w:pPr>
              <w:pStyle w:val="TAL"/>
              <w:rPr>
                <w:rFonts w:cs="Arial"/>
                <w:sz w:val="16"/>
                <w:szCs w:val="16"/>
              </w:rPr>
            </w:pPr>
            <w:r w:rsidRPr="00C6761E">
              <w:rPr>
                <w:rFonts w:cs="Arial"/>
                <w:sz w:val="16"/>
                <w:szCs w:val="16"/>
              </w:rPr>
              <w:t>0315</w:t>
            </w:r>
          </w:p>
        </w:tc>
        <w:tc>
          <w:tcPr>
            <w:tcW w:w="283" w:type="dxa"/>
            <w:shd w:val="solid" w:color="FFFFFF" w:fill="auto"/>
          </w:tcPr>
          <w:p w14:paraId="5329C89E" w14:textId="0908B443" w:rsidR="004F66B6" w:rsidRPr="00C6761E" w:rsidRDefault="004F66B6" w:rsidP="00EB5E1A">
            <w:pPr>
              <w:pStyle w:val="TAC"/>
              <w:rPr>
                <w:rFonts w:cs="Arial"/>
                <w:sz w:val="16"/>
                <w:szCs w:val="16"/>
              </w:rPr>
            </w:pPr>
            <w:r w:rsidRPr="00C6761E">
              <w:rPr>
                <w:rFonts w:cs="Arial"/>
                <w:sz w:val="16"/>
                <w:szCs w:val="16"/>
              </w:rPr>
              <w:t>2</w:t>
            </w:r>
          </w:p>
        </w:tc>
        <w:tc>
          <w:tcPr>
            <w:tcW w:w="284" w:type="dxa"/>
            <w:shd w:val="solid" w:color="FFFFFF" w:fill="auto"/>
          </w:tcPr>
          <w:p w14:paraId="050245DF" w14:textId="33DD3AC7" w:rsidR="004F66B6" w:rsidRPr="00C6761E" w:rsidRDefault="004F66B6" w:rsidP="00EB5E1A">
            <w:pPr>
              <w:pStyle w:val="TAC"/>
              <w:rPr>
                <w:rFonts w:cs="Arial"/>
                <w:sz w:val="16"/>
                <w:szCs w:val="16"/>
              </w:rPr>
            </w:pPr>
            <w:r w:rsidRPr="00C6761E">
              <w:rPr>
                <w:rFonts w:cs="Arial"/>
                <w:sz w:val="16"/>
                <w:szCs w:val="16"/>
              </w:rPr>
              <w:t>B</w:t>
            </w:r>
          </w:p>
        </w:tc>
        <w:tc>
          <w:tcPr>
            <w:tcW w:w="5151" w:type="dxa"/>
            <w:shd w:val="solid" w:color="FFFFFF" w:fill="auto"/>
          </w:tcPr>
          <w:p w14:paraId="433F21C7" w14:textId="25AA2FA1" w:rsidR="004F66B6" w:rsidRPr="00C6761E" w:rsidRDefault="004F66B6" w:rsidP="00EB5E1A">
            <w:pPr>
              <w:pStyle w:val="TAL"/>
              <w:rPr>
                <w:rFonts w:cs="Arial"/>
                <w:sz w:val="16"/>
                <w:szCs w:val="16"/>
              </w:rPr>
            </w:pPr>
            <w:r w:rsidRPr="00C6761E">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C6761E" w:rsidRDefault="004F66B6" w:rsidP="00EB5E1A">
            <w:pPr>
              <w:pStyle w:val="TAC"/>
              <w:rPr>
                <w:rFonts w:cs="Arial"/>
                <w:sz w:val="16"/>
                <w:szCs w:val="16"/>
                <w:lang w:eastAsia="zh-CN"/>
              </w:rPr>
            </w:pPr>
            <w:r w:rsidRPr="00C6761E">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C6761E" w:rsidRDefault="001838C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3AFAEB9" w14:textId="27AC3338" w:rsidR="001838C8" w:rsidRPr="00C6761E" w:rsidRDefault="001838C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5CEC0CE" w14:textId="6FC0CBDF" w:rsidR="001838C8" w:rsidRPr="00C6761E" w:rsidRDefault="001838C8"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C77143" w14:textId="0388C776" w:rsidR="001838C8" w:rsidRPr="00C6761E" w:rsidRDefault="001838C8" w:rsidP="00EB5E1A">
            <w:pPr>
              <w:pStyle w:val="TAL"/>
              <w:rPr>
                <w:rFonts w:cs="Arial"/>
                <w:sz w:val="16"/>
                <w:szCs w:val="16"/>
              </w:rPr>
            </w:pPr>
            <w:r w:rsidRPr="00C6761E">
              <w:rPr>
                <w:rFonts w:cs="Arial"/>
                <w:sz w:val="16"/>
                <w:szCs w:val="16"/>
              </w:rPr>
              <w:t>0316</w:t>
            </w:r>
          </w:p>
        </w:tc>
        <w:tc>
          <w:tcPr>
            <w:tcW w:w="283" w:type="dxa"/>
            <w:shd w:val="solid" w:color="FFFFFF" w:fill="auto"/>
          </w:tcPr>
          <w:p w14:paraId="0950C354" w14:textId="3D3122BE" w:rsidR="001838C8" w:rsidRPr="00C6761E" w:rsidRDefault="001838C8" w:rsidP="00EB5E1A">
            <w:pPr>
              <w:pStyle w:val="TAC"/>
              <w:rPr>
                <w:rFonts w:cs="Arial"/>
                <w:sz w:val="16"/>
                <w:szCs w:val="16"/>
              </w:rPr>
            </w:pPr>
            <w:r w:rsidRPr="00C6761E">
              <w:rPr>
                <w:rFonts w:cs="Arial"/>
                <w:sz w:val="16"/>
                <w:szCs w:val="16"/>
              </w:rPr>
              <w:t>2</w:t>
            </w:r>
          </w:p>
        </w:tc>
        <w:tc>
          <w:tcPr>
            <w:tcW w:w="284" w:type="dxa"/>
            <w:shd w:val="solid" w:color="FFFFFF" w:fill="auto"/>
          </w:tcPr>
          <w:p w14:paraId="7A621287" w14:textId="2EB40FC5" w:rsidR="001838C8" w:rsidRPr="00C6761E" w:rsidRDefault="001838C8" w:rsidP="00EB5E1A">
            <w:pPr>
              <w:pStyle w:val="TAC"/>
              <w:rPr>
                <w:rFonts w:cs="Arial"/>
                <w:sz w:val="16"/>
                <w:szCs w:val="16"/>
              </w:rPr>
            </w:pPr>
            <w:r w:rsidRPr="00C6761E">
              <w:rPr>
                <w:rFonts w:cs="Arial"/>
                <w:sz w:val="16"/>
                <w:szCs w:val="16"/>
              </w:rPr>
              <w:t>B</w:t>
            </w:r>
          </w:p>
        </w:tc>
        <w:tc>
          <w:tcPr>
            <w:tcW w:w="5151" w:type="dxa"/>
            <w:shd w:val="solid" w:color="FFFFFF" w:fill="auto"/>
          </w:tcPr>
          <w:p w14:paraId="1F6DBAE8" w14:textId="6565F0FD" w:rsidR="001838C8" w:rsidRPr="00C6761E" w:rsidRDefault="001838C8" w:rsidP="00EB5E1A">
            <w:pPr>
              <w:pStyle w:val="TAL"/>
              <w:rPr>
                <w:rFonts w:cs="Arial"/>
                <w:sz w:val="16"/>
                <w:szCs w:val="16"/>
              </w:rPr>
            </w:pPr>
            <w:r w:rsidRPr="00C6761E">
              <w:rPr>
                <w:rFonts w:cs="Arial"/>
                <w:sz w:val="16"/>
                <w:szCs w:val="16"/>
              </w:rPr>
              <w:t>Releasing 5G ProSe direct link due to starting emergency service</w:t>
            </w:r>
          </w:p>
        </w:tc>
        <w:tc>
          <w:tcPr>
            <w:tcW w:w="708" w:type="dxa"/>
            <w:shd w:val="solid" w:color="FFFFFF" w:fill="auto"/>
          </w:tcPr>
          <w:p w14:paraId="4FA8257B" w14:textId="07F5F83F" w:rsidR="001838C8" w:rsidRPr="00C6761E" w:rsidRDefault="001838C8" w:rsidP="00EB5E1A">
            <w:pPr>
              <w:pStyle w:val="TAC"/>
              <w:rPr>
                <w:rFonts w:cs="Arial"/>
                <w:sz w:val="16"/>
                <w:szCs w:val="16"/>
                <w:lang w:eastAsia="zh-CN"/>
              </w:rPr>
            </w:pPr>
            <w:r w:rsidRPr="00C6761E">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C6761E" w:rsidRDefault="00F8743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5F8B715" w14:textId="4073D8F9" w:rsidR="00F87433" w:rsidRPr="00C6761E" w:rsidRDefault="00F8743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1948628" w14:textId="11974959" w:rsidR="00F87433" w:rsidRPr="00C6761E" w:rsidRDefault="00F8743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9EB8B2B" w14:textId="3D96D331" w:rsidR="00F87433" w:rsidRPr="00C6761E" w:rsidRDefault="00F87433" w:rsidP="00EB5E1A">
            <w:pPr>
              <w:pStyle w:val="TAL"/>
              <w:rPr>
                <w:rFonts w:cs="Arial"/>
                <w:sz w:val="16"/>
                <w:szCs w:val="16"/>
              </w:rPr>
            </w:pPr>
            <w:r w:rsidRPr="00C6761E">
              <w:rPr>
                <w:rFonts w:cs="Arial"/>
                <w:sz w:val="16"/>
                <w:szCs w:val="16"/>
              </w:rPr>
              <w:t>0362</w:t>
            </w:r>
          </w:p>
        </w:tc>
        <w:tc>
          <w:tcPr>
            <w:tcW w:w="283" w:type="dxa"/>
            <w:shd w:val="solid" w:color="FFFFFF" w:fill="auto"/>
          </w:tcPr>
          <w:p w14:paraId="7C46B3E7" w14:textId="54EDD0BD" w:rsidR="00F87433" w:rsidRPr="00C6761E" w:rsidRDefault="00F87433" w:rsidP="00EB5E1A">
            <w:pPr>
              <w:pStyle w:val="TAC"/>
              <w:rPr>
                <w:rFonts w:cs="Arial"/>
                <w:sz w:val="16"/>
                <w:szCs w:val="16"/>
              </w:rPr>
            </w:pPr>
            <w:r w:rsidRPr="00C6761E">
              <w:rPr>
                <w:rFonts w:cs="Arial"/>
                <w:sz w:val="16"/>
                <w:szCs w:val="16"/>
              </w:rPr>
              <w:t>-</w:t>
            </w:r>
          </w:p>
        </w:tc>
        <w:tc>
          <w:tcPr>
            <w:tcW w:w="284" w:type="dxa"/>
            <w:shd w:val="solid" w:color="FFFFFF" w:fill="auto"/>
          </w:tcPr>
          <w:p w14:paraId="3F70A977" w14:textId="76E93A98" w:rsidR="00F87433" w:rsidRPr="00C6761E" w:rsidRDefault="00F87433" w:rsidP="00EB5E1A">
            <w:pPr>
              <w:pStyle w:val="TAC"/>
              <w:rPr>
                <w:rFonts w:cs="Arial"/>
                <w:sz w:val="16"/>
                <w:szCs w:val="16"/>
              </w:rPr>
            </w:pPr>
            <w:r w:rsidRPr="00C6761E">
              <w:rPr>
                <w:rFonts w:cs="Arial"/>
                <w:sz w:val="16"/>
                <w:szCs w:val="16"/>
              </w:rPr>
              <w:t>F</w:t>
            </w:r>
          </w:p>
        </w:tc>
        <w:tc>
          <w:tcPr>
            <w:tcW w:w="5151" w:type="dxa"/>
            <w:shd w:val="solid" w:color="FFFFFF" w:fill="auto"/>
          </w:tcPr>
          <w:p w14:paraId="60222082" w14:textId="2CDFCE26" w:rsidR="00F87433" w:rsidRPr="00C6761E" w:rsidRDefault="00F87433" w:rsidP="00EB5E1A">
            <w:pPr>
              <w:pStyle w:val="TAL"/>
              <w:rPr>
                <w:rFonts w:cs="Arial"/>
                <w:sz w:val="16"/>
                <w:szCs w:val="16"/>
              </w:rPr>
            </w:pPr>
            <w:r w:rsidRPr="00C6761E">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C6761E" w:rsidRDefault="00F87433" w:rsidP="00EB5E1A">
            <w:pPr>
              <w:pStyle w:val="TAC"/>
              <w:rPr>
                <w:rFonts w:cs="Arial"/>
                <w:sz w:val="16"/>
                <w:szCs w:val="16"/>
                <w:lang w:eastAsia="zh-CN"/>
              </w:rPr>
            </w:pPr>
            <w:r w:rsidRPr="00C6761E">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C6761E" w:rsidRDefault="00B52EE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996AB59" w14:textId="610C6E0F" w:rsidR="00B52EEA" w:rsidRPr="00C6761E" w:rsidRDefault="00B52EE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4386799" w14:textId="0DDB6EFD" w:rsidR="00B52EEA" w:rsidRPr="00C6761E" w:rsidRDefault="00B52EE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2EB3280" w14:textId="154C61E4" w:rsidR="00B52EEA" w:rsidRPr="00C6761E" w:rsidRDefault="00B52EEA" w:rsidP="00EB5E1A">
            <w:pPr>
              <w:pStyle w:val="TAL"/>
              <w:rPr>
                <w:rFonts w:cs="Arial"/>
                <w:sz w:val="16"/>
                <w:szCs w:val="16"/>
              </w:rPr>
            </w:pPr>
            <w:r w:rsidRPr="00C6761E">
              <w:rPr>
                <w:rFonts w:cs="Arial"/>
                <w:sz w:val="16"/>
                <w:szCs w:val="16"/>
              </w:rPr>
              <w:t>0319</w:t>
            </w:r>
          </w:p>
        </w:tc>
        <w:tc>
          <w:tcPr>
            <w:tcW w:w="283" w:type="dxa"/>
            <w:shd w:val="solid" w:color="FFFFFF" w:fill="auto"/>
          </w:tcPr>
          <w:p w14:paraId="63FD0AC6" w14:textId="4FD34C1F" w:rsidR="00B52EEA" w:rsidRPr="00C6761E" w:rsidRDefault="00B52EEA" w:rsidP="00EB5E1A">
            <w:pPr>
              <w:pStyle w:val="TAC"/>
              <w:rPr>
                <w:rFonts w:cs="Arial"/>
                <w:sz w:val="16"/>
                <w:szCs w:val="16"/>
              </w:rPr>
            </w:pPr>
            <w:r w:rsidRPr="00C6761E">
              <w:rPr>
                <w:rFonts w:cs="Arial"/>
                <w:sz w:val="16"/>
                <w:szCs w:val="16"/>
              </w:rPr>
              <w:t>2</w:t>
            </w:r>
          </w:p>
        </w:tc>
        <w:tc>
          <w:tcPr>
            <w:tcW w:w="284" w:type="dxa"/>
            <w:shd w:val="solid" w:color="FFFFFF" w:fill="auto"/>
          </w:tcPr>
          <w:p w14:paraId="7D93498F" w14:textId="77BC0569" w:rsidR="00B52EEA" w:rsidRPr="00C6761E" w:rsidRDefault="00B52EEA" w:rsidP="00EB5E1A">
            <w:pPr>
              <w:pStyle w:val="TAC"/>
              <w:rPr>
                <w:rFonts w:cs="Arial"/>
                <w:sz w:val="16"/>
                <w:szCs w:val="16"/>
              </w:rPr>
            </w:pPr>
            <w:r w:rsidRPr="00C6761E">
              <w:rPr>
                <w:rFonts w:cs="Arial"/>
                <w:sz w:val="16"/>
                <w:szCs w:val="16"/>
              </w:rPr>
              <w:t>B</w:t>
            </w:r>
          </w:p>
        </w:tc>
        <w:tc>
          <w:tcPr>
            <w:tcW w:w="5151" w:type="dxa"/>
            <w:shd w:val="solid" w:color="FFFFFF" w:fill="auto"/>
          </w:tcPr>
          <w:p w14:paraId="1679E7EA" w14:textId="549DFBF2" w:rsidR="00B52EEA" w:rsidRPr="00C6761E" w:rsidRDefault="00B52EEA" w:rsidP="00EB5E1A">
            <w:pPr>
              <w:pStyle w:val="TAL"/>
              <w:rPr>
                <w:rFonts w:cs="Arial"/>
                <w:sz w:val="16"/>
                <w:szCs w:val="16"/>
              </w:rPr>
            </w:pPr>
            <w:r w:rsidRPr="00C6761E">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C6761E" w:rsidRDefault="00B52EEA" w:rsidP="00EB5E1A">
            <w:pPr>
              <w:pStyle w:val="TAC"/>
              <w:rPr>
                <w:rFonts w:cs="Arial"/>
                <w:sz w:val="16"/>
                <w:szCs w:val="16"/>
                <w:lang w:eastAsia="zh-CN"/>
              </w:rPr>
            </w:pPr>
            <w:r w:rsidRPr="00C6761E">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C6761E" w:rsidRDefault="002A2A0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6BA5B0D" w14:textId="277AE153" w:rsidR="002A2A08" w:rsidRPr="00C6761E" w:rsidRDefault="002A2A0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43C96E" w14:textId="7F8CACB6" w:rsidR="002A2A08" w:rsidRPr="00C6761E" w:rsidRDefault="00CC69B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1935449" w14:textId="512496F3" w:rsidR="002A2A08" w:rsidRPr="00C6761E" w:rsidRDefault="002A2A08" w:rsidP="00EB5E1A">
            <w:pPr>
              <w:pStyle w:val="TAL"/>
              <w:rPr>
                <w:rFonts w:cs="Arial"/>
                <w:sz w:val="16"/>
                <w:szCs w:val="16"/>
              </w:rPr>
            </w:pPr>
            <w:r w:rsidRPr="00C6761E">
              <w:rPr>
                <w:rFonts w:cs="Arial"/>
                <w:sz w:val="16"/>
                <w:szCs w:val="16"/>
              </w:rPr>
              <w:t>0346</w:t>
            </w:r>
          </w:p>
        </w:tc>
        <w:tc>
          <w:tcPr>
            <w:tcW w:w="283" w:type="dxa"/>
            <w:shd w:val="solid" w:color="FFFFFF" w:fill="auto"/>
          </w:tcPr>
          <w:p w14:paraId="5C152765" w14:textId="5B8A708A" w:rsidR="002A2A08" w:rsidRPr="00C6761E" w:rsidRDefault="002A2A08" w:rsidP="00EB5E1A">
            <w:pPr>
              <w:pStyle w:val="TAC"/>
              <w:rPr>
                <w:rFonts w:cs="Arial"/>
                <w:sz w:val="16"/>
                <w:szCs w:val="16"/>
              </w:rPr>
            </w:pPr>
            <w:r w:rsidRPr="00C6761E">
              <w:rPr>
                <w:rFonts w:cs="Arial"/>
                <w:sz w:val="16"/>
                <w:szCs w:val="16"/>
              </w:rPr>
              <w:t>1</w:t>
            </w:r>
          </w:p>
        </w:tc>
        <w:tc>
          <w:tcPr>
            <w:tcW w:w="284" w:type="dxa"/>
            <w:shd w:val="solid" w:color="FFFFFF" w:fill="auto"/>
          </w:tcPr>
          <w:p w14:paraId="32953458" w14:textId="0F8E6096" w:rsidR="002A2A08" w:rsidRPr="00C6761E" w:rsidRDefault="002A2A08" w:rsidP="00EB5E1A">
            <w:pPr>
              <w:pStyle w:val="TAC"/>
              <w:rPr>
                <w:rFonts w:cs="Arial"/>
                <w:sz w:val="16"/>
                <w:szCs w:val="16"/>
              </w:rPr>
            </w:pPr>
            <w:r w:rsidRPr="00C6761E">
              <w:rPr>
                <w:rFonts w:cs="Arial"/>
                <w:sz w:val="16"/>
                <w:szCs w:val="16"/>
              </w:rPr>
              <w:t>A</w:t>
            </w:r>
          </w:p>
        </w:tc>
        <w:tc>
          <w:tcPr>
            <w:tcW w:w="5151" w:type="dxa"/>
            <w:shd w:val="solid" w:color="FFFFFF" w:fill="auto"/>
          </w:tcPr>
          <w:p w14:paraId="2105E7F7" w14:textId="522BFA6E" w:rsidR="002A2A08" w:rsidRPr="00C6761E" w:rsidRDefault="002A2A08" w:rsidP="00EB5E1A">
            <w:pPr>
              <w:pStyle w:val="TAL"/>
              <w:rPr>
                <w:rFonts w:cs="Arial"/>
                <w:sz w:val="16"/>
                <w:szCs w:val="16"/>
              </w:rPr>
            </w:pPr>
            <w:r w:rsidRPr="00C6761E">
              <w:rPr>
                <w:rFonts w:cs="Arial"/>
                <w:sz w:val="16"/>
                <w:szCs w:val="16"/>
              </w:rPr>
              <w:t>IPv4 address configuration in security procedure</w:t>
            </w:r>
          </w:p>
        </w:tc>
        <w:tc>
          <w:tcPr>
            <w:tcW w:w="708" w:type="dxa"/>
            <w:shd w:val="solid" w:color="FFFFFF" w:fill="auto"/>
          </w:tcPr>
          <w:p w14:paraId="7AA0B9F5" w14:textId="3C79DDF4" w:rsidR="002A2A08" w:rsidRPr="00C6761E" w:rsidRDefault="002A2A08" w:rsidP="00EB5E1A">
            <w:pPr>
              <w:pStyle w:val="TAC"/>
              <w:rPr>
                <w:rFonts w:cs="Arial"/>
                <w:sz w:val="16"/>
                <w:szCs w:val="16"/>
                <w:lang w:eastAsia="zh-CN"/>
              </w:rPr>
            </w:pPr>
            <w:r w:rsidRPr="00C6761E">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C6761E" w:rsidRDefault="00D2355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91F91CE" w14:textId="2B24E626" w:rsidR="00D2355C" w:rsidRPr="00C6761E" w:rsidRDefault="00D2355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296F7E" w14:textId="0D9CDDFD" w:rsidR="00D2355C" w:rsidRPr="00C6761E" w:rsidRDefault="00D2355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FA6FE94" w14:textId="1B816B06" w:rsidR="00D2355C" w:rsidRPr="00C6761E" w:rsidRDefault="00D2355C" w:rsidP="00EB5E1A">
            <w:pPr>
              <w:pStyle w:val="TAL"/>
              <w:rPr>
                <w:rFonts w:cs="Arial"/>
                <w:sz w:val="16"/>
                <w:szCs w:val="16"/>
              </w:rPr>
            </w:pPr>
            <w:r w:rsidRPr="00C6761E">
              <w:rPr>
                <w:rFonts w:cs="Arial"/>
                <w:sz w:val="16"/>
                <w:szCs w:val="16"/>
              </w:rPr>
              <w:t>0366</w:t>
            </w:r>
          </w:p>
        </w:tc>
        <w:tc>
          <w:tcPr>
            <w:tcW w:w="283" w:type="dxa"/>
            <w:shd w:val="solid" w:color="FFFFFF" w:fill="auto"/>
          </w:tcPr>
          <w:p w14:paraId="54814A62" w14:textId="709BD1D8" w:rsidR="00D2355C" w:rsidRPr="00C6761E" w:rsidRDefault="00D2355C" w:rsidP="00EB5E1A">
            <w:pPr>
              <w:pStyle w:val="TAC"/>
              <w:rPr>
                <w:rFonts w:cs="Arial"/>
                <w:sz w:val="16"/>
                <w:szCs w:val="16"/>
              </w:rPr>
            </w:pPr>
            <w:r w:rsidRPr="00C6761E">
              <w:rPr>
                <w:rFonts w:cs="Arial"/>
                <w:sz w:val="16"/>
                <w:szCs w:val="16"/>
              </w:rPr>
              <w:t>-</w:t>
            </w:r>
          </w:p>
        </w:tc>
        <w:tc>
          <w:tcPr>
            <w:tcW w:w="284" w:type="dxa"/>
            <w:shd w:val="solid" w:color="FFFFFF" w:fill="auto"/>
          </w:tcPr>
          <w:p w14:paraId="7F0F6A8A" w14:textId="159F20D3" w:rsidR="00D2355C" w:rsidRPr="00C6761E" w:rsidRDefault="00D2355C" w:rsidP="00EB5E1A">
            <w:pPr>
              <w:pStyle w:val="TAC"/>
              <w:rPr>
                <w:rFonts w:cs="Arial"/>
                <w:sz w:val="16"/>
                <w:szCs w:val="16"/>
              </w:rPr>
            </w:pPr>
            <w:r w:rsidRPr="00C6761E">
              <w:rPr>
                <w:rFonts w:cs="Arial"/>
                <w:sz w:val="16"/>
                <w:szCs w:val="16"/>
              </w:rPr>
              <w:t>A</w:t>
            </w:r>
          </w:p>
        </w:tc>
        <w:tc>
          <w:tcPr>
            <w:tcW w:w="5151" w:type="dxa"/>
            <w:shd w:val="solid" w:color="FFFFFF" w:fill="auto"/>
          </w:tcPr>
          <w:p w14:paraId="0D772147" w14:textId="61F358A7" w:rsidR="00D2355C" w:rsidRPr="00C6761E" w:rsidRDefault="00D2355C" w:rsidP="00EB5E1A">
            <w:pPr>
              <w:pStyle w:val="TAL"/>
              <w:rPr>
                <w:rFonts w:cs="Arial"/>
                <w:sz w:val="16"/>
                <w:szCs w:val="16"/>
              </w:rPr>
            </w:pPr>
            <w:r w:rsidRPr="00C6761E">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C6761E" w:rsidRDefault="00D2355C" w:rsidP="00EB5E1A">
            <w:pPr>
              <w:pStyle w:val="TAC"/>
              <w:rPr>
                <w:rFonts w:cs="Arial"/>
                <w:sz w:val="16"/>
                <w:szCs w:val="16"/>
                <w:lang w:eastAsia="zh-CN"/>
              </w:rPr>
            </w:pPr>
            <w:r w:rsidRPr="00C6761E">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C6761E" w:rsidRDefault="00DB604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93C6BA9" w14:textId="10C0DF01" w:rsidR="00DB6044" w:rsidRPr="00C6761E" w:rsidRDefault="00DB604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DFAEC51" w14:textId="71DB82D1" w:rsidR="00DB6044" w:rsidRPr="00C6761E" w:rsidRDefault="00DB604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6E48A28F" w14:textId="073E2839" w:rsidR="00DB6044" w:rsidRPr="00C6761E" w:rsidRDefault="00DB6044" w:rsidP="00EB5E1A">
            <w:pPr>
              <w:pStyle w:val="TAL"/>
              <w:rPr>
                <w:rFonts w:cs="Arial"/>
                <w:sz w:val="16"/>
                <w:szCs w:val="16"/>
              </w:rPr>
            </w:pPr>
            <w:r w:rsidRPr="00C6761E">
              <w:rPr>
                <w:rFonts w:cs="Arial"/>
                <w:sz w:val="16"/>
                <w:szCs w:val="16"/>
              </w:rPr>
              <w:t>0355</w:t>
            </w:r>
          </w:p>
        </w:tc>
        <w:tc>
          <w:tcPr>
            <w:tcW w:w="283" w:type="dxa"/>
            <w:shd w:val="solid" w:color="FFFFFF" w:fill="auto"/>
          </w:tcPr>
          <w:p w14:paraId="73913E8F" w14:textId="0CA6F53C" w:rsidR="00DB6044" w:rsidRPr="00C6761E" w:rsidRDefault="00DB6044" w:rsidP="00EB5E1A">
            <w:pPr>
              <w:pStyle w:val="TAC"/>
              <w:rPr>
                <w:rFonts w:cs="Arial"/>
                <w:sz w:val="16"/>
                <w:szCs w:val="16"/>
              </w:rPr>
            </w:pPr>
            <w:r w:rsidRPr="00C6761E">
              <w:rPr>
                <w:rFonts w:cs="Arial"/>
                <w:sz w:val="16"/>
                <w:szCs w:val="16"/>
              </w:rPr>
              <w:t>1</w:t>
            </w:r>
          </w:p>
        </w:tc>
        <w:tc>
          <w:tcPr>
            <w:tcW w:w="284" w:type="dxa"/>
            <w:shd w:val="solid" w:color="FFFFFF" w:fill="auto"/>
          </w:tcPr>
          <w:p w14:paraId="2619E278" w14:textId="13CB8BEE" w:rsidR="00DB6044" w:rsidRPr="00C6761E" w:rsidRDefault="00DB6044" w:rsidP="00EB5E1A">
            <w:pPr>
              <w:pStyle w:val="TAC"/>
              <w:rPr>
                <w:rFonts w:cs="Arial"/>
                <w:sz w:val="16"/>
                <w:szCs w:val="16"/>
              </w:rPr>
            </w:pPr>
            <w:r w:rsidRPr="00C6761E">
              <w:rPr>
                <w:rFonts w:cs="Arial"/>
                <w:sz w:val="16"/>
                <w:szCs w:val="16"/>
              </w:rPr>
              <w:t>F</w:t>
            </w:r>
          </w:p>
        </w:tc>
        <w:tc>
          <w:tcPr>
            <w:tcW w:w="5151" w:type="dxa"/>
            <w:shd w:val="solid" w:color="FFFFFF" w:fill="auto"/>
          </w:tcPr>
          <w:p w14:paraId="4A11EC6F" w14:textId="1010150E" w:rsidR="00DB6044" w:rsidRPr="00C6761E" w:rsidRDefault="00DB6044" w:rsidP="00EB5E1A">
            <w:pPr>
              <w:pStyle w:val="TAL"/>
              <w:rPr>
                <w:rFonts w:cs="Arial"/>
                <w:sz w:val="16"/>
                <w:szCs w:val="16"/>
              </w:rPr>
            </w:pPr>
            <w:r w:rsidRPr="00C6761E">
              <w:rPr>
                <w:rFonts w:cs="Arial"/>
                <w:sz w:val="16"/>
                <w:szCs w:val="16"/>
              </w:rPr>
              <w:t>Correcting wrong definitions for 5G ProSe UE-to-network relay</w:t>
            </w:r>
          </w:p>
        </w:tc>
        <w:tc>
          <w:tcPr>
            <w:tcW w:w="708" w:type="dxa"/>
            <w:shd w:val="solid" w:color="FFFFFF" w:fill="auto"/>
          </w:tcPr>
          <w:p w14:paraId="2CA84C2C" w14:textId="336B618F" w:rsidR="00DB6044" w:rsidRPr="00C6761E" w:rsidRDefault="00DB6044" w:rsidP="00EB5E1A">
            <w:pPr>
              <w:pStyle w:val="TAC"/>
              <w:rPr>
                <w:rFonts w:cs="Arial"/>
                <w:sz w:val="16"/>
                <w:szCs w:val="16"/>
                <w:lang w:eastAsia="zh-CN"/>
              </w:rPr>
            </w:pPr>
            <w:r w:rsidRPr="00C6761E">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C6761E" w:rsidRDefault="00330AD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EF3A64B" w14:textId="4B9C6F21" w:rsidR="00330ADE" w:rsidRPr="00C6761E" w:rsidRDefault="00330AD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43F4ADD" w14:textId="3DE86147" w:rsidR="00330ADE" w:rsidRPr="00C6761E" w:rsidRDefault="00330ADE"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B27BBEE" w14:textId="24D650C7" w:rsidR="00330ADE" w:rsidRPr="00C6761E" w:rsidRDefault="00330ADE" w:rsidP="00EB5E1A">
            <w:pPr>
              <w:pStyle w:val="TAL"/>
              <w:rPr>
                <w:rFonts w:cs="Arial"/>
                <w:sz w:val="16"/>
                <w:szCs w:val="16"/>
              </w:rPr>
            </w:pPr>
            <w:r w:rsidRPr="00C6761E">
              <w:rPr>
                <w:rFonts w:cs="Arial"/>
                <w:sz w:val="16"/>
                <w:szCs w:val="16"/>
              </w:rPr>
              <w:t>0340</w:t>
            </w:r>
          </w:p>
        </w:tc>
        <w:tc>
          <w:tcPr>
            <w:tcW w:w="283" w:type="dxa"/>
            <w:shd w:val="solid" w:color="FFFFFF" w:fill="auto"/>
          </w:tcPr>
          <w:p w14:paraId="0E61636B" w14:textId="3A55925D" w:rsidR="00330ADE" w:rsidRPr="00C6761E" w:rsidRDefault="00330ADE" w:rsidP="00EB5E1A">
            <w:pPr>
              <w:pStyle w:val="TAC"/>
              <w:rPr>
                <w:rFonts w:cs="Arial"/>
                <w:sz w:val="16"/>
                <w:szCs w:val="16"/>
              </w:rPr>
            </w:pPr>
            <w:r w:rsidRPr="00C6761E">
              <w:rPr>
                <w:rFonts w:cs="Arial"/>
                <w:sz w:val="16"/>
                <w:szCs w:val="16"/>
              </w:rPr>
              <w:t>1</w:t>
            </w:r>
          </w:p>
        </w:tc>
        <w:tc>
          <w:tcPr>
            <w:tcW w:w="284" w:type="dxa"/>
            <w:shd w:val="solid" w:color="FFFFFF" w:fill="auto"/>
          </w:tcPr>
          <w:p w14:paraId="492FBE10" w14:textId="75BB19FE" w:rsidR="00330ADE" w:rsidRPr="00C6761E" w:rsidRDefault="00330ADE" w:rsidP="00EB5E1A">
            <w:pPr>
              <w:pStyle w:val="TAC"/>
              <w:rPr>
                <w:rFonts w:cs="Arial"/>
                <w:sz w:val="16"/>
                <w:szCs w:val="16"/>
              </w:rPr>
            </w:pPr>
            <w:r w:rsidRPr="00C6761E">
              <w:rPr>
                <w:rFonts w:cs="Arial"/>
                <w:sz w:val="16"/>
                <w:szCs w:val="16"/>
              </w:rPr>
              <w:t>F</w:t>
            </w:r>
          </w:p>
        </w:tc>
        <w:tc>
          <w:tcPr>
            <w:tcW w:w="5151" w:type="dxa"/>
            <w:shd w:val="solid" w:color="FFFFFF" w:fill="auto"/>
          </w:tcPr>
          <w:p w14:paraId="479B3C83" w14:textId="5FBB9298" w:rsidR="00330ADE" w:rsidRPr="00C6761E" w:rsidRDefault="00330ADE" w:rsidP="00EB5E1A">
            <w:pPr>
              <w:pStyle w:val="TAL"/>
              <w:rPr>
                <w:rFonts w:cs="Arial"/>
                <w:sz w:val="16"/>
                <w:szCs w:val="16"/>
              </w:rPr>
            </w:pPr>
            <w:r w:rsidRPr="00C6761E">
              <w:rPr>
                <w:rFonts w:cs="Arial"/>
                <w:sz w:val="16"/>
                <w:szCs w:val="16"/>
              </w:rPr>
              <w:t>RSC to traffic type mapping rule for U2U relay</w:t>
            </w:r>
          </w:p>
        </w:tc>
        <w:tc>
          <w:tcPr>
            <w:tcW w:w="708" w:type="dxa"/>
            <w:shd w:val="solid" w:color="FFFFFF" w:fill="auto"/>
          </w:tcPr>
          <w:p w14:paraId="296D391F" w14:textId="10831838" w:rsidR="00330ADE" w:rsidRPr="00C6761E" w:rsidRDefault="00330ADE" w:rsidP="00EB5E1A">
            <w:pPr>
              <w:pStyle w:val="TAC"/>
              <w:rPr>
                <w:rFonts w:cs="Arial"/>
                <w:sz w:val="16"/>
                <w:szCs w:val="16"/>
                <w:lang w:eastAsia="zh-CN"/>
              </w:rPr>
            </w:pPr>
            <w:r w:rsidRPr="00C6761E">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C6761E" w:rsidRDefault="00134C6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A30325F" w14:textId="624F4658" w:rsidR="00134C61" w:rsidRPr="00C6761E" w:rsidRDefault="00134C6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094FDC" w14:textId="51CC652D" w:rsidR="00134C61" w:rsidRPr="00C6761E" w:rsidRDefault="00134C6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3E499399" w14:textId="4E89C16F" w:rsidR="00134C61" w:rsidRPr="00C6761E" w:rsidRDefault="00134C61" w:rsidP="00EB5E1A">
            <w:pPr>
              <w:pStyle w:val="TAL"/>
              <w:rPr>
                <w:rFonts w:cs="Arial"/>
                <w:sz w:val="16"/>
                <w:szCs w:val="16"/>
              </w:rPr>
            </w:pPr>
            <w:r w:rsidRPr="00C6761E">
              <w:rPr>
                <w:rFonts w:cs="Arial"/>
                <w:sz w:val="16"/>
                <w:szCs w:val="16"/>
              </w:rPr>
              <w:t>0358</w:t>
            </w:r>
          </w:p>
        </w:tc>
        <w:tc>
          <w:tcPr>
            <w:tcW w:w="283" w:type="dxa"/>
            <w:shd w:val="solid" w:color="FFFFFF" w:fill="auto"/>
          </w:tcPr>
          <w:p w14:paraId="27B024E8" w14:textId="472EDBED" w:rsidR="00134C61" w:rsidRPr="00C6761E" w:rsidRDefault="00134C61" w:rsidP="00EB5E1A">
            <w:pPr>
              <w:pStyle w:val="TAC"/>
              <w:rPr>
                <w:rFonts w:cs="Arial"/>
                <w:sz w:val="16"/>
                <w:szCs w:val="16"/>
              </w:rPr>
            </w:pPr>
            <w:r w:rsidRPr="00C6761E">
              <w:rPr>
                <w:rFonts w:cs="Arial"/>
                <w:sz w:val="16"/>
                <w:szCs w:val="16"/>
              </w:rPr>
              <w:t>1</w:t>
            </w:r>
          </w:p>
        </w:tc>
        <w:tc>
          <w:tcPr>
            <w:tcW w:w="284" w:type="dxa"/>
            <w:shd w:val="solid" w:color="FFFFFF" w:fill="auto"/>
          </w:tcPr>
          <w:p w14:paraId="2B84A755" w14:textId="5C6CC7FE" w:rsidR="00134C61" w:rsidRPr="00C6761E" w:rsidRDefault="00134C61" w:rsidP="00EB5E1A">
            <w:pPr>
              <w:pStyle w:val="TAC"/>
              <w:rPr>
                <w:rFonts w:cs="Arial"/>
                <w:sz w:val="16"/>
                <w:szCs w:val="16"/>
              </w:rPr>
            </w:pPr>
            <w:r w:rsidRPr="00C6761E">
              <w:rPr>
                <w:rFonts w:cs="Arial"/>
                <w:sz w:val="16"/>
                <w:szCs w:val="16"/>
              </w:rPr>
              <w:t>F</w:t>
            </w:r>
          </w:p>
        </w:tc>
        <w:tc>
          <w:tcPr>
            <w:tcW w:w="5151" w:type="dxa"/>
            <w:shd w:val="solid" w:color="FFFFFF" w:fill="auto"/>
          </w:tcPr>
          <w:p w14:paraId="1B14338F" w14:textId="0332B6A9" w:rsidR="00134C61" w:rsidRPr="00C6761E" w:rsidRDefault="00134C61" w:rsidP="00EB5E1A">
            <w:pPr>
              <w:pStyle w:val="TAL"/>
              <w:rPr>
                <w:rFonts w:cs="Arial"/>
                <w:sz w:val="16"/>
                <w:szCs w:val="16"/>
              </w:rPr>
            </w:pPr>
            <w:r w:rsidRPr="00C6761E">
              <w:rPr>
                <w:rFonts w:cs="Arial"/>
                <w:sz w:val="16"/>
                <w:szCs w:val="16"/>
              </w:rPr>
              <w:t>Update default destination layer-2 ID(s) for U2U relay</w:t>
            </w:r>
          </w:p>
        </w:tc>
        <w:tc>
          <w:tcPr>
            <w:tcW w:w="708" w:type="dxa"/>
            <w:shd w:val="solid" w:color="FFFFFF" w:fill="auto"/>
          </w:tcPr>
          <w:p w14:paraId="710AB9F5" w14:textId="6CB6DA21" w:rsidR="00134C61" w:rsidRPr="00C6761E" w:rsidRDefault="00134C61" w:rsidP="00EB5E1A">
            <w:pPr>
              <w:pStyle w:val="TAC"/>
              <w:rPr>
                <w:rFonts w:cs="Arial"/>
                <w:sz w:val="16"/>
                <w:szCs w:val="16"/>
                <w:lang w:eastAsia="zh-CN"/>
              </w:rPr>
            </w:pPr>
            <w:r w:rsidRPr="00C6761E">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C6761E" w:rsidRDefault="001507C6" w:rsidP="00EB5E1A">
            <w:pPr>
              <w:pStyle w:val="TAC"/>
              <w:rPr>
                <w:rFonts w:cs="Arial"/>
                <w:sz w:val="16"/>
                <w:szCs w:val="16"/>
                <w:lang w:eastAsia="zh-CN"/>
              </w:rPr>
            </w:pPr>
            <w:r w:rsidRPr="00C6761E">
              <w:rPr>
                <w:rFonts w:cs="Arial"/>
                <w:sz w:val="16"/>
                <w:szCs w:val="16"/>
                <w:lang w:eastAsia="zh-CN"/>
              </w:rPr>
              <w:lastRenderedPageBreak/>
              <w:t>2023-06</w:t>
            </w:r>
          </w:p>
        </w:tc>
        <w:tc>
          <w:tcPr>
            <w:tcW w:w="800" w:type="dxa"/>
            <w:shd w:val="solid" w:color="FFFFFF" w:fill="auto"/>
          </w:tcPr>
          <w:p w14:paraId="0C108BD7" w14:textId="00517451" w:rsidR="001507C6" w:rsidRPr="00C6761E" w:rsidRDefault="001507C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1D17CA3" w14:textId="392C1F6A" w:rsidR="001507C6" w:rsidRPr="00C6761E" w:rsidRDefault="001507C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CA768A3" w14:textId="2586369D" w:rsidR="001507C6" w:rsidRPr="00C6761E" w:rsidRDefault="001507C6" w:rsidP="00EB5E1A">
            <w:pPr>
              <w:pStyle w:val="TAL"/>
              <w:rPr>
                <w:rFonts w:cs="Arial"/>
                <w:sz w:val="16"/>
                <w:szCs w:val="16"/>
              </w:rPr>
            </w:pPr>
            <w:r w:rsidRPr="00C6761E">
              <w:rPr>
                <w:rFonts w:cs="Arial"/>
                <w:sz w:val="16"/>
                <w:szCs w:val="16"/>
              </w:rPr>
              <w:t>0347</w:t>
            </w:r>
          </w:p>
        </w:tc>
        <w:tc>
          <w:tcPr>
            <w:tcW w:w="283" w:type="dxa"/>
            <w:shd w:val="solid" w:color="FFFFFF" w:fill="auto"/>
          </w:tcPr>
          <w:p w14:paraId="0D65EC97" w14:textId="32635B45" w:rsidR="001507C6" w:rsidRPr="00C6761E" w:rsidRDefault="001507C6" w:rsidP="00EB5E1A">
            <w:pPr>
              <w:pStyle w:val="TAC"/>
              <w:rPr>
                <w:rFonts w:cs="Arial"/>
                <w:sz w:val="16"/>
                <w:szCs w:val="16"/>
              </w:rPr>
            </w:pPr>
            <w:r w:rsidRPr="00C6761E">
              <w:rPr>
                <w:rFonts w:cs="Arial"/>
                <w:sz w:val="16"/>
                <w:szCs w:val="16"/>
              </w:rPr>
              <w:t>1</w:t>
            </w:r>
          </w:p>
        </w:tc>
        <w:tc>
          <w:tcPr>
            <w:tcW w:w="284" w:type="dxa"/>
            <w:shd w:val="solid" w:color="FFFFFF" w:fill="auto"/>
          </w:tcPr>
          <w:p w14:paraId="1A321940" w14:textId="092C90C8" w:rsidR="001507C6" w:rsidRPr="00C6761E" w:rsidRDefault="001507C6" w:rsidP="00EB5E1A">
            <w:pPr>
              <w:pStyle w:val="TAC"/>
              <w:rPr>
                <w:rFonts w:cs="Arial"/>
                <w:sz w:val="16"/>
                <w:szCs w:val="16"/>
              </w:rPr>
            </w:pPr>
            <w:r w:rsidRPr="00C6761E">
              <w:rPr>
                <w:rFonts w:cs="Arial"/>
                <w:sz w:val="16"/>
                <w:szCs w:val="16"/>
              </w:rPr>
              <w:t>B</w:t>
            </w:r>
          </w:p>
        </w:tc>
        <w:tc>
          <w:tcPr>
            <w:tcW w:w="5151" w:type="dxa"/>
            <w:shd w:val="solid" w:color="FFFFFF" w:fill="auto"/>
          </w:tcPr>
          <w:p w14:paraId="0EFF6F2A" w14:textId="302EB117" w:rsidR="001507C6" w:rsidRPr="00C6761E" w:rsidRDefault="001507C6" w:rsidP="00EB5E1A">
            <w:pPr>
              <w:pStyle w:val="TAL"/>
              <w:rPr>
                <w:rFonts w:cs="Arial"/>
                <w:sz w:val="16"/>
                <w:szCs w:val="16"/>
              </w:rPr>
            </w:pPr>
            <w:r w:rsidRPr="00C6761E">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C6761E" w:rsidRDefault="001507C6" w:rsidP="00EB5E1A">
            <w:pPr>
              <w:pStyle w:val="TAC"/>
              <w:rPr>
                <w:rFonts w:cs="Arial"/>
                <w:sz w:val="16"/>
                <w:szCs w:val="16"/>
                <w:lang w:eastAsia="zh-CN"/>
              </w:rPr>
            </w:pPr>
            <w:r w:rsidRPr="00C6761E">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C6761E" w:rsidRDefault="00197C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63AE6E3" w14:textId="11F89331" w:rsidR="00197C3C" w:rsidRPr="00C6761E" w:rsidRDefault="00197C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CB85108" w14:textId="221541C2" w:rsidR="00197C3C" w:rsidRPr="00C6761E" w:rsidRDefault="00197C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66096D15" w14:textId="1F19E9D5" w:rsidR="00197C3C" w:rsidRPr="00C6761E" w:rsidRDefault="00197C3C" w:rsidP="00EB5E1A">
            <w:pPr>
              <w:pStyle w:val="TAL"/>
              <w:rPr>
                <w:rFonts w:cs="Arial"/>
                <w:sz w:val="16"/>
                <w:szCs w:val="16"/>
              </w:rPr>
            </w:pPr>
            <w:r w:rsidRPr="00C6761E">
              <w:rPr>
                <w:rFonts w:cs="Arial"/>
                <w:sz w:val="16"/>
                <w:szCs w:val="16"/>
              </w:rPr>
              <w:t>0303</w:t>
            </w:r>
          </w:p>
        </w:tc>
        <w:tc>
          <w:tcPr>
            <w:tcW w:w="283" w:type="dxa"/>
            <w:shd w:val="solid" w:color="FFFFFF" w:fill="auto"/>
          </w:tcPr>
          <w:p w14:paraId="12AA9BEB" w14:textId="365B905B" w:rsidR="00197C3C" w:rsidRPr="00C6761E" w:rsidRDefault="00197C3C" w:rsidP="00EB5E1A">
            <w:pPr>
              <w:pStyle w:val="TAC"/>
              <w:rPr>
                <w:rFonts w:cs="Arial"/>
                <w:sz w:val="16"/>
                <w:szCs w:val="16"/>
              </w:rPr>
            </w:pPr>
            <w:r w:rsidRPr="00C6761E">
              <w:rPr>
                <w:rFonts w:cs="Arial"/>
                <w:sz w:val="16"/>
                <w:szCs w:val="16"/>
              </w:rPr>
              <w:t>3</w:t>
            </w:r>
          </w:p>
        </w:tc>
        <w:tc>
          <w:tcPr>
            <w:tcW w:w="284" w:type="dxa"/>
            <w:shd w:val="solid" w:color="FFFFFF" w:fill="auto"/>
          </w:tcPr>
          <w:p w14:paraId="362C3F51" w14:textId="750D2E99" w:rsidR="00197C3C" w:rsidRPr="00C6761E" w:rsidRDefault="00197C3C" w:rsidP="00EB5E1A">
            <w:pPr>
              <w:pStyle w:val="TAC"/>
              <w:rPr>
                <w:rFonts w:cs="Arial"/>
                <w:sz w:val="16"/>
                <w:szCs w:val="16"/>
              </w:rPr>
            </w:pPr>
            <w:r w:rsidRPr="00C6761E">
              <w:rPr>
                <w:rFonts w:cs="Arial"/>
                <w:sz w:val="16"/>
                <w:szCs w:val="16"/>
              </w:rPr>
              <w:t>F</w:t>
            </w:r>
          </w:p>
        </w:tc>
        <w:tc>
          <w:tcPr>
            <w:tcW w:w="5151" w:type="dxa"/>
            <w:shd w:val="solid" w:color="FFFFFF" w:fill="auto"/>
          </w:tcPr>
          <w:p w14:paraId="5A85E210" w14:textId="63A8075B" w:rsidR="00197C3C" w:rsidRPr="00C6761E" w:rsidRDefault="00197C3C" w:rsidP="00EB5E1A">
            <w:pPr>
              <w:pStyle w:val="TAL"/>
              <w:rPr>
                <w:rFonts w:cs="Arial"/>
                <w:sz w:val="16"/>
                <w:szCs w:val="16"/>
              </w:rPr>
            </w:pPr>
            <w:r w:rsidRPr="00C6761E">
              <w:rPr>
                <w:rFonts w:cs="Arial"/>
                <w:sz w:val="16"/>
                <w:szCs w:val="16"/>
              </w:rPr>
              <w:t>L2 U2U relay selection correction</w:t>
            </w:r>
          </w:p>
        </w:tc>
        <w:tc>
          <w:tcPr>
            <w:tcW w:w="708" w:type="dxa"/>
            <w:shd w:val="solid" w:color="FFFFFF" w:fill="auto"/>
          </w:tcPr>
          <w:p w14:paraId="5D3E5F45" w14:textId="16B71B38" w:rsidR="00197C3C" w:rsidRPr="00C6761E" w:rsidRDefault="00197C3C" w:rsidP="00EB5E1A">
            <w:pPr>
              <w:pStyle w:val="TAC"/>
              <w:rPr>
                <w:rFonts w:cs="Arial"/>
                <w:sz w:val="16"/>
                <w:szCs w:val="16"/>
                <w:lang w:eastAsia="zh-CN"/>
              </w:rPr>
            </w:pPr>
            <w:r w:rsidRPr="00C6761E">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C6761E" w:rsidRDefault="00F31B1F"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4C41345" w14:textId="43AA5426" w:rsidR="00F31B1F" w:rsidRPr="00C6761E" w:rsidRDefault="00F31B1F"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23ED46" w14:textId="07590434" w:rsidR="00F31B1F" w:rsidRPr="00C6761E" w:rsidRDefault="00F31B1F"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A525A8B" w14:textId="00AAE073" w:rsidR="00F31B1F" w:rsidRPr="00C6761E" w:rsidRDefault="00F31B1F" w:rsidP="00EB5E1A">
            <w:pPr>
              <w:pStyle w:val="TAL"/>
              <w:rPr>
                <w:rFonts w:cs="Arial"/>
                <w:sz w:val="16"/>
                <w:szCs w:val="16"/>
              </w:rPr>
            </w:pPr>
            <w:r w:rsidRPr="00C6761E">
              <w:rPr>
                <w:rFonts w:cs="Arial"/>
                <w:sz w:val="16"/>
                <w:szCs w:val="16"/>
              </w:rPr>
              <w:t>0348</w:t>
            </w:r>
          </w:p>
        </w:tc>
        <w:tc>
          <w:tcPr>
            <w:tcW w:w="283" w:type="dxa"/>
            <w:shd w:val="solid" w:color="FFFFFF" w:fill="auto"/>
          </w:tcPr>
          <w:p w14:paraId="64683E3E" w14:textId="74EC9FAB" w:rsidR="00F31B1F" w:rsidRPr="00C6761E" w:rsidRDefault="00F31B1F" w:rsidP="00EB5E1A">
            <w:pPr>
              <w:pStyle w:val="TAC"/>
              <w:rPr>
                <w:rFonts w:cs="Arial"/>
                <w:sz w:val="16"/>
                <w:szCs w:val="16"/>
              </w:rPr>
            </w:pPr>
            <w:r w:rsidRPr="00C6761E">
              <w:rPr>
                <w:rFonts w:cs="Arial"/>
                <w:sz w:val="16"/>
                <w:szCs w:val="16"/>
              </w:rPr>
              <w:t>1</w:t>
            </w:r>
          </w:p>
        </w:tc>
        <w:tc>
          <w:tcPr>
            <w:tcW w:w="284" w:type="dxa"/>
            <w:shd w:val="solid" w:color="FFFFFF" w:fill="auto"/>
          </w:tcPr>
          <w:p w14:paraId="0E28AFC3" w14:textId="627E859A" w:rsidR="00F31B1F" w:rsidRPr="00C6761E" w:rsidRDefault="00F31B1F" w:rsidP="00EB5E1A">
            <w:pPr>
              <w:pStyle w:val="TAC"/>
              <w:rPr>
                <w:rFonts w:cs="Arial"/>
                <w:sz w:val="16"/>
                <w:szCs w:val="16"/>
              </w:rPr>
            </w:pPr>
            <w:r w:rsidRPr="00C6761E">
              <w:rPr>
                <w:rFonts w:cs="Arial"/>
                <w:sz w:val="16"/>
                <w:szCs w:val="16"/>
              </w:rPr>
              <w:t>F</w:t>
            </w:r>
          </w:p>
        </w:tc>
        <w:tc>
          <w:tcPr>
            <w:tcW w:w="5151" w:type="dxa"/>
            <w:shd w:val="solid" w:color="FFFFFF" w:fill="auto"/>
          </w:tcPr>
          <w:p w14:paraId="49EB7A25" w14:textId="33BCAFB1" w:rsidR="00F31B1F" w:rsidRPr="00C6761E" w:rsidRDefault="00F31B1F" w:rsidP="00EB5E1A">
            <w:pPr>
              <w:pStyle w:val="TAL"/>
              <w:rPr>
                <w:rFonts w:cs="Arial"/>
                <w:sz w:val="16"/>
                <w:szCs w:val="16"/>
              </w:rPr>
            </w:pPr>
            <w:r w:rsidRPr="00C6761E">
              <w:rPr>
                <w:rFonts w:cs="Arial"/>
                <w:sz w:val="16"/>
                <w:szCs w:val="16"/>
              </w:rPr>
              <w:t>Source layer-2 ID for 5G ProSe layer-3 UE-to-UE relay</w:t>
            </w:r>
          </w:p>
        </w:tc>
        <w:tc>
          <w:tcPr>
            <w:tcW w:w="708" w:type="dxa"/>
            <w:shd w:val="solid" w:color="FFFFFF" w:fill="auto"/>
          </w:tcPr>
          <w:p w14:paraId="69B9C105" w14:textId="741F923C" w:rsidR="00F31B1F" w:rsidRPr="00C6761E" w:rsidRDefault="00F31B1F" w:rsidP="00EB5E1A">
            <w:pPr>
              <w:pStyle w:val="TAC"/>
              <w:rPr>
                <w:rFonts w:cs="Arial"/>
                <w:sz w:val="16"/>
                <w:szCs w:val="16"/>
                <w:lang w:eastAsia="zh-CN"/>
              </w:rPr>
            </w:pPr>
            <w:r w:rsidRPr="00C6761E">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C6761E" w:rsidRDefault="0032744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2DF0789" w14:textId="2FB8D23E" w:rsidR="0032744A" w:rsidRPr="00C6761E" w:rsidRDefault="0032744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30B4A3" w14:textId="40E7CD9B" w:rsidR="0032744A" w:rsidRPr="00C6761E" w:rsidRDefault="0032744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48EAEF5" w14:textId="438F642B" w:rsidR="0032744A" w:rsidRPr="00C6761E" w:rsidRDefault="0032744A" w:rsidP="00EB5E1A">
            <w:pPr>
              <w:pStyle w:val="TAL"/>
              <w:rPr>
                <w:rFonts w:cs="Arial"/>
                <w:sz w:val="16"/>
                <w:szCs w:val="16"/>
              </w:rPr>
            </w:pPr>
            <w:r w:rsidRPr="00C6761E">
              <w:rPr>
                <w:rFonts w:cs="Arial"/>
                <w:sz w:val="16"/>
                <w:szCs w:val="16"/>
              </w:rPr>
              <w:t>0302</w:t>
            </w:r>
          </w:p>
        </w:tc>
        <w:tc>
          <w:tcPr>
            <w:tcW w:w="283" w:type="dxa"/>
            <w:shd w:val="solid" w:color="FFFFFF" w:fill="auto"/>
          </w:tcPr>
          <w:p w14:paraId="70DA9A08" w14:textId="61374369" w:rsidR="0032744A" w:rsidRPr="00C6761E" w:rsidRDefault="0032744A" w:rsidP="00EB5E1A">
            <w:pPr>
              <w:pStyle w:val="TAC"/>
              <w:rPr>
                <w:rFonts w:cs="Arial"/>
                <w:sz w:val="16"/>
                <w:szCs w:val="16"/>
              </w:rPr>
            </w:pPr>
            <w:r w:rsidRPr="00C6761E">
              <w:rPr>
                <w:rFonts w:cs="Arial"/>
                <w:sz w:val="16"/>
                <w:szCs w:val="16"/>
              </w:rPr>
              <w:t>3</w:t>
            </w:r>
          </w:p>
        </w:tc>
        <w:tc>
          <w:tcPr>
            <w:tcW w:w="284" w:type="dxa"/>
            <w:shd w:val="solid" w:color="FFFFFF" w:fill="auto"/>
          </w:tcPr>
          <w:p w14:paraId="0D542B7B" w14:textId="5971D311" w:rsidR="0032744A" w:rsidRPr="00C6761E" w:rsidRDefault="0032744A" w:rsidP="00EB5E1A">
            <w:pPr>
              <w:pStyle w:val="TAC"/>
              <w:rPr>
                <w:rFonts w:cs="Arial"/>
                <w:sz w:val="16"/>
                <w:szCs w:val="16"/>
              </w:rPr>
            </w:pPr>
            <w:r w:rsidRPr="00C6761E">
              <w:rPr>
                <w:rFonts w:cs="Arial"/>
                <w:sz w:val="16"/>
                <w:szCs w:val="16"/>
              </w:rPr>
              <w:t>F</w:t>
            </w:r>
          </w:p>
        </w:tc>
        <w:tc>
          <w:tcPr>
            <w:tcW w:w="5151" w:type="dxa"/>
            <w:shd w:val="solid" w:color="FFFFFF" w:fill="auto"/>
          </w:tcPr>
          <w:p w14:paraId="7114C9D9" w14:textId="204ADC09" w:rsidR="0032744A" w:rsidRPr="00C6761E" w:rsidRDefault="0032744A" w:rsidP="00EB5E1A">
            <w:pPr>
              <w:pStyle w:val="TAL"/>
              <w:rPr>
                <w:rFonts w:cs="Arial"/>
                <w:sz w:val="16"/>
                <w:szCs w:val="16"/>
              </w:rPr>
            </w:pPr>
            <w:r w:rsidRPr="00C6761E">
              <w:rPr>
                <w:rFonts w:cs="Arial"/>
                <w:sz w:val="16"/>
                <w:szCs w:val="16"/>
              </w:rPr>
              <w:t>Establishment reject for U2U relay congestion</w:t>
            </w:r>
          </w:p>
        </w:tc>
        <w:tc>
          <w:tcPr>
            <w:tcW w:w="708" w:type="dxa"/>
            <w:shd w:val="solid" w:color="FFFFFF" w:fill="auto"/>
          </w:tcPr>
          <w:p w14:paraId="45908491" w14:textId="4F031297" w:rsidR="0032744A" w:rsidRPr="00C6761E" w:rsidRDefault="0032744A" w:rsidP="00EB5E1A">
            <w:pPr>
              <w:pStyle w:val="TAC"/>
              <w:rPr>
                <w:rFonts w:cs="Arial"/>
                <w:sz w:val="16"/>
                <w:szCs w:val="16"/>
                <w:lang w:eastAsia="zh-CN"/>
              </w:rPr>
            </w:pPr>
            <w:r w:rsidRPr="00C6761E">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C6761E" w:rsidRDefault="00DA5A1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5D7869D" w14:textId="2BF85FE3" w:rsidR="00DA5A12" w:rsidRPr="00C6761E" w:rsidRDefault="00DA5A1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53FB2B" w14:textId="19AF5EB8" w:rsidR="00DA5A12" w:rsidRPr="00C6761E" w:rsidRDefault="00DA5A1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8D77B10" w14:textId="6A78DDBC" w:rsidR="00DA5A12" w:rsidRPr="00C6761E" w:rsidRDefault="00DA5A12" w:rsidP="00EB5E1A">
            <w:pPr>
              <w:pStyle w:val="TAL"/>
              <w:rPr>
                <w:rFonts w:cs="Arial"/>
                <w:sz w:val="16"/>
                <w:szCs w:val="16"/>
              </w:rPr>
            </w:pPr>
            <w:r w:rsidRPr="00C6761E">
              <w:rPr>
                <w:rFonts w:cs="Arial"/>
                <w:sz w:val="16"/>
                <w:szCs w:val="16"/>
              </w:rPr>
              <w:t>0341</w:t>
            </w:r>
          </w:p>
        </w:tc>
        <w:tc>
          <w:tcPr>
            <w:tcW w:w="283" w:type="dxa"/>
            <w:shd w:val="solid" w:color="FFFFFF" w:fill="auto"/>
          </w:tcPr>
          <w:p w14:paraId="6D98D181" w14:textId="3639A459" w:rsidR="00DA5A12" w:rsidRPr="00C6761E" w:rsidRDefault="00DA5A12" w:rsidP="00EB5E1A">
            <w:pPr>
              <w:pStyle w:val="TAC"/>
              <w:rPr>
                <w:rFonts w:cs="Arial"/>
                <w:sz w:val="16"/>
                <w:szCs w:val="16"/>
              </w:rPr>
            </w:pPr>
            <w:r w:rsidRPr="00C6761E">
              <w:rPr>
                <w:rFonts w:cs="Arial"/>
                <w:sz w:val="16"/>
                <w:szCs w:val="16"/>
              </w:rPr>
              <w:t>1</w:t>
            </w:r>
          </w:p>
        </w:tc>
        <w:tc>
          <w:tcPr>
            <w:tcW w:w="284" w:type="dxa"/>
            <w:shd w:val="solid" w:color="FFFFFF" w:fill="auto"/>
          </w:tcPr>
          <w:p w14:paraId="1AAA20A6" w14:textId="192D7B6E" w:rsidR="00DA5A12" w:rsidRPr="00C6761E" w:rsidRDefault="00DA5A12" w:rsidP="00EB5E1A">
            <w:pPr>
              <w:pStyle w:val="TAC"/>
              <w:rPr>
                <w:rFonts w:cs="Arial"/>
                <w:sz w:val="16"/>
                <w:szCs w:val="16"/>
              </w:rPr>
            </w:pPr>
            <w:r w:rsidRPr="00C6761E">
              <w:rPr>
                <w:rFonts w:cs="Arial"/>
                <w:sz w:val="16"/>
                <w:szCs w:val="16"/>
              </w:rPr>
              <w:t>B</w:t>
            </w:r>
          </w:p>
        </w:tc>
        <w:tc>
          <w:tcPr>
            <w:tcW w:w="5151" w:type="dxa"/>
            <w:shd w:val="solid" w:color="FFFFFF" w:fill="auto"/>
          </w:tcPr>
          <w:p w14:paraId="0BB3519B" w14:textId="3E2A2AA4" w:rsidR="00DA5A12" w:rsidRPr="00C6761E" w:rsidRDefault="00DA5A12" w:rsidP="00EB5E1A">
            <w:pPr>
              <w:pStyle w:val="TAL"/>
              <w:rPr>
                <w:rFonts w:cs="Arial"/>
                <w:sz w:val="16"/>
                <w:szCs w:val="16"/>
              </w:rPr>
            </w:pPr>
            <w:r w:rsidRPr="00C6761E">
              <w:rPr>
                <w:rFonts w:cs="Arial"/>
                <w:sz w:val="16"/>
                <w:szCs w:val="16"/>
              </w:rPr>
              <w:t xml:space="preserve">Link Establishment not accepted when using U2U relay </w:t>
            </w:r>
          </w:p>
        </w:tc>
        <w:tc>
          <w:tcPr>
            <w:tcW w:w="708" w:type="dxa"/>
            <w:shd w:val="solid" w:color="FFFFFF" w:fill="auto"/>
          </w:tcPr>
          <w:p w14:paraId="794E5DDA" w14:textId="3DF56CC3" w:rsidR="00DA5A12" w:rsidRPr="00C6761E" w:rsidRDefault="00DA5A12" w:rsidP="00EB5E1A">
            <w:pPr>
              <w:pStyle w:val="TAC"/>
              <w:rPr>
                <w:rFonts w:cs="Arial"/>
                <w:sz w:val="16"/>
                <w:szCs w:val="16"/>
                <w:lang w:eastAsia="zh-CN"/>
              </w:rPr>
            </w:pPr>
            <w:r w:rsidRPr="00C6761E">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C6761E" w:rsidRDefault="00CE5B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BEEDC89" w14:textId="398EC578" w:rsidR="00CE5B45" w:rsidRPr="00C6761E" w:rsidRDefault="00CE5B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8F3C00" w14:textId="413B6B3D" w:rsidR="00CE5B45" w:rsidRPr="00C6761E" w:rsidRDefault="00CE5B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2FDA9BC" w14:textId="2F7C3AE2" w:rsidR="00CE5B45" w:rsidRPr="00C6761E" w:rsidRDefault="00CE5B45" w:rsidP="00EB5E1A">
            <w:pPr>
              <w:pStyle w:val="TAL"/>
              <w:rPr>
                <w:rFonts w:cs="Arial"/>
                <w:sz w:val="16"/>
                <w:szCs w:val="16"/>
              </w:rPr>
            </w:pPr>
            <w:r w:rsidRPr="00C6761E">
              <w:rPr>
                <w:rFonts w:cs="Arial"/>
                <w:sz w:val="16"/>
                <w:szCs w:val="16"/>
              </w:rPr>
              <w:t>0292</w:t>
            </w:r>
          </w:p>
        </w:tc>
        <w:tc>
          <w:tcPr>
            <w:tcW w:w="283" w:type="dxa"/>
            <w:shd w:val="solid" w:color="FFFFFF" w:fill="auto"/>
          </w:tcPr>
          <w:p w14:paraId="0865740E" w14:textId="4887D713" w:rsidR="00CE5B45" w:rsidRPr="00C6761E" w:rsidRDefault="00CE5B45" w:rsidP="00EB5E1A">
            <w:pPr>
              <w:pStyle w:val="TAC"/>
              <w:rPr>
                <w:rFonts w:cs="Arial"/>
                <w:sz w:val="16"/>
                <w:szCs w:val="16"/>
              </w:rPr>
            </w:pPr>
            <w:r w:rsidRPr="00C6761E">
              <w:rPr>
                <w:rFonts w:cs="Arial"/>
                <w:sz w:val="16"/>
                <w:szCs w:val="16"/>
              </w:rPr>
              <w:t>3</w:t>
            </w:r>
          </w:p>
        </w:tc>
        <w:tc>
          <w:tcPr>
            <w:tcW w:w="284" w:type="dxa"/>
            <w:shd w:val="solid" w:color="FFFFFF" w:fill="auto"/>
          </w:tcPr>
          <w:p w14:paraId="37220026" w14:textId="171ED341" w:rsidR="00CE5B45" w:rsidRPr="00C6761E" w:rsidRDefault="00CE5B45" w:rsidP="00EB5E1A">
            <w:pPr>
              <w:pStyle w:val="TAC"/>
              <w:rPr>
                <w:rFonts w:cs="Arial"/>
                <w:sz w:val="16"/>
                <w:szCs w:val="16"/>
              </w:rPr>
            </w:pPr>
            <w:r w:rsidRPr="00C6761E">
              <w:rPr>
                <w:rFonts w:cs="Arial"/>
                <w:sz w:val="16"/>
                <w:szCs w:val="16"/>
              </w:rPr>
              <w:t>B</w:t>
            </w:r>
          </w:p>
        </w:tc>
        <w:tc>
          <w:tcPr>
            <w:tcW w:w="5151" w:type="dxa"/>
            <w:shd w:val="solid" w:color="FFFFFF" w:fill="auto"/>
          </w:tcPr>
          <w:p w14:paraId="2E6C7B16" w14:textId="2CDB399C" w:rsidR="00CE5B45" w:rsidRPr="00C6761E" w:rsidRDefault="00CE5B45" w:rsidP="00EB5E1A">
            <w:pPr>
              <w:pStyle w:val="TAL"/>
              <w:rPr>
                <w:rFonts w:cs="Arial"/>
                <w:sz w:val="16"/>
                <w:szCs w:val="16"/>
              </w:rPr>
            </w:pPr>
            <w:r w:rsidRPr="00C6761E">
              <w:rPr>
                <w:rFonts w:cs="Arial"/>
                <w:sz w:val="16"/>
                <w:szCs w:val="16"/>
              </w:rPr>
              <w:t>U2U link establishment with integrated discovery</w:t>
            </w:r>
          </w:p>
        </w:tc>
        <w:tc>
          <w:tcPr>
            <w:tcW w:w="708" w:type="dxa"/>
            <w:shd w:val="solid" w:color="FFFFFF" w:fill="auto"/>
          </w:tcPr>
          <w:p w14:paraId="12BAC733" w14:textId="18902242" w:rsidR="00CE5B45" w:rsidRPr="00C6761E" w:rsidRDefault="00CE5B45" w:rsidP="00EB5E1A">
            <w:pPr>
              <w:pStyle w:val="TAC"/>
              <w:rPr>
                <w:rFonts w:cs="Arial"/>
                <w:sz w:val="16"/>
                <w:szCs w:val="16"/>
                <w:lang w:eastAsia="zh-CN"/>
              </w:rPr>
            </w:pPr>
            <w:r w:rsidRPr="00C6761E">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C6761E" w:rsidRDefault="00A21E4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C960CC4" w14:textId="4CE492F5" w:rsidR="00A21E41" w:rsidRPr="00C6761E" w:rsidRDefault="00A21E4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74812F" w14:textId="5DBFD302" w:rsidR="00A21E41" w:rsidRPr="00C6761E" w:rsidRDefault="00766BA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8CDAF1" w14:textId="33EA7887" w:rsidR="00A21E41" w:rsidRPr="00C6761E" w:rsidRDefault="00A21E41" w:rsidP="00EB5E1A">
            <w:pPr>
              <w:pStyle w:val="TAL"/>
              <w:rPr>
                <w:rFonts w:cs="Arial"/>
                <w:sz w:val="16"/>
                <w:szCs w:val="16"/>
              </w:rPr>
            </w:pPr>
            <w:r w:rsidRPr="00C6761E">
              <w:rPr>
                <w:rFonts w:cs="Arial"/>
                <w:sz w:val="16"/>
                <w:szCs w:val="16"/>
              </w:rPr>
              <w:t>0343</w:t>
            </w:r>
          </w:p>
        </w:tc>
        <w:tc>
          <w:tcPr>
            <w:tcW w:w="283" w:type="dxa"/>
            <w:shd w:val="solid" w:color="FFFFFF" w:fill="auto"/>
          </w:tcPr>
          <w:p w14:paraId="41B8147C" w14:textId="07241A09" w:rsidR="00A21E41" w:rsidRPr="00C6761E" w:rsidRDefault="00A21E41" w:rsidP="00EB5E1A">
            <w:pPr>
              <w:pStyle w:val="TAC"/>
              <w:rPr>
                <w:rFonts w:cs="Arial"/>
                <w:sz w:val="16"/>
                <w:szCs w:val="16"/>
              </w:rPr>
            </w:pPr>
            <w:r w:rsidRPr="00C6761E">
              <w:rPr>
                <w:rFonts w:cs="Arial"/>
                <w:sz w:val="16"/>
                <w:szCs w:val="16"/>
              </w:rPr>
              <w:t>1</w:t>
            </w:r>
          </w:p>
        </w:tc>
        <w:tc>
          <w:tcPr>
            <w:tcW w:w="284" w:type="dxa"/>
            <w:shd w:val="solid" w:color="FFFFFF" w:fill="auto"/>
          </w:tcPr>
          <w:p w14:paraId="4DF6B715" w14:textId="6FC8C471" w:rsidR="00A21E41" w:rsidRPr="00C6761E" w:rsidRDefault="00A21E41" w:rsidP="00EB5E1A">
            <w:pPr>
              <w:pStyle w:val="TAC"/>
              <w:rPr>
                <w:rFonts w:cs="Arial"/>
                <w:sz w:val="16"/>
                <w:szCs w:val="16"/>
              </w:rPr>
            </w:pPr>
            <w:r w:rsidRPr="00C6761E">
              <w:rPr>
                <w:rFonts w:cs="Arial"/>
                <w:sz w:val="16"/>
                <w:szCs w:val="16"/>
              </w:rPr>
              <w:t>B</w:t>
            </w:r>
          </w:p>
        </w:tc>
        <w:tc>
          <w:tcPr>
            <w:tcW w:w="5151" w:type="dxa"/>
            <w:shd w:val="solid" w:color="FFFFFF" w:fill="auto"/>
          </w:tcPr>
          <w:p w14:paraId="0CDA78E6" w14:textId="35851426" w:rsidR="00A21E41" w:rsidRPr="00C6761E" w:rsidRDefault="00A21E41" w:rsidP="00EB5E1A">
            <w:pPr>
              <w:pStyle w:val="TAL"/>
              <w:rPr>
                <w:rFonts w:cs="Arial"/>
                <w:sz w:val="16"/>
                <w:szCs w:val="16"/>
              </w:rPr>
            </w:pPr>
            <w:r w:rsidRPr="00C6761E">
              <w:rPr>
                <w:rFonts w:cs="Arial"/>
                <w:sz w:val="16"/>
                <w:szCs w:val="16"/>
              </w:rPr>
              <w:t>Clarification on IP address allocation for U2U relay</w:t>
            </w:r>
          </w:p>
        </w:tc>
        <w:tc>
          <w:tcPr>
            <w:tcW w:w="708" w:type="dxa"/>
            <w:shd w:val="solid" w:color="FFFFFF" w:fill="auto"/>
          </w:tcPr>
          <w:p w14:paraId="345CC1FC" w14:textId="3DF793F8" w:rsidR="00A21E41" w:rsidRPr="00C6761E" w:rsidRDefault="00A21E41" w:rsidP="00EB5E1A">
            <w:pPr>
              <w:pStyle w:val="TAC"/>
              <w:rPr>
                <w:rFonts w:cs="Arial"/>
                <w:sz w:val="16"/>
                <w:szCs w:val="16"/>
                <w:lang w:eastAsia="zh-CN"/>
              </w:rPr>
            </w:pPr>
            <w:r w:rsidRPr="00C6761E">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C6761E" w:rsidRDefault="001B180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1CF5EF9" w14:textId="65D84749" w:rsidR="001B1800" w:rsidRPr="00C6761E" w:rsidRDefault="001B180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B7B5C48" w14:textId="0AC8FBAE" w:rsidR="001B1800" w:rsidRPr="00C6761E" w:rsidRDefault="001B180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6903096" w14:textId="0C3D35C8" w:rsidR="001B1800" w:rsidRPr="00C6761E" w:rsidRDefault="001B1800" w:rsidP="00EB5E1A">
            <w:pPr>
              <w:pStyle w:val="TAL"/>
              <w:rPr>
                <w:rFonts w:cs="Arial"/>
                <w:sz w:val="16"/>
                <w:szCs w:val="16"/>
              </w:rPr>
            </w:pPr>
            <w:r w:rsidRPr="00C6761E">
              <w:rPr>
                <w:rFonts w:cs="Arial"/>
                <w:sz w:val="16"/>
                <w:szCs w:val="16"/>
              </w:rPr>
              <w:t>0344</w:t>
            </w:r>
          </w:p>
        </w:tc>
        <w:tc>
          <w:tcPr>
            <w:tcW w:w="283" w:type="dxa"/>
            <w:shd w:val="solid" w:color="FFFFFF" w:fill="auto"/>
          </w:tcPr>
          <w:p w14:paraId="14A4E334" w14:textId="4C813ECB" w:rsidR="001B1800" w:rsidRPr="00C6761E" w:rsidRDefault="001B1800" w:rsidP="00EB5E1A">
            <w:pPr>
              <w:pStyle w:val="TAC"/>
              <w:rPr>
                <w:rFonts w:cs="Arial"/>
                <w:sz w:val="16"/>
                <w:szCs w:val="16"/>
              </w:rPr>
            </w:pPr>
            <w:r w:rsidRPr="00C6761E">
              <w:rPr>
                <w:rFonts w:cs="Arial"/>
                <w:sz w:val="16"/>
                <w:szCs w:val="16"/>
              </w:rPr>
              <w:t>1</w:t>
            </w:r>
          </w:p>
        </w:tc>
        <w:tc>
          <w:tcPr>
            <w:tcW w:w="284" w:type="dxa"/>
            <w:shd w:val="solid" w:color="FFFFFF" w:fill="auto"/>
          </w:tcPr>
          <w:p w14:paraId="14AD0D59" w14:textId="7A4A386C" w:rsidR="001B1800" w:rsidRPr="00C6761E" w:rsidRDefault="001B1800" w:rsidP="00EB5E1A">
            <w:pPr>
              <w:pStyle w:val="TAC"/>
              <w:rPr>
                <w:rFonts w:cs="Arial"/>
                <w:sz w:val="16"/>
                <w:szCs w:val="16"/>
              </w:rPr>
            </w:pPr>
            <w:r w:rsidRPr="00C6761E">
              <w:rPr>
                <w:rFonts w:cs="Arial"/>
                <w:sz w:val="16"/>
                <w:szCs w:val="16"/>
              </w:rPr>
              <w:t>B</w:t>
            </w:r>
          </w:p>
        </w:tc>
        <w:tc>
          <w:tcPr>
            <w:tcW w:w="5151" w:type="dxa"/>
            <w:shd w:val="solid" w:color="FFFFFF" w:fill="auto"/>
          </w:tcPr>
          <w:p w14:paraId="4DE5BF6F" w14:textId="3841FA97" w:rsidR="001B1800" w:rsidRPr="00C6761E" w:rsidRDefault="001B1800" w:rsidP="00EB5E1A">
            <w:pPr>
              <w:pStyle w:val="TAL"/>
              <w:rPr>
                <w:rFonts w:cs="Arial"/>
                <w:sz w:val="16"/>
                <w:szCs w:val="16"/>
              </w:rPr>
            </w:pPr>
            <w:r w:rsidRPr="00C6761E">
              <w:rPr>
                <w:rFonts w:cs="Arial"/>
                <w:sz w:val="16"/>
                <w:szCs w:val="16"/>
              </w:rPr>
              <w:t>Clarification on configuration parameters for 5G ProSe UE-to-UE relay</w:t>
            </w:r>
          </w:p>
        </w:tc>
        <w:tc>
          <w:tcPr>
            <w:tcW w:w="708" w:type="dxa"/>
            <w:shd w:val="solid" w:color="FFFFFF" w:fill="auto"/>
          </w:tcPr>
          <w:p w14:paraId="01EDF6B2" w14:textId="4AD79A0A" w:rsidR="001B1800" w:rsidRPr="00C6761E" w:rsidRDefault="001B1800" w:rsidP="00EB5E1A">
            <w:pPr>
              <w:pStyle w:val="TAC"/>
              <w:rPr>
                <w:rFonts w:cs="Arial"/>
                <w:sz w:val="16"/>
                <w:szCs w:val="16"/>
                <w:lang w:eastAsia="zh-CN"/>
              </w:rPr>
            </w:pPr>
            <w:r w:rsidRPr="00C6761E">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C6761E" w:rsidRDefault="0070510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F06C8A9" w14:textId="3125E1FE" w:rsidR="00705102" w:rsidRPr="00C6761E" w:rsidRDefault="0070510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24CCEA4" w14:textId="48DEF6C3" w:rsidR="00705102" w:rsidRPr="00C6761E" w:rsidRDefault="0070510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47A03BD9" w14:textId="07FA6A1C" w:rsidR="00705102" w:rsidRPr="00C6761E" w:rsidRDefault="00705102" w:rsidP="00EB5E1A">
            <w:pPr>
              <w:pStyle w:val="TAL"/>
              <w:rPr>
                <w:rFonts w:cs="Arial"/>
                <w:sz w:val="16"/>
                <w:szCs w:val="16"/>
              </w:rPr>
            </w:pPr>
            <w:r w:rsidRPr="00C6761E">
              <w:rPr>
                <w:rFonts w:cs="Arial"/>
                <w:sz w:val="16"/>
                <w:szCs w:val="16"/>
              </w:rPr>
              <w:t>0312</w:t>
            </w:r>
          </w:p>
        </w:tc>
        <w:tc>
          <w:tcPr>
            <w:tcW w:w="283" w:type="dxa"/>
            <w:shd w:val="solid" w:color="FFFFFF" w:fill="auto"/>
          </w:tcPr>
          <w:p w14:paraId="6924DE9A" w14:textId="425BBC5F" w:rsidR="00705102" w:rsidRPr="00C6761E" w:rsidRDefault="00705102" w:rsidP="00EB5E1A">
            <w:pPr>
              <w:pStyle w:val="TAC"/>
              <w:rPr>
                <w:rFonts w:cs="Arial"/>
                <w:sz w:val="16"/>
                <w:szCs w:val="16"/>
              </w:rPr>
            </w:pPr>
            <w:r w:rsidRPr="00C6761E">
              <w:rPr>
                <w:rFonts w:cs="Arial"/>
                <w:sz w:val="16"/>
                <w:szCs w:val="16"/>
              </w:rPr>
              <w:t>3</w:t>
            </w:r>
          </w:p>
        </w:tc>
        <w:tc>
          <w:tcPr>
            <w:tcW w:w="284" w:type="dxa"/>
            <w:shd w:val="solid" w:color="FFFFFF" w:fill="auto"/>
          </w:tcPr>
          <w:p w14:paraId="467CB3EE" w14:textId="25D19AC1" w:rsidR="00705102" w:rsidRPr="00C6761E" w:rsidRDefault="00705102" w:rsidP="00EB5E1A">
            <w:pPr>
              <w:pStyle w:val="TAC"/>
              <w:rPr>
                <w:rFonts w:cs="Arial"/>
                <w:sz w:val="16"/>
                <w:szCs w:val="16"/>
              </w:rPr>
            </w:pPr>
            <w:r w:rsidRPr="00C6761E">
              <w:rPr>
                <w:rFonts w:cs="Arial"/>
                <w:sz w:val="16"/>
                <w:szCs w:val="16"/>
              </w:rPr>
              <w:t>B</w:t>
            </w:r>
          </w:p>
        </w:tc>
        <w:tc>
          <w:tcPr>
            <w:tcW w:w="5151" w:type="dxa"/>
            <w:shd w:val="solid" w:color="FFFFFF" w:fill="auto"/>
          </w:tcPr>
          <w:p w14:paraId="390F8036" w14:textId="0FC0D18D" w:rsidR="00705102" w:rsidRPr="00C6761E" w:rsidRDefault="00705102" w:rsidP="00EB5E1A">
            <w:pPr>
              <w:pStyle w:val="TAL"/>
              <w:rPr>
                <w:rFonts w:cs="Arial"/>
                <w:sz w:val="16"/>
                <w:szCs w:val="16"/>
              </w:rPr>
            </w:pPr>
            <w:r w:rsidRPr="00C6761E">
              <w:rPr>
                <w:rFonts w:cs="Arial"/>
                <w:sz w:val="16"/>
                <w:szCs w:val="16"/>
              </w:rPr>
              <w:t>5G ProSe direct link modification for U2U relay over shared PC5 link</w:t>
            </w:r>
          </w:p>
        </w:tc>
        <w:tc>
          <w:tcPr>
            <w:tcW w:w="708" w:type="dxa"/>
            <w:shd w:val="solid" w:color="FFFFFF" w:fill="auto"/>
          </w:tcPr>
          <w:p w14:paraId="22B66DC9" w14:textId="44C20D90" w:rsidR="00705102" w:rsidRPr="00C6761E" w:rsidRDefault="00705102" w:rsidP="00EB5E1A">
            <w:pPr>
              <w:pStyle w:val="TAC"/>
              <w:rPr>
                <w:rFonts w:cs="Arial"/>
                <w:sz w:val="16"/>
                <w:szCs w:val="16"/>
                <w:lang w:eastAsia="zh-CN"/>
              </w:rPr>
            </w:pPr>
            <w:r w:rsidRPr="00C6761E">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C6761E" w:rsidRDefault="00827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A6F50A3" w14:textId="7C0A345E" w:rsidR="008277FD" w:rsidRPr="00C6761E" w:rsidRDefault="00827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754C31" w14:textId="2EC4C828" w:rsidR="008277FD" w:rsidRPr="00C6761E" w:rsidRDefault="00827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DF8B883" w14:textId="32EAC8D0" w:rsidR="008277FD" w:rsidRPr="00C6761E" w:rsidRDefault="008277FD" w:rsidP="00EB5E1A">
            <w:pPr>
              <w:pStyle w:val="TAL"/>
              <w:rPr>
                <w:rFonts w:cs="Arial"/>
                <w:sz w:val="16"/>
                <w:szCs w:val="16"/>
              </w:rPr>
            </w:pPr>
            <w:r w:rsidRPr="00C6761E">
              <w:rPr>
                <w:rFonts w:cs="Arial"/>
                <w:sz w:val="16"/>
                <w:szCs w:val="16"/>
              </w:rPr>
              <w:t>0342</w:t>
            </w:r>
          </w:p>
        </w:tc>
        <w:tc>
          <w:tcPr>
            <w:tcW w:w="283" w:type="dxa"/>
            <w:shd w:val="solid" w:color="FFFFFF" w:fill="auto"/>
          </w:tcPr>
          <w:p w14:paraId="39CB42B8" w14:textId="669918AD" w:rsidR="008277FD" w:rsidRPr="00C6761E" w:rsidRDefault="008277FD" w:rsidP="00EB5E1A">
            <w:pPr>
              <w:pStyle w:val="TAC"/>
              <w:rPr>
                <w:rFonts w:cs="Arial"/>
                <w:sz w:val="16"/>
                <w:szCs w:val="16"/>
              </w:rPr>
            </w:pPr>
            <w:r w:rsidRPr="00C6761E">
              <w:rPr>
                <w:rFonts w:cs="Arial"/>
                <w:sz w:val="16"/>
                <w:szCs w:val="16"/>
              </w:rPr>
              <w:t>1</w:t>
            </w:r>
          </w:p>
        </w:tc>
        <w:tc>
          <w:tcPr>
            <w:tcW w:w="284" w:type="dxa"/>
            <w:shd w:val="solid" w:color="FFFFFF" w:fill="auto"/>
          </w:tcPr>
          <w:p w14:paraId="45CB7179" w14:textId="0D7C2236" w:rsidR="008277FD" w:rsidRPr="00C6761E" w:rsidRDefault="008277FD" w:rsidP="00EB5E1A">
            <w:pPr>
              <w:pStyle w:val="TAC"/>
              <w:rPr>
                <w:rFonts w:cs="Arial"/>
                <w:sz w:val="16"/>
                <w:szCs w:val="16"/>
              </w:rPr>
            </w:pPr>
            <w:r w:rsidRPr="00C6761E">
              <w:rPr>
                <w:rFonts w:cs="Arial"/>
                <w:sz w:val="16"/>
                <w:szCs w:val="16"/>
              </w:rPr>
              <w:t>B</w:t>
            </w:r>
          </w:p>
        </w:tc>
        <w:tc>
          <w:tcPr>
            <w:tcW w:w="5151" w:type="dxa"/>
            <w:shd w:val="solid" w:color="FFFFFF" w:fill="auto"/>
          </w:tcPr>
          <w:p w14:paraId="28CD06A0" w14:textId="6B623256" w:rsidR="008277FD" w:rsidRPr="00C6761E" w:rsidRDefault="008277FD" w:rsidP="00EB5E1A">
            <w:pPr>
              <w:pStyle w:val="TAL"/>
              <w:rPr>
                <w:rFonts w:cs="Arial"/>
                <w:sz w:val="16"/>
                <w:szCs w:val="16"/>
              </w:rPr>
            </w:pPr>
            <w:r w:rsidRPr="00C6761E">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C6761E" w:rsidRDefault="008277FD" w:rsidP="00EB5E1A">
            <w:pPr>
              <w:pStyle w:val="TAC"/>
              <w:rPr>
                <w:rFonts w:cs="Arial"/>
                <w:sz w:val="16"/>
                <w:szCs w:val="16"/>
                <w:lang w:eastAsia="zh-CN"/>
              </w:rPr>
            </w:pPr>
            <w:r w:rsidRPr="00C6761E">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C49B469" w14:textId="1A36AD8D"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29B02FA" w14:textId="2D6E05A1" w:rsidR="008F565D" w:rsidRPr="00C6761E" w:rsidRDefault="008F565D"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FCDFAB3" w14:textId="77734F64"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0308</w:t>
            </w:r>
          </w:p>
        </w:tc>
        <w:tc>
          <w:tcPr>
            <w:tcW w:w="283" w:type="dxa"/>
            <w:shd w:val="solid" w:color="FFFFFF" w:fill="auto"/>
          </w:tcPr>
          <w:p w14:paraId="7C17829C" w14:textId="6617CD6C"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2CFA95DB" w14:textId="21211C14"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453BDB7" w14:textId="289C62CF"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U2N relay emergency for discovery</w:t>
            </w:r>
          </w:p>
        </w:tc>
        <w:tc>
          <w:tcPr>
            <w:tcW w:w="708" w:type="dxa"/>
            <w:shd w:val="solid" w:color="FFFFFF" w:fill="auto"/>
          </w:tcPr>
          <w:p w14:paraId="3BA1D013" w14:textId="3C8FB99E"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7B11121" w14:textId="6E82F32B"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4EEAE2A6" w14:textId="259ED43B" w:rsidR="006D593F" w:rsidRPr="00C6761E" w:rsidRDefault="006D593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2405D4F8" w14:textId="4F3F18D1"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0351</w:t>
            </w:r>
          </w:p>
        </w:tc>
        <w:tc>
          <w:tcPr>
            <w:tcW w:w="283" w:type="dxa"/>
            <w:shd w:val="solid" w:color="FFFFFF" w:fill="auto"/>
          </w:tcPr>
          <w:p w14:paraId="0EC7FFB2" w14:textId="012B9F2D"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9A8FBB9" w14:textId="49BCD0FC"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CDBA8D" w14:textId="7029B255"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Update to path switching procedure</w:t>
            </w:r>
          </w:p>
        </w:tc>
        <w:tc>
          <w:tcPr>
            <w:tcW w:w="708" w:type="dxa"/>
            <w:shd w:val="solid" w:color="FFFFFF" w:fill="auto"/>
          </w:tcPr>
          <w:p w14:paraId="397AA4F7" w14:textId="0AD82042"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AA1A75B" w14:textId="2F12E258"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69E2A26" w14:textId="485F69F9" w:rsidR="001E7005" w:rsidRPr="00C6761E" w:rsidRDefault="001E700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4CC3B059" w14:textId="3CDBACDF"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0361</w:t>
            </w:r>
          </w:p>
        </w:tc>
        <w:tc>
          <w:tcPr>
            <w:tcW w:w="283" w:type="dxa"/>
            <w:shd w:val="solid" w:color="FFFFFF" w:fill="auto"/>
          </w:tcPr>
          <w:p w14:paraId="0A51172F" w14:textId="2128D849"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F3192C" w14:textId="51E5E4DF"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019A88C" w14:textId="7C722EA8"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67A52F4" w14:textId="0E656A96"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DCD256B" w14:textId="7AC489C3" w:rsidR="00EB7EFF" w:rsidRPr="00C6761E" w:rsidRDefault="00EB7EF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2215E5B" w14:textId="4606BF45"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0365</w:t>
            </w:r>
          </w:p>
        </w:tc>
        <w:tc>
          <w:tcPr>
            <w:tcW w:w="283" w:type="dxa"/>
            <w:shd w:val="solid" w:color="FFFFFF" w:fill="auto"/>
          </w:tcPr>
          <w:p w14:paraId="552D6C6C" w14:textId="79C9B3F7"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A56140" w14:textId="58FA9968"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590A1F3" w14:textId="17894950"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Support of Public Warning Notification Relaying by 5G ProSe UE-to-Network Relay</w:t>
            </w:r>
          </w:p>
        </w:tc>
        <w:tc>
          <w:tcPr>
            <w:tcW w:w="708" w:type="dxa"/>
            <w:shd w:val="solid" w:color="FFFFFF" w:fill="auto"/>
          </w:tcPr>
          <w:p w14:paraId="58A1CEFA" w14:textId="31B4E24D"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781ADE2B" w14:textId="5F4777E5"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9CA1F04" w14:textId="1DD699AA" w:rsidR="009E2D1F" w:rsidRPr="00C6761E" w:rsidRDefault="009E2D1F" w:rsidP="00DC320B">
            <w:pPr>
              <w:overflowPunct/>
              <w:autoSpaceDE/>
              <w:autoSpaceDN/>
              <w:adjustRightInd/>
              <w:spacing w:after="0"/>
              <w:jc w:val="center"/>
              <w:textAlignment w:val="auto"/>
              <w:rPr>
                <w:rFonts w:cs="Arial"/>
                <w:sz w:val="16"/>
                <w:szCs w:val="16"/>
              </w:rPr>
            </w:pPr>
            <w:r w:rsidRPr="00C6761E">
              <w:rPr>
                <w:rFonts w:cs="Arial"/>
                <w:sz w:val="16"/>
                <w:szCs w:val="16"/>
              </w:rPr>
              <w:t>CP-231208</w:t>
            </w:r>
          </w:p>
        </w:tc>
        <w:tc>
          <w:tcPr>
            <w:tcW w:w="567" w:type="dxa"/>
            <w:shd w:val="solid" w:color="FFFFFF" w:fill="auto"/>
          </w:tcPr>
          <w:p w14:paraId="1A14BEFD" w14:textId="2BB6BC17"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0350</w:t>
            </w:r>
          </w:p>
        </w:tc>
        <w:tc>
          <w:tcPr>
            <w:tcW w:w="283" w:type="dxa"/>
            <w:shd w:val="solid" w:color="FFFFFF" w:fill="auto"/>
          </w:tcPr>
          <w:p w14:paraId="28EF9DEB" w14:textId="03C15834"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8A0815" w14:textId="45EE496D"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964BA96" w14:textId="38E86D55"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Clarification on 5G ProSe additional parameters announcement procedure</w:t>
            </w:r>
          </w:p>
        </w:tc>
        <w:tc>
          <w:tcPr>
            <w:tcW w:w="708" w:type="dxa"/>
            <w:shd w:val="solid" w:color="FFFFFF" w:fill="auto"/>
          </w:tcPr>
          <w:p w14:paraId="3856E5BC" w14:textId="16277B9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650271B6" w14:textId="7E1690F3"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29D14A54" w14:textId="3B37E406" w:rsidR="002E6AA5" w:rsidRPr="00C6761E" w:rsidRDefault="002E6AA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D1D51FB" w14:textId="637333EA"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0353</w:t>
            </w:r>
          </w:p>
        </w:tc>
        <w:tc>
          <w:tcPr>
            <w:tcW w:w="283" w:type="dxa"/>
            <w:shd w:val="solid" w:color="FFFFFF" w:fill="auto"/>
          </w:tcPr>
          <w:p w14:paraId="48DEDF60" w14:textId="2BDCBD25"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92C53DF" w14:textId="5AC2E97A"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49A5E5E" w14:textId="0784003B"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Clarification on seting emergency RSC</w:t>
            </w:r>
          </w:p>
        </w:tc>
        <w:tc>
          <w:tcPr>
            <w:tcW w:w="708" w:type="dxa"/>
            <w:shd w:val="solid" w:color="FFFFFF" w:fill="auto"/>
          </w:tcPr>
          <w:p w14:paraId="5122F325" w14:textId="052E6A27"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34534C3B" w14:textId="5306188C"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7AA03631" w14:textId="39996326" w:rsidR="00E12BFE" w:rsidRPr="00C6761E" w:rsidRDefault="00E12BFE"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6F4BEFEE" w14:textId="7A477845"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0352</w:t>
            </w:r>
          </w:p>
        </w:tc>
        <w:tc>
          <w:tcPr>
            <w:tcW w:w="283" w:type="dxa"/>
            <w:shd w:val="solid" w:color="FFFFFF" w:fill="auto"/>
          </w:tcPr>
          <w:p w14:paraId="4F4080A9" w14:textId="577C97C4"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894AF54" w14:textId="52DCD7DE"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B1724D8" w14:textId="0709E564"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Clarification on U2U relay discovery procedure</w:t>
            </w:r>
          </w:p>
        </w:tc>
        <w:tc>
          <w:tcPr>
            <w:tcW w:w="708" w:type="dxa"/>
            <w:shd w:val="solid" w:color="FFFFFF" w:fill="auto"/>
          </w:tcPr>
          <w:p w14:paraId="41ED7212" w14:textId="445B6D89"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1EB7B79" w14:textId="141E198D"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1ECAEFE" w14:textId="718B82B5" w:rsidR="00FC387C" w:rsidRPr="00C6761E" w:rsidRDefault="00FC387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0021E8B" w14:textId="0A884F98"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0297</w:t>
            </w:r>
          </w:p>
        </w:tc>
        <w:tc>
          <w:tcPr>
            <w:tcW w:w="283" w:type="dxa"/>
            <w:shd w:val="solid" w:color="FFFFFF" w:fill="auto"/>
          </w:tcPr>
          <w:p w14:paraId="6C5A6CEC" w14:textId="7BCE8B3B"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64117CF0" w14:textId="3FD19368"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DF2FDD9" w14:textId="20E3BF95"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036F1092" w14:textId="439560F1"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6DB59E0" w14:textId="2C1CD022" w:rsidR="00EF272C" w:rsidRPr="00C6761E" w:rsidRDefault="00EF272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3813BFFD" w14:textId="7A4CE500"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0294</w:t>
            </w:r>
          </w:p>
        </w:tc>
        <w:tc>
          <w:tcPr>
            <w:tcW w:w="283" w:type="dxa"/>
            <w:shd w:val="solid" w:color="FFFFFF" w:fill="auto"/>
          </w:tcPr>
          <w:p w14:paraId="68B9300A" w14:textId="71E73FDC"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2374D563" w14:textId="5EB77C33"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2B0411" w14:textId="4A87176C"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Fix Relay update messages for link identifier update via 5G ProSe UE-to-UE relay UE</w:t>
            </w:r>
          </w:p>
        </w:tc>
        <w:tc>
          <w:tcPr>
            <w:tcW w:w="708" w:type="dxa"/>
            <w:shd w:val="solid" w:color="FFFFFF" w:fill="auto"/>
          </w:tcPr>
          <w:p w14:paraId="1147D67F" w14:textId="0EED5DD6"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3F0137D" w14:textId="2248B9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C28A41C" w14:textId="426DF2EF" w:rsidR="00A15AFF" w:rsidRPr="00C6761E" w:rsidRDefault="00A15AF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E2CB033" w14:textId="39C61F5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0395</w:t>
            </w:r>
          </w:p>
        </w:tc>
        <w:tc>
          <w:tcPr>
            <w:tcW w:w="283" w:type="dxa"/>
            <w:shd w:val="solid" w:color="FFFFFF" w:fill="auto"/>
          </w:tcPr>
          <w:p w14:paraId="337048D4" w14:textId="6ABA276B"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5A6BE9C" w14:textId="132B707D"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8EB5F76" w14:textId="4EBE92E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QoS forwarding for 5G ProSe layer-3 UE-to-UE-relay</w:t>
            </w:r>
          </w:p>
        </w:tc>
        <w:tc>
          <w:tcPr>
            <w:tcW w:w="708" w:type="dxa"/>
            <w:shd w:val="solid" w:color="FFFFFF" w:fill="auto"/>
          </w:tcPr>
          <w:p w14:paraId="18B9DDDA" w14:textId="1EF4A8F4"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516BAD20" w14:textId="4E6D4E5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ADD8DE7" w14:textId="0828540A" w:rsidR="00802A6C" w:rsidRPr="00C6761E" w:rsidRDefault="00802A6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0999244" w14:textId="499F539A"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0397</w:t>
            </w:r>
          </w:p>
        </w:tc>
        <w:tc>
          <w:tcPr>
            <w:tcW w:w="283" w:type="dxa"/>
            <w:shd w:val="solid" w:color="FFFFFF" w:fill="auto"/>
          </w:tcPr>
          <w:p w14:paraId="6E8CE8C8" w14:textId="29912000"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ECB35B2" w14:textId="7D7ADA5A"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D7BD03" w14:textId="3F950B33"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Miscellaneous corrections for 5G ProSe</w:t>
            </w:r>
          </w:p>
        </w:tc>
        <w:tc>
          <w:tcPr>
            <w:tcW w:w="708" w:type="dxa"/>
            <w:shd w:val="solid" w:color="FFFFFF" w:fill="auto"/>
          </w:tcPr>
          <w:p w14:paraId="237B03A5" w14:textId="40A75B7A"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1335763" w14:textId="06D02F3A"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9AC3B4B" w14:textId="468652AE" w:rsidR="00D818F6" w:rsidRPr="00C6761E" w:rsidRDefault="00D818F6"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F6BA449" w14:textId="1E4B0562"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0405</w:t>
            </w:r>
          </w:p>
        </w:tc>
        <w:tc>
          <w:tcPr>
            <w:tcW w:w="283" w:type="dxa"/>
            <w:shd w:val="solid" w:color="FFFFFF" w:fill="auto"/>
          </w:tcPr>
          <w:p w14:paraId="2F8A378C" w14:textId="6F99A367"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481C415" w14:textId="5607DDA6"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C4BBE" w14:textId="5175D48F"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U2U relay over shared PC5 link</w:t>
            </w:r>
          </w:p>
        </w:tc>
        <w:tc>
          <w:tcPr>
            <w:tcW w:w="708" w:type="dxa"/>
            <w:shd w:val="solid" w:color="FFFFFF" w:fill="auto"/>
          </w:tcPr>
          <w:p w14:paraId="4702AA5D" w14:textId="3C672B74"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6CA9077" w14:textId="191C5649"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414F361" w14:textId="43DC7B2F" w:rsidR="004B2350" w:rsidRPr="00C6761E" w:rsidRDefault="004B2350"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12C9BB64" w14:textId="0D518B61"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0373</w:t>
            </w:r>
          </w:p>
        </w:tc>
        <w:tc>
          <w:tcPr>
            <w:tcW w:w="283" w:type="dxa"/>
            <w:shd w:val="solid" w:color="FFFFFF" w:fill="auto"/>
          </w:tcPr>
          <w:p w14:paraId="60269510" w14:textId="5C411129"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3316752" w14:textId="6C3B27E3"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59558CD4" w14:textId="32100753"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Security related correction</w:t>
            </w:r>
          </w:p>
        </w:tc>
        <w:tc>
          <w:tcPr>
            <w:tcW w:w="708" w:type="dxa"/>
            <w:shd w:val="solid" w:color="FFFFFF" w:fill="auto"/>
          </w:tcPr>
          <w:p w14:paraId="42088B44" w14:textId="1DEACFC6"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5B0FA5" w14:textId="7A50A887"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C743A41" w14:textId="5AD5235F" w:rsidR="00DB6798" w:rsidRPr="00C6761E" w:rsidRDefault="00DB6798"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21EBBFA2" w14:textId="51CF5C73"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0376</w:t>
            </w:r>
          </w:p>
        </w:tc>
        <w:tc>
          <w:tcPr>
            <w:tcW w:w="283" w:type="dxa"/>
            <w:shd w:val="solid" w:color="FFFFFF" w:fill="auto"/>
          </w:tcPr>
          <w:p w14:paraId="6C237288" w14:textId="655DFFE0"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EDAC97" w14:textId="1F2B7FE4"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702E6F7" w14:textId="4A8EF5E2"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Correction of erroneous length of a mandatory information element</w:t>
            </w:r>
          </w:p>
        </w:tc>
        <w:tc>
          <w:tcPr>
            <w:tcW w:w="708" w:type="dxa"/>
            <w:shd w:val="solid" w:color="FFFFFF" w:fill="auto"/>
          </w:tcPr>
          <w:p w14:paraId="1563377F" w14:textId="33E2BDC1"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E9250D" w14:textId="4E26D176"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73F6906" w14:textId="3B383B0F" w:rsidR="00A9516A" w:rsidRPr="00C6761E" w:rsidRDefault="00A9516A"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ACC40C" w14:textId="19FE98DD"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0369</w:t>
            </w:r>
          </w:p>
        </w:tc>
        <w:tc>
          <w:tcPr>
            <w:tcW w:w="283" w:type="dxa"/>
            <w:shd w:val="solid" w:color="FFFFFF" w:fill="auto"/>
          </w:tcPr>
          <w:p w14:paraId="5CE9FB64" w14:textId="0ECFD111"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5E0F0F" w14:textId="321A01FA"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E74833A" w14:textId="3AEE0FA8"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5G ProSe public warning notification relay procedure</w:t>
            </w:r>
          </w:p>
        </w:tc>
        <w:tc>
          <w:tcPr>
            <w:tcW w:w="708" w:type="dxa"/>
            <w:shd w:val="solid" w:color="FFFFFF" w:fill="auto"/>
          </w:tcPr>
          <w:p w14:paraId="26DAF434" w14:textId="361FFF28"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58F336" w14:textId="171A0EC7"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771024" w14:textId="0FE950A4" w:rsidR="00096E5B" w:rsidRPr="00C6761E" w:rsidRDefault="00096E5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8B337C0" w14:textId="25D2AAD7"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0378</w:t>
            </w:r>
          </w:p>
        </w:tc>
        <w:tc>
          <w:tcPr>
            <w:tcW w:w="283" w:type="dxa"/>
            <w:shd w:val="solid" w:color="FFFFFF" w:fill="auto"/>
          </w:tcPr>
          <w:p w14:paraId="3E6EB890" w14:textId="39C94A8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8AB30CC" w14:textId="35BA996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A7BDCB3" w14:textId="664DAA25"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C8ADF79" w14:textId="638516B2"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6ABF581" w14:textId="2FD9F843" w:rsidR="00FF45C0" w:rsidRPr="00C6761E" w:rsidRDefault="00FF45C0"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DF639D1" w14:textId="00E7E7BD"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0380</w:t>
            </w:r>
          </w:p>
        </w:tc>
        <w:tc>
          <w:tcPr>
            <w:tcW w:w="283" w:type="dxa"/>
            <w:shd w:val="solid" w:color="FFFFFF" w:fill="auto"/>
          </w:tcPr>
          <w:p w14:paraId="1A14EC9B" w14:textId="54DB791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C5BC85" w14:textId="77716C2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FDDF55C" w14:textId="04C28C5A"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6AC54D9" w14:textId="40DD2D98"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C3FD4F6" w14:textId="398B24F9" w:rsidR="003D00A8" w:rsidRPr="00C6761E" w:rsidRDefault="003D00A8"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7D9A9D4" w14:textId="15DCD41E"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0408</w:t>
            </w:r>
          </w:p>
        </w:tc>
        <w:tc>
          <w:tcPr>
            <w:tcW w:w="283" w:type="dxa"/>
            <w:shd w:val="solid" w:color="FFFFFF" w:fill="auto"/>
          </w:tcPr>
          <w:p w14:paraId="4454CFEE" w14:textId="5E61BEE3"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B9B3DB" w14:textId="79E2EA4B"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3359C97" w14:textId="5A0E85BB"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Clarification on end UE IP address</w:t>
            </w:r>
          </w:p>
        </w:tc>
        <w:tc>
          <w:tcPr>
            <w:tcW w:w="708" w:type="dxa"/>
            <w:shd w:val="solid" w:color="FFFFFF" w:fill="auto"/>
          </w:tcPr>
          <w:p w14:paraId="1AC54A5D" w14:textId="6D731D4B"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704F67" w14:textId="518D8CEB"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A2CCE6" w14:textId="5D03146F" w:rsidR="00E27F9F" w:rsidRPr="00C6761E" w:rsidRDefault="00E27F9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9B9361" w14:textId="4E03B60B"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0383</w:t>
            </w:r>
          </w:p>
        </w:tc>
        <w:tc>
          <w:tcPr>
            <w:tcW w:w="283" w:type="dxa"/>
            <w:shd w:val="solid" w:color="FFFFFF" w:fill="auto"/>
          </w:tcPr>
          <w:p w14:paraId="4971EBF2" w14:textId="6047D8C1"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75788F" w14:textId="7B4DDF57"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F9ED107" w14:textId="7CAA9661"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IEI allocation</w:t>
            </w:r>
          </w:p>
        </w:tc>
        <w:tc>
          <w:tcPr>
            <w:tcW w:w="708" w:type="dxa"/>
            <w:shd w:val="solid" w:color="FFFFFF" w:fill="auto"/>
          </w:tcPr>
          <w:p w14:paraId="6AC5D388" w14:textId="0A9B30A8"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748BF91" w14:textId="6CA3E8F7"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EA00F4" w14:textId="5CEBA351" w:rsidR="00477D1C" w:rsidRPr="00C6761E" w:rsidRDefault="00477D1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8338455" w14:textId="15413151"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0404</w:t>
            </w:r>
          </w:p>
        </w:tc>
        <w:tc>
          <w:tcPr>
            <w:tcW w:w="283" w:type="dxa"/>
            <w:shd w:val="solid" w:color="FFFFFF" w:fill="auto"/>
          </w:tcPr>
          <w:p w14:paraId="2B6875BD" w14:textId="04EDD43B"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179AABA" w14:textId="43376F67"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3977DF6" w14:textId="2A69003D"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Corrections on 5G ProSe direct link establishment procedure for U2U relay</w:t>
            </w:r>
          </w:p>
        </w:tc>
        <w:tc>
          <w:tcPr>
            <w:tcW w:w="708" w:type="dxa"/>
            <w:shd w:val="solid" w:color="FFFFFF" w:fill="auto"/>
          </w:tcPr>
          <w:p w14:paraId="35C7F86C" w14:textId="30D0171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81C89A2" w14:textId="374A9A58"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9D8D7C2" w14:textId="1971FB06" w:rsidR="00A32D4C" w:rsidRPr="00C6761E" w:rsidRDefault="00A32D4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ED9E107" w14:textId="10089FAF"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0402</w:t>
            </w:r>
          </w:p>
        </w:tc>
        <w:tc>
          <w:tcPr>
            <w:tcW w:w="283" w:type="dxa"/>
            <w:shd w:val="solid" w:color="FFFFFF" w:fill="auto"/>
          </w:tcPr>
          <w:p w14:paraId="679AA22E" w14:textId="52A00A61"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4CBA58" w14:textId="032E9163"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959092" w14:textId="1B700EF3"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Layer-3 UE-to-UE relay</w:t>
            </w:r>
          </w:p>
        </w:tc>
        <w:tc>
          <w:tcPr>
            <w:tcW w:w="708" w:type="dxa"/>
            <w:shd w:val="solid" w:color="FFFFFF" w:fill="auto"/>
          </w:tcPr>
          <w:p w14:paraId="38D7F945" w14:textId="21098171"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43C3589" w14:textId="229C92F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DEC12E" w14:textId="37E72E65" w:rsidR="001903DC" w:rsidRPr="00C6761E" w:rsidRDefault="001903D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0A5D7A8" w14:textId="3A29219B"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0396</w:t>
            </w:r>
          </w:p>
        </w:tc>
        <w:tc>
          <w:tcPr>
            <w:tcW w:w="283" w:type="dxa"/>
            <w:shd w:val="solid" w:color="FFFFFF" w:fill="auto"/>
          </w:tcPr>
          <w:p w14:paraId="654F089E" w14:textId="78EA6F2E"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40A8545" w14:textId="39C76372"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A762CF" w14:textId="547BC423"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D2CDB99" w14:textId="2175F037"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F16029" w14:textId="76535528" w:rsidR="00DE0C75" w:rsidRPr="00C6761E" w:rsidRDefault="00DE0C75"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302EE18" w14:textId="1952D55C"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0399</w:t>
            </w:r>
          </w:p>
        </w:tc>
        <w:tc>
          <w:tcPr>
            <w:tcW w:w="283" w:type="dxa"/>
            <w:shd w:val="solid" w:color="FFFFFF" w:fill="auto"/>
          </w:tcPr>
          <w:p w14:paraId="3274E975" w14:textId="58E1F6CF"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2D0612" w14:textId="245CAC15"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4EAED7" w14:textId="16C4B31A"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Layer-2 UE-to-UE relay</w:t>
            </w:r>
          </w:p>
        </w:tc>
        <w:tc>
          <w:tcPr>
            <w:tcW w:w="708" w:type="dxa"/>
            <w:shd w:val="solid" w:color="FFFFFF" w:fill="auto"/>
          </w:tcPr>
          <w:p w14:paraId="319640D4" w14:textId="41B772A4"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E63549A" w14:textId="42AA0FA4"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3B163C6" w14:textId="74C637FD" w:rsidR="00DD057B" w:rsidRPr="00C6761E" w:rsidRDefault="00DD057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74D75E0" w14:textId="2CEDDF9B"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0400</w:t>
            </w:r>
          </w:p>
        </w:tc>
        <w:tc>
          <w:tcPr>
            <w:tcW w:w="283" w:type="dxa"/>
            <w:shd w:val="solid" w:color="FFFFFF" w:fill="auto"/>
          </w:tcPr>
          <w:p w14:paraId="31AFEF23" w14:textId="17C93BC3"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575E69C" w14:textId="791FF399"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71CC0CB" w14:textId="4830C838"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Update on the functionality of 5G ProSe Layer-3 UE-to-UE Relay for Ethernet communication</w:t>
            </w:r>
          </w:p>
        </w:tc>
        <w:tc>
          <w:tcPr>
            <w:tcW w:w="708" w:type="dxa"/>
            <w:shd w:val="solid" w:color="FFFFFF" w:fill="auto"/>
          </w:tcPr>
          <w:p w14:paraId="051D0896" w14:textId="0BABBFAD"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85AACBD" w14:textId="1089701D"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9A1A222" w14:textId="4AF03DE6" w:rsidR="00147D4D" w:rsidRPr="00C6761E" w:rsidRDefault="00147D4D"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08D5B32B" w14:textId="6C449A00"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0390</w:t>
            </w:r>
          </w:p>
        </w:tc>
        <w:tc>
          <w:tcPr>
            <w:tcW w:w="283" w:type="dxa"/>
            <w:shd w:val="solid" w:color="FFFFFF" w:fill="auto"/>
          </w:tcPr>
          <w:p w14:paraId="094730AC" w14:textId="6AD54134"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22E4DE" w14:textId="57362906"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B2DCD5" w14:textId="051E3097"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Provisioning DNN for emergency and non-emergency services</w:t>
            </w:r>
          </w:p>
        </w:tc>
        <w:tc>
          <w:tcPr>
            <w:tcW w:w="708" w:type="dxa"/>
            <w:shd w:val="solid" w:color="FFFFFF" w:fill="auto"/>
          </w:tcPr>
          <w:p w14:paraId="6CCEBC74" w14:textId="6C78FE30"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D86B93F" w14:textId="723403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7D9382" w14:textId="0D5B3C93" w:rsidR="0007641C" w:rsidRPr="00C6761E" w:rsidRDefault="0007641C" w:rsidP="00DC320B">
            <w:pPr>
              <w:overflowPunct/>
              <w:autoSpaceDE/>
              <w:autoSpaceDN/>
              <w:adjustRightInd/>
              <w:spacing w:after="0"/>
              <w:jc w:val="center"/>
              <w:textAlignment w:val="auto"/>
              <w:rPr>
                <w:rFonts w:cs="Arial"/>
                <w:sz w:val="16"/>
                <w:szCs w:val="16"/>
              </w:rPr>
            </w:pPr>
            <w:r w:rsidRPr="00C6761E">
              <w:rPr>
                <w:rFonts w:cs="Arial"/>
                <w:sz w:val="16"/>
                <w:szCs w:val="16"/>
              </w:rPr>
              <w:t>CP-232195</w:t>
            </w:r>
          </w:p>
        </w:tc>
        <w:tc>
          <w:tcPr>
            <w:tcW w:w="567" w:type="dxa"/>
            <w:shd w:val="solid" w:color="FFFFFF" w:fill="auto"/>
          </w:tcPr>
          <w:p w14:paraId="2090B21A" w14:textId="341C3209"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0392</w:t>
            </w:r>
          </w:p>
        </w:tc>
        <w:tc>
          <w:tcPr>
            <w:tcW w:w="283" w:type="dxa"/>
            <w:shd w:val="solid" w:color="FFFFFF" w:fill="auto"/>
          </w:tcPr>
          <w:p w14:paraId="6A0D5B0C" w14:textId="133DAAD5"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1D6ABFC4" w14:textId="14F0FEA2"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4B84F7" w14:textId="56C2E142"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Using the VPLMN IDs to obtain discovery security parameters</w:t>
            </w:r>
          </w:p>
        </w:tc>
        <w:tc>
          <w:tcPr>
            <w:tcW w:w="708" w:type="dxa"/>
            <w:shd w:val="solid" w:color="FFFFFF" w:fill="auto"/>
          </w:tcPr>
          <w:p w14:paraId="2338CB81" w14:textId="608FAC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641316E6" w14:textId="60EC6C1A"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B626F8A" w14:textId="2479B7AD" w:rsidR="008A6E1F" w:rsidRPr="00C6761E" w:rsidRDefault="008A6E1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A5DCFE3" w14:textId="5385BEF3"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0385</w:t>
            </w:r>
          </w:p>
        </w:tc>
        <w:tc>
          <w:tcPr>
            <w:tcW w:w="283" w:type="dxa"/>
            <w:shd w:val="solid" w:color="FFFFFF" w:fill="auto"/>
          </w:tcPr>
          <w:p w14:paraId="1BFCE746" w14:textId="5F0C75EE"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041178F" w14:textId="51F6F8EA"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C31AC74" w14:textId="50748EF4"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Distinguish L3 and L2 for negotiated relay reselection</w:t>
            </w:r>
          </w:p>
        </w:tc>
        <w:tc>
          <w:tcPr>
            <w:tcW w:w="708" w:type="dxa"/>
            <w:shd w:val="solid" w:color="FFFFFF" w:fill="auto"/>
          </w:tcPr>
          <w:p w14:paraId="48B1C05F" w14:textId="6802778F"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C728BAD" w14:textId="52BFCDE8"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1651596" w14:textId="490E19AE" w:rsidR="005D5AB0" w:rsidRPr="00C6761E" w:rsidRDefault="005D5AB0"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DF9D5A3" w14:textId="27D39FF6"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0410</w:t>
            </w:r>
          </w:p>
        </w:tc>
        <w:tc>
          <w:tcPr>
            <w:tcW w:w="283" w:type="dxa"/>
            <w:shd w:val="solid" w:color="FFFFFF" w:fill="auto"/>
          </w:tcPr>
          <w:p w14:paraId="3485A642" w14:textId="7F187D96"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647F5DE" w14:textId="5DBDE8FE"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1AFE87E" w14:textId="769D3B6E"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EN clean-up on notifying the peer 5G ProSe layer-3 end UE</w:t>
            </w:r>
          </w:p>
        </w:tc>
        <w:tc>
          <w:tcPr>
            <w:tcW w:w="708" w:type="dxa"/>
            <w:shd w:val="solid" w:color="FFFFFF" w:fill="auto"/>
          </w:tcPr>
          <w:p w14:paraId="2476EF02" w14:textId="539CEE0A"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CCEDFA7" w14:textId="038ABA64"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766E36E" w14:textId="77230252" w:rsidR="00163EA1" w:rsidRPr="00C6761E" w:rsidRDefault="00163EA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12FE406" w14:textId="1B647764"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0407</w:t>
            </w:r>
          </w:p>
        </w:tc>
        <w:tc>
          <w:tcPr>
            <w:tcW w:w="283" w:type="dxa"/>
            <w:shd w:val="solid" w:color="FFFFFF" w:fill="auto"/>
          </w:tcPr>
          <w:p w14:paraId="554BBE0D" w14:textId="0AB3A730"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5C6ECEF" w14:textId="07A0956D"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B7C8276" w14:textId="78BA7B93"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Clarification on path switching from PC5 to Uu</w:t>
            </w:r>
          </w:p>
        </w:tc>
        <w:tc>
          <w:tcPr>
            <w:tcW w:w="708" w:type="dxa"/>
            <w:shd w:val="solid" w:color="FFFFFF" w:fill="auto"/>
          </w:tcPr>
          <w:p w14:paraId="02A5C974" w14:textId="6211603A"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2D6CB85" w14:textId="00617FB5"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54A6E48" w14:textId="302CDC40" w:rsidR="003C5441" w:rsidRPr="00C6761E" w:rsidRDefault="003C544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3758624" w14:textId="5992A81A"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0393</w:t>
            </w:r>
          </w:p>
        </w:tc>
        <w:tc>
          <w:tcPr>
            <w:tcW w:w="283" w:type="dxa"/>
            <w:shd w:val="solid" w:color="FFFFFF" w:fill="auto"/>
          </w:tcPr>
          <w:p w14:paraId="3EA7DF95" w14:textId="5EC08CAC"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49391C10" w14:textId="37A168D6"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EF66FD9" w14:textId="16601B37"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1378BEC6" w14:textId="315D74DA"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A3B80C2" w14:textId="7995748D" w:rsidR="00EA2EAF" w:rsidRPr="00C6761E" w:rsidRDefault="00EA2EAF"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7C7493F" w14:textId="37344C39"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0401</w:t>
            </w:r>
          </w:p>
        </w:tc>
        <w:tc>
          <w:tcPr>
            <w:tcW w:w="283" w:type="dxa"/>
            <w:shd w:val="solid" w:color="FFFFFF" w:fill="auto"/>
          </w:tcPr>
          <w:p w14:paraId="3351EDA0" w14:textId="47E4E148"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915D0CA" w14:textId="3EC1BFD9"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F7C208" w14:textId="051153AE"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Clarification on procedures for Ethernet traffic</w:t>
            </w:r>
          </w:p>
        </w:tc>
        <w:tc>
          <w:tcPr>
            <w:tcW w:w="708" w:type="dxa"/>
            <w:shd w:val="solid" w:color="FFFFFF" w:fill="auto"/>
          </w:tcPr>
          <w:p w14:paraId="2FDB6EEB" w14:textId="76CD36D5"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2A66A7A" w14:textId="735A88AB"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54F92DB" w14:textId="37CEEAB6" w:rsidR="00DF4855" w:rsidRPr="00C6761E" w:rsidRDefault="00DF4855"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58C18871" w14:textId="286DEC34"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0386</w:t>
            </w:r>
          </w:p>
        </w:tc>
        <w:tc>
          <w:tcPr>
            <w:tcW w:w="283" w:type="dxa"/>
            <w:shd w:val="solid" w:color="FFFFFF" w:fill="auto"/>
          </w:tcPr>
          <w:p w14:paraId="139C2953" w14:textId="7B11FD09"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8EA198F" w14:textId="39940ED0"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7E37CEE" w14:textId="768A25D0"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IE condition and definition for relay reselection</w:t>
            </w:r>
          </w:p>
        </w:tc>
        <w:tc>
          <w:tcPr>
            <w:tcW w:w="708" w:type="dxa"/>
            <w:shd w:val="solid" w:color="FFFFFF" w:fill="auto"/>
          </w:tcPr>
          <w:p w14:paraId="6D3CAB92" w14:textId="1475626F"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6F28838" w14:textId="2D14C420"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160C128" w14:textId="3FF60D74" w:rsidR="00C973FF" w:rsidRPr="00C6761E" w:rsidRDefault="00C973FF" w:rsidP="00DC320B">
            <w:pPr>
              <w:overflowPunct/>
              <w:autoSpaceDE/>
              <w:autoSpaceDN/>
              <w:adjustRightInd/>
              <w:spacing w:after="0"/>
              <w:jc w:val="center"/>
              <w:textAlignment w:val="auto"/>
              <w:rPr>
                <w:rFonts w:cs="Arial"/>
                <w:sz w:val="16"/>
                <w:szCs w:val="16"/>
              </w:rPr>
            </w:pPr>
            <w:r w:rsidRPr="00C6761E">
              <w:rPr>
                <w:rFonts w:cs="Arial"/>
                <w:sz w:val="16"/>
                <w:szCs w:val="16"/>
              </w:rPr>
              <w:t>CP-232196</w:t>
            </w:r>
          </w:p>
        </w:tc>
        <w:tc>
          <w:tcPr>
            <w:tcW w:w="567" w:type="dxa"/>
            <w:shd w:val="solid" w:color="FFFFFF" w:fill="auto"/>
          </w:tcPr>
          <w:p w14:paraId="07DEFC44" w14:textId="12738CD4"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0377</w:t>
            </w:r>
          </w:p>
        </w:tc>
        <w:tc>
          <w:tcPr>
            <w:tcW w:w="283" w:type="dxa"/>
            <w:shd w:val="solid" w:color="FFFFFF" w:fill="auto"/>
          </w:tcPr>
          <w:p w14:paraId="1080834A" w14:textId="53AD91A0"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D396568" w14:textId="761E4B0E"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DF4111D" w14:textId="39F6C8B9"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L3 relay out of LADN service area</w:t>
            </w:r>
          </w:p>
        </w:tc>
        <w:tc>
          <w:tcPr>
            <w:tcW w:w="708" w:type="dxa"/>
            <w:shd w:val="solid" w:color="FFFFFF" w:fill="auto"/>
          </w:tcPr>
          <w:p w14:paraId="67414034" w14:textId="2C8F823A"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388E25C" w14:textId="6D3132E0"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60DE74" w14:textId="48173657" w:rsidR="005226CE" w:rsidRPr="00C6761E" w:rsidRDefault="00446B42"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042EBDF" w14:textId="1379A361"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0423</w:t>
            </w:r>
          </w:p>
        </w:tc>
        <w:tc>
          <w:tcPr>
            <w:tcW w:w="283" w:type="dxa"/>
            <w:shd w:val="solid" w:color="FFFFFF" w:fill="auto"/>
          </w:tcPr>
          <w:p w14:paraId="325F9AC9" w14:textId="3C7D7836"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8C1E385" w14:textId="34797D65"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21844" w14:textId="33CC5400"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Resolving ENs related to RAN</w:t>
            </w:r>
          </w:p>
        </w:tc>
        <w:tc>
          <w:tcPr>
            <w:tcW w:w="708" w:type="dxa"/>
            <w:shd w:val="solid" w:color="FFFFFF" w:fill="auto"/>
          </w:tcPr>
          <w:p w14:paraId="3FA9D653" w14:textId="40BF4257"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8077FAD" w14:textId="02B06FBC"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B9E45E" w14:textId="71CD8350" w:rsidR="00FE6865" w:rsidRPr="00C6761E" w:rsidRDefault="00DE47FB"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207ABFCB" w14:textId="45BB3A91"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0425</w:t>
            </w:r>
          </w:p>
        </w:tc>
        <w:tc>
          <w:tcPr>
            <w:tcW w:w="283" w:type="dxa"/>
            <w:shd w:val="solid" w:color="FFFFFF" w:fill="auto"/>
          </w:tcPr>
          <w:p w14:paraId="201C99D4" w14:textId="3AC29A28"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4460DA5" w14:textId="56A0B3F7"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E862C31" w14:textId="6E24F6D9"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applied to L2 U2N relay</w:t>
            </w:r>
          </w:p>
        </w:tc>
        <w:tc>
          <w:tcPr>
            <w:tcW w:w="708" w:type="dxa"/>
            <w:shd w:val="solid" w:color="FFFFFF" w:fill="auto"/>
          </w:tcPr>
          <w:p w14:paraId="4C59FE96" w14:textId="1B1EE728"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993D698" w14:textId="6259F884"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79C34B9" w14:textId="411446E7" w:rsidR="006154B4" w:rsidRPr="00C6761E" w:rsidRDefault="00787EC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E9F7D31" w14:textId="309FDB96"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0427</w:t>
            </w:r>
          </w:p>
        </w:tc>
        <w:tc>
          <w:tcPr>
            <w:tcW w:w="283" w:type="dxa"/>
            <w:shd w:val="solid" w:color="FFFFFF" w:fill="auto"/>
          </w:tcPr>
          <w:p w14:paraId="67928E6D" w14:textId="7FB7D817"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C6ECC54" w14:textId="4AE9D8F3"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41A19F76" w14:textId="0834C004"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Correction on discovery procedure over PC3a and direct link establishment procedure</w:t>
            </w:r>
          </w:p>
        </w:tc>
        <w:tc>
          <w:tcPr>
            <w:tcW w:w="708" w:type="dxa"/>
            <w:shd w:val="solid" w:color="FFFFFF" w:fill="auto"/>
          </w:tcPr>
          <w:p w14:paraId="706F4FE6" w14:textId="6AB715D8"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04EB49B" w14:textId="46854BAC"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38B55" w14:textId="70183D2B" w:rsidR="003C046B" w:rsidRPr="00C6761E" w:rsidRDefault="007376E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9B4FA71" w14:textId="02B4DF67"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0446</w:t>
            </w:r>
          </w:p>
        </w:tc>
        <w:tc>
          <w:tcPr>
            <w:tcW w:w="283" w:type="dxa"/>
            <w:shd w:val="solid" w:color="FFFFFF" w:fill="auto"/>
          </w:tcPr>
          <w:p w14:paraId="5EF8B497" w14:textId="6FEB24B1"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634E225" w14:textId="2AEB95F0"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5D45E63" w14:textId="2AE3D781"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Resolve EN on 5G ProSe U2N relay discovery security requirement for emergency services</w:t>
            </w:r>
          </w:p>
        </w:tc>
        <w:tc>
          <w:tcPr>
            <w:tcW w:w="708" w:type="dxa"/>
            <w:shd w:val="solid" w:color="FFFFFF" w:fill="auto"/>
          </w:tcPr>
          <w:p w14:paraId="2F35D79A" w14:textId="01CF3600"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157C83E" w14:textId="35718661"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A9D0DB" w14:textId="3B1E9400" w:rsidR="009639E1" w:rsidRPr="00C6761E" w:rsidRDefault="00496C22"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0BE55B3" w14:textId="5F3CFFFE"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0456</w:t>
            </w:r>
          </w:p>
        </w:tc>
        <w:tc>
          <w:tcPr>
            <w:tcW w:w="283" w:type="dxa"/>
            <w:shd w:val="solid" w:color="FFFFFF" w:fill="auto"/>
          </w:tcPr>
          <w:p w14:paraId="70EA7C55" w14:textId="42359B6D"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EB0AD94" w14:textId="1D986A82"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000BC4" w14:textId="7B3AC2C2"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6B4DD9A" w14:textId="176D1002"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A6348A" w14:textId="7016CF35" w:rsidR="005843C7" w:rsidRPr="00C6761E" w:rsidRDefault="00C44C9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A3A5293" w14:textId="4E0BDB5E"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0459</w:t>
            </w:r>
          </w:p>
        </w:tc>
        <w:tc>
          <w:tcPr>
            <w:tcW w:w="283" w:type="dxa"/>
            <w:shd w:val="solid" w:color="FFFFFF" w:fill="auto"/>
          </w:tcPr>
          <w:p w14:paraId="4A7E8CF8" w14:textId="37EB794B"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3F2EF71" w14:textId="5F990B69"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D8AABA" w14:textId="0D579AD5"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47DFBB" w14:textId="3EF5790F"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95EE77E" w14:textId="6EA05694" w:rsidR="00235790" w:rsidRPr="00C6761E" w:rsidRDefault="006025B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28E3AF75" w14:textId="6A320C30"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0460</w:t>
            </w:r>
          </w:p>
        </w:tc>
        <w:tc>
          <w:tcPr>
            <w:tcW w:w="283" w:type="dxa"/>
            <w:shd w:val="solid" w:color="FFFFFF" w:fill="auto"/>
          </w:tcPr>
          <w:p w14:paraId="41CED772" w14:textId="1D0A822E"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72C163E" w14:textId="3730D20A"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15E1C98" w14:textId="66F68D5E"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7A570B" w14:textId="17741C5A"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86A33F0" w14:textId="3FB084DA" w:rsidR="004F52CC" w:rsidRPr="00C6761E" w:rsidRDefault="009414D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D576117" w14:textId="5C705AF9"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0461</w:t>
            </w:r>
          </w:p>
        </w:tc>
        <w:tc>
          <w:tcPr>
            <w:tcW w:w="283" w:type="dxa"/>
            <w:shd w:val="solid" w:color="FFFFFF" w:fill="auto"/>
          </w:tcPr>
          <w:p w14:paraId="7C34A690" w14:textId="5D5ED7B9"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AE6E225" w14:textId="1A86C92C"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7E546C" w14:textId="3FE06537"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78D0E3" w14:textId="1BAE88FE"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4F23C11" w14:textId="67BD8696" w:rsidR="00B5180B" w:rsidRPr="00C6761E" w:rsidRDefault="003000D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BF71EB8" w14:textId="11CA3199"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0462</w:t>
            </w:r>
          </w:p>
        </w:tc>
        <w:tc>
          <w:tcPr>
            <w:tcW w:w="283" w:type="dxa"/>
            <w:shd w:val="solid" w:color="FFFFFF" w:fill="auto"/>
          </w:tcPr>
          <w:p w14:paraId="6262666D" w14:textId="14DD6C56"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4004334" w14:textId="0D91EA19"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1F1967" w14:textId="31CE862B"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B0C925" w14:textId="6E8B45E8"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0217FF0" w14:textId="23EDCDAD" w:rsidR="00D001A4" w:rsidRPr="00C6761E" w:rsidRDefault="00667A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035EF74" w14:textId="7005CAC4"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0463</w:t>
            </w:r>
          </w:p>
        </w:tc>
        <w:tc>
          <w:tcPr>
            <w:tcW w:w="283" w:type="dxa"/>
            <w:shd w:val="solid" w:color="FFFFFF" w:fill="auto"/>
          </w:tcPr>
          <w:p w14:paraId="10302A1B" w14:textId="2940BA37"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2CC160B" w14:textId="333490F2"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A765B5F" w14:textId="02A959E7"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lastRenderedPageBreak/>
              <w:t>2023-12</w:t>
            </w:r>
          </w:p>
        </w:tc>
        <w:tc>
          <w:tcPr>
            <w:tcW w:w="800" w:type="dxa"/>
            <w:shd w:val="solid" w:color="FFFFFF" w:fill="auto"/>
          </w:tcPr>
          <w:p w14:paraId="6071AC13" w14:textId="2178F3F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E34CF1" w14:textId="192D81BD" w:rsidR="0012368C" w:rsidRPr="00C6761E" w:rsidRDefault="00F6333A"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20B780B" w14:textId="3833B8E6"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0466</w:t>
            </w:r>
          </w:p>
        </w:tc>
        <w:tc>
          <w:tcPr>
            <w:tcW w:w="283" w:type="dxa"/>
            <w:shd w:val="solid" w:color="FFFFFF" w:fill="auto"/>
          </w:tcPr>
          <w:p w14:paraId="4D090434" w14:textId="3349208E"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DF3204C" w14:textId="1772A8A0"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2AE28C" w14:textId="24BBCF14"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7D9B1A4" w14:textId="20A552F7"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580DAF0" w14:textId="6717349F" w:rsidR="008C5E93" w:rsidRPr="00C6761E" w:rsidRDefault="00C20A1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B5BF46A" w14:textId="016C85B5"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0379</w:t>
            </w:r>
          </w:p>
        </w:tc>
        <w:tc>
          <w:tcPr>
            <w:tcW w:w="283" w:type="dxa"/>
            <w:shd w:val="solid" w:color="FFFFFF" w:fill="auto"/>
          </w:tcPr>
          <w:p w14:paraId="71BC6E6E" w14:textId="3B52182B"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64E56FB0" w14:textId="5775F1ED"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0FAAB59" w14:textId="62CF0143"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C9EED68" w14:textId="4FF9FD3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806997A" w14:textId="1C5AE74D" w:rsidR="00732341" w:rsidRPr="00C6761E" w:rsidRDefault="002025A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03AD056" w14:textId="447352FC"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0411</w:t>
            </w:r>
          </w:p>
        </w:tc>
        <w:tc>
          <w:tcPr>
            <w:tcW w:w="283" w:type="dxa"/>
            <w:shd w:val="solid" w:color="FFFFFF" w:fill="auto"/>
          </w:tcPr>
          <w:p w14:paraId="5B574630" w14:textId="17437600"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E2C7C33" w14:textId="1212996C"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BA5856C" w14:textId="6E947948"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Security for emergency services via U2N relay</w:t>
            </w:r>
          </w:p>
        </w:tc>
        <w:tc>
          <w:tcPr>
            <w:tcW w:w="708" w:type="dxa"/>
            <w:shd w:val="solid" w:color="FFFFFF" w:fill="auto"/>
          </w:tcPr>
          <w:p w14:paraId="27FC525C" w14:textId="50FDB013"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458E2F6" w14:textId="3FAFE4C0"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107BEB3" w14:textId="4F335C22" w:rsidR="00BB6038" w:rsidRPr="00C6761E" w:rsidRDefault="0079516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12BAFDF" w14:textId="59E7661A"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0448</w:t>
            </w:r>
          </w:p>
        </w:tc>
        <w:tc>
          <w:tcPr>
            <w:tcW w:w="283" w:type="dxa"/>
            <w:shd w:val="solid" w:color="FFFFFF" w:fill="auto"/>
          </w:tcPr>
          <w:p w14:paraId="4406C57E" w14:textId="1D44D0CF"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2D3578D" w14:textId="740B551C"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0D2A1D4" w14:textId="71CD110C"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Introduction of 5G ProSe direct link identification procedure</w:t>
            </w:r>
          </w:p>
        </w:tc>
        <w:tc>
          <w:tcPr>
            <w:tcW w:w="708" w:type="dxa"/>
            <w:shd w:val="solid" w:color="FFFFFF" w:fill="auto"/>
          </w:tcPr>
          <w:p w14:paraId="7B97012D" w14:textId="6313FF8E"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45A45C1" w14:textId="4F150EF0"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632BA1B" w14:textId="1D760A54" w:rsidR="004D0F26" w:rsidRPr="00C6761E" w:rsidRDefault="00C7274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31A721A" w14:textId="75EAFF00"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0447</w:t>
            </w:r>
          </w:p>
        </w:tc>
        <w:tc>
          <w:tcPr>
            <w:tcW w:w="283" w:type="dxa"/>
            <w:shd w:val="solid" w:color="FFFFFF" w:fill="auto"/>
          </w:tcPr>
          <w:p w14:paraId="3898368C" w14:textId="53459FD4"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271704D" w14:textId="31117989"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E12D7" w14:textId="0670375E"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Add the case when L3 relay UE not indicate support of emergency services for discovery</w:t>
            </w:r>
          </w:p>
        </w:tc>
        <w:tc>
          <w:tcPr>
            <w:tcW w:w="708" w:type="dxa"/>
            <w:shd w:val="solid" w:color="FFFFFF" w:fill="auto"/>
          </w:tcPr>
          <w:p w14:paraId="0C5585EB" w14:textId="1A08C646"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5E00DAA" w14:textId="4DABA698"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79021B" w14:textId="7BEE8BF2" w:rsidR="00BA62A1" w:rsidRPr="00C6761E" w:rsidRDefault="004352FC"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052AD5B" w14:textId="4D22EF5B"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0419</w:t>
            </w:r>
          </w:p>
        </w:tc>
        <w:tc>
          <w:tcPr>
            <w:tcW w:w="283" w:type="dxa"/>
            <w:shd w:val="solid" w:color="FFFFFF" w:fill="auto"/>
          </w:tcPr>
          <w:p w14:paraId="2ED17D50" w14:textId="5045639A"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5C12647" w14:textId="110AFA38"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DE63ED2" w14:textId="6D2DDFB4"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5G PKMF address request procedure for U2U relay</w:t>
            </w:r>
          </w:p>
        </w:tc>
        <w:tc>
          <w:tcPr>
            <w:tcW w:w="708" w:type="dxa"/>
            <w:shd w:val="solid" w:color="FFFFFF" w:fill="auto"/>
          </w:tcPr>
          <w:p w14:paraId="1504CDA4" w14:textId="13EBE06C"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77AFCF4" w14:textId="63E38C29"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46EB04" w14:textId="2FC474A2" w:rsidR="00153FC0" w:rsidRPr="00C6761E" w:rsidRDefault="00F1186E"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FB2D225" w14:textId="2B84F449"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0420</w:t>
            </w:r>
          </w:p>
        </w:tc>
        <w:tc>
          <w:tcPr>
            <w:tcW w:w="283" w:type="dxa"/>
            <w:shd w:val="solid" w:color="FFFFFF" w:fill="auto"/>
          </w:tcPr>
          <w:p w14:paraId="4A34992D" w14:textId="269C63DF"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EE534FA" w14:textId="58B02333"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A2E4EA9" w14:textId="7843366A"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for U2U relay</w:t>
            </w:r>
          </w:p>
        </w:tc>
        <w:tc>
          <w:tcPr>
            <w:tcW w:w="708" w:type="dxa"/>
            <w:shd w:val="solid" w:color="FFFFFF" w:fill="auto"/>
          </w:tcPr>
          <w:p w14:paraId="7D8C7C30" w14:textId="458B6702"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A7066F2" w14:textId="17AFABD4"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2A19FE" w14:textId="2BC9ACCF" w:rsidR="000874DE" w:rsidRPr="00C6761E" w:rsidRDefault="00092783"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B341B70" w14:textId="495FB05E"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0421</w:t>
            </w:r>
          </w:p>
        </w:tc>
        <w:tc>
          <w:tcPr>
            <w:tcW w:w="283" w:type="dxa"/>
            <w:shd w:val="solid" w:color="FFFFFF" w:fill="auto"/>
          </w:tcPr>
          <w:p w14:paraId="390D5C53" w14:textId="76FDE3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09B9E50" w14:textId="050DD8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154BCF" w14:textId="7F37A473"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Security mode control procedure for U2U relay</w:t>
            </w:r>
          </w:p>
        </w:tc>
        <w:tc>
          <w:tcPr>
            <w:tcW w:w="708" w:type="dxa"/>
            <w:shd w:val="solid" w:color="FFFFFF" w:fill="auto"/>
          </w:tcPr>
          <w:p w14:paraId="350A41DB" w14:textId="14ACDCF2"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A9733E4" w14:textId="1B688EEE"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AE88AB" w14:textId="22BE98FD" w:rsidR="00E4114F" w:rsidRPr="00C6761E" w:rsidRDefault="0025366D"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3BDF5F7" w14:textId="153FFE0E"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0422</w:t>
            </w:r>
          </w:p>
        </w:tc>
        <w:tc>
          <w:tcPr>
            <w:tcW w:w="283" w:type="dxa"/>
            <w:shd w:val="solid" w:color="FFFFFF" w:fill="auto"/>
          </w:tcPr>
          <w:p w14:paraId="6991E9A8" w14:textId="53021E66"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DBDC593" w14:textId="13551B8E"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514F54" w14:textId="430ECAA9"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Security for 5G ProSe U2U relay communication during direct link establishment</w:t>
            </w:r>
          </w:p>
        </w:tc>
        <w:tc>
          <w:tcPr>
            <w:tcW w:w="708" w:type="dxa"/>
            <w:shd w:val="solid" w:color="FFFFFF" w:fill="auto"/>
          </w:tcPr>
          <w:p w14:paraId="0E5D0277" w14:textId="29819874"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3D67050" w14:textId="673B0C5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9F573F" w14:textId="704B9375" w:rsidR="00D83A99" w:rsidRPr="00C6761E" w:rsidRDefault="0097688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FE2EFD6" w14:textId="5F56562D"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0452</w:t>
            </w:r>
          </w:p>
        </w:tc>
        <w:tc>
          <w:tcPr>
            <w:tcW w:w="283" w:type="dxa"/>
            <w:shd w:val="solid" w:color="FFFFFF" w:fill="auto"/>
          </w:tcPr>
          <w:p w14:paraId="4017F0C9" w14:textId="0E34E8FF"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7D153A" w14:textId="1EDB40A7"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6A4337A" w14:textId="5C4BFB1E"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 xml:space="preserve">5G ProSe UE-to-UE relay direct link security establishment procedure </w:t>
            </w:r>
          </w:p>
        </w:tc>
        <w:tc>
          <w:tcPr>
            <w:tcW w:w="708" w:type="dxa"/>
            <w:shd w:val="solid" w:color="FFFFFF" w:fill="auto"/>
          </w:tcPr>
          <w:p w14:paraId="4457AE41" w14:textId="69ED8D6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BA347D0" w14:textId="1EE94E5B"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06CDEE" w14:textId="62B4B7F6" w:rsidR="00237B5E" w:rsidRPr="00C6761E" w:rsidRDefault="00982B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A16F55B" w14:textId="776FB9D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0434</w:t>
            </w:r>
          </w:p>
        </w:tc>
        <w:tc>
          <w:tcPr>
            <w:tcW w:w="283" w:type="dxa"/>
            <w:shd w:val="solid" w:color="FFFFFF" w:fill="auto"/>
          </w:tcPr>
          <w:p w14:paraId="6DCF925A" w14:textId="143A7E6D"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F2E6EEC" w14:textId="2310C9FB"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36220B0" w14:textId="5621665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DDNMF</w:t>
            </w:r>
          </w:p>
        </w:tc>
        <w:tc>
          <w:tcPr>
            <w:tcW w:w="708" w:type="dxa"/>
            <w:shd w:val="solid" w:color="FFFFFF" w:fill="auto"/>
          </w:tcPr>
          <w:p w14:paraId="268CC852" w14:textId="5A61093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6B4DF29" w14:textId="3ADE7AFD"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E1F153" w14:textId="256D57E9" w:rsidR="009009DB" w:rsidRPr="00C6761E" w:rsidRDefault="001348E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DF3D74B" w14:textId="04211FDE"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0435</w:t>
            </w:r>
          </w:p>
        </w:tc>
        <w:tc>
          <w:tcPr>
            <w:tcW w:w="283" w:type="dxa"/>
            <w:shd w:val="solid" w:color="FFFFFF" w:fill="auto"/>
          </w:tcPr>
          <w:p w14:paraId="2E971F6E" w14:textId="05D046F7"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69D87DD" w14:textId="223F37DE"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721F60" w14:textId="6E4EF3B9"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PKMF</w:t>
            </w:r>
          </w:p>
        </w:tc>
        <w:tc>
          <w:tcPr>
            <w:tcW w:w="708" w:type="dxa"/>
            <w:shd w:val="solid" w:color="FFFFFF" w:fill="auto"/>
          </w:tcPr>
          <w:p w14:paraId="792A638A" w14:textId="65E8E343"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BD7079B" w14:textId="4E540480"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34BA42C" w14:textId="74105F6A" w:rsidR="005820BD" w:rsidRPr="00C6761E" w:rsidRDefault="00E0285C"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E5DDD0" w14:textId="083D802A"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0439</w:t>
            </w:r>
          </w:p>
        </w:tc>
        <w:tc>
          <w:tcPr>
            <w:tcW w:w="283" w:type="dxa"/>
            <w:shd w:val="solid" w:color="FFFFFF" w:fill="auto"/>
          </w:tcPr>
          <w:p w14:paraId="287B4663" w14:textId="3A6A80AF"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C4804EE" w14:textId="22D7809C"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1F1E472" w14:textId="406D9BA4"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Security for L2 U2U relay</w:t>
            </w:r>
          </w:p>
        </w:tc>
        <w:tc>
          <w:tcPr>
            <w:tcW w:w="708" w:type="dxa"/>
            <w:shd w:val="solid" w:color="FFFFFF" w:fill="auto"/>
          </w:tcPr>
          <w:p w14:paraId="07D5B5EB" w14:textId="47F8BA8B"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02B1D2" w14:textId="6DC67840"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96CA4D3" w14:textId="05D4CCB8" w:rsidR="00F350B7" w:rsidRPr="00C6761E" w:rsidRDefault="00B47B1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7FBFCD5" w14:textId="720021E3"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0440</w:t>
            </w:r>
          </w:p>
        </w:tc>
        <w:tc>
          <w:tcPr>
            <w:tcW w:w="283" w:type="dxa"/>
            <w:shd w:val="solid" w:color="FFFFFF" w:fill="auto"/>
          </w:tcPr>
          <w:p w14:paraId="291F4A7A" w14:textId="0A20FE60"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078EEA8" w14:textId="2ECB548F"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A686FAF" w14:textId="4977C7D1"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Security of L2 end UE for relay reselection</w:t>
            </w:r>
          </w:p>
        </w:tc>
        <w:tc>
          <w:tcPr>
            <w:tcW w:w="708" w:type="dxa"/>
            <w:shd w:val="solid" w:color="FFFFFF" w:fill="auto"/>
          </w:tcPr>
          <w:p w14:paraId="03915F73" w14:textId="13397CE9"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C435563" w14:textId="6BEE2B86"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E2F85F0" w14:textId="693030F0" w:rsidR="00920863" w:rsidRPr="00C6761E" w:rsidRDefault="003C64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0323344" w14:textId="2B08AA25"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0437</w:t>
            </w:r>
          </w:p>
        </w:tc>
        <w:tc>
          <w:tcPr>
            <w:tcW w:w="283" w:type="dxa"/>
            <w:shd w:val="solid" w:color="FFFFFF" w:fill="auto"/>
          </w:tcPr>
          <w:p w14:paraId="20E55A8C" w14:textId="067407AA"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9CF7219" w14:textId="2C56BD68"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658E4A6" w14:textId="16ACFE8C"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Direct link establishment retransmission timer for U2U</w:t>
            </w:r>
          </w:p>
        </w:tc>
        <w:tc>
          <w:tcPr>
            <w:tcW w:w="708" w:type="dxa"/>
            <w:shd w:val="solid" w:color="FFFFFF" w:fill="auto"/>
          </w:tcPr>
          <w:p w14:paraId="5B489DA7" w14:textId="05AE0A71"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59BCDA0" w14:textId="07268A10"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52C4ED6" w14:textId="2229B40F" w:rsidR="00A80DE1" w:rsidRPr="00C6761E" w:rsidRDefault="001760B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FD94E2C" w14:textId="6C8B3524"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0433</w:t>
            </w:r>
          </w:p>
        </w:tc>
        <w:tc>
          <w:tcPr>
            <w:tcW w:w="283" w:type="dxa"/>
            <w:shd w:val="solid" w:color="FFFFFF" w:fill="auto"/>
          </w:tcPr>
          <w:p w14:paraId="6E98AD12" w14:textId="3382A229"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234897E" w14:textId="3593D0F1"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48B8DA6" w14:textId="02C3836C"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Correct the RFC number</w:t>
            </w:r>
          </w:p>
        </w:tc>
        <w:tc>
          <w:tcPr>
            <w:tcW w:w="708" w:type="dxa"/>
            <w:shd w:val="solid" w:color="FFFFFF" w:fill="auto"/>
          </w:tcPr>
          <w:p w14:paraId="58C60247" w14:textId="21957FDB"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7635913" w14:textId="78869FC1"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95CDD43" w14:textId="2F72CCBE" w:rsidR="0046447B" w:rsidRPr="00C6761E" w:rsidRDefault="00182EE8"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AA0FF06" w14:textId="5FAB9EC1"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0442</w:t>
            </w:r>
          </w:p>
        </w:tc>
        <w:tc>
          <w:tcPr>
            <w:tcW w:w="283" w:type="dxa"/>
            <w:shd w:val="solid" w:color="FFFFFF" w:fill="auto"/>
          </w:tcPr>
          <w:p w14:paraId="1D645F0D" w14:textId="55F644D4"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E9F2F58" w14:textId="63BB5660"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BE81099" w14:textId="24ED8727"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5AA556C" w14:textId="6BE46F3C"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9BCD01" w14:textId="13C270AD" w:rsidR="007C2FD5" w:rsidRPr="00C6761E" w:rsidRDefault="00121A6F"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7E145EC0" w14:textId="358C45FC"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0450</w:t>
            </w:r>
          </w:p>
        </w:tc>
        <w:tc>
          <w:tcPr>
            <w:tcW w:w="283" w:type="dxa"/>
            <w:shd w:val="solid" w:color="FFFFFF" w:fill="auto"/>
          </w:tcPr>
          <w:p w14:paraId="6E83DF36" w14:textId="6165B1AE"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417175F" w14:textId="155E57F3"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881FD" w14:textId="5F60C2CB"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Clarification on authorisation policy for U2U relay</w:t>
            </w:r>
          </w:p>
        </w:tc>
        <w:tc>
          <w:tcPr>
            <w:tcW w:w="708" w:type="dxa"/>
            <w:shd w:val="solid" w:color="FFFFFF" w:fill="auto"/>
          </w:tcPr>
          <w:p w14:paraId="36CF7EA8" w14:textId="1E1DC47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DB92591" w14:textId="1F584B42"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E2F4A9" w14:textId="459DAB10" w:rsidR="00B865C8" w:rsidRPr="00C6761E" w:rsidRDefault="007D35E7"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27D0A7BA" w14:textId="194BE9C9"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0412</w:t>
            </w:r>
          </w:p>
        </w:tc>
        <w:tc>
          <w:tcPr>
            <w:tcW w:w="283" w:type="dxa"/>
            <w:shd w:val="solid" w:color="FFFFFF" w:fill="auto"/>
          </w:tcPr>
          <w:p w14:paraId="0ABF441E" w14:textId="10549073"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6A4F98E" w14:textId="173649BF"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06A170" w14:textId="18B7E02F"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Clarification on link modification procedure for U2U Relay</w:t>
            </w:r>
          </w:p>
        </w:tc>
        <w:tc>
          <w:tcPr>
            <w:tcW w:w="708" w:type="dxa"/>
            <w:shd w:val="solid" w:color="FFFFFF" w:fill="auto"/>
          </w:tcPr>
          <w:p w14:paraId="336C3242" w14:textId="61201C9A"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F7F39A" w14:textId="051E49CD"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493730" w14:textId="0DA11800" w:rsidR="00DA2628" w:rsidRPr="00C6761E" w:rsidRDefault="00A9010B"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2D6D08E" w14:textId="7601E1E3"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0468</w:t>
            </w:r>
          </w:p>
        </w:tc>
        <w:tc>
          <w:tcPr>
            <w:tcW w:w="283" w:type="dxa"/>
            <w:shd w:val="solid" w:color="FFFFFF" w:fill="auto"/>
          </w:tcPr>
          <w:p w14:paraId="560BA031" w14:textId="4143A5F2"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0D5204" w14:textId="5B41FEB8"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510319A" w14:textId="0DD5AF77"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Correcting mixed up timers usage and values</w:t>
            </w:r>
          </w:p>
        </w:tc>
        <w:tc>
          <w:tcPr>
            <w:tcW w:w="708" w:type="dxa"/>
            <w:shd w:val="solid" w:color="FFFFFF" w:fill="auto"/>
          </w:tcPr>
          <w:p w14:paraId="094BCC19" w14:textId="59B91ACE"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5502242" w14:textId="503D2522"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3EFA84" w14:textId="0671D5E2" w:rsidR="00827357" w:rsidRPr="00C6761E" w:rsidRDefault="009669F9"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11D912B" w14:textId="54C66B6F"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0414</w:t>
            </w:r>
          </w:p>
        </w:tc>
        <w:tc>
          <w:tcPr>
            <w:tcW w:w="283" w:type="dxa"/>
            <w:shd w:val="solid" w:color="FFFFFF" w:fill="auto"/>
          </w:tcPr>
          <w:p w14:paraId="6656D1CC" w14:textId="5B14523F"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BBB5B46" w14:textId="35A41B52"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DA95B67" w14:textId="73B8E9DC"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405B493" w14:textId="33422045"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ED58B9" w14:textId="074BDECD" w:rsidR="0097705A" w:rsidRPr="00C6761E" w:rsidRDefault="00312A5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31718B92" w14:textId="0ADCD122"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0415</w:t>
            </w:r>
          </w:p>
        </w:tc>
        <w:tc>
          <w:tcPr>
            <w:tcW w:w="283" w:type="dxa"/>
            <w:shd w:val="solid" w:color="FFFFFF" w:fill="auto"/>
          </w:tcPr>
          <w:p w14:paraId="6C043C20" w14:textId="544FC590"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9837A87" w14:textId="135B18B5"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008441" w14:textId="28CF80BE"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Clarification on direct link establishment for unreachable target end UE</w:t>
            </w:r>
          </w:p>
        </w:tc>
        <w:tc>
          <w:tcPr>
            <w:tcW w:w="708" w:type="dxa"/>
            <w:shd w:val="solid" w:color="FFFFFF" w:fill="auto"/>
          </w:tcPr>
          <w:p w14:paraId="62DE8B27" w14:textId="3B8ABA36"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D4621D" w14:textId="591F18D1"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7C4E459" w14:textId="51C0D69B" w:rsidR="00083920" w:rsidRPr="00C6761E" w:rsidRDefault="00F565C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779272B" w14:textId="1907F84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0416</w:t>
            </w:r>
          </w:p>
        </w:tc>
        <w:tc>
          <w:tcPr>
            <w:tcW w:w="283" w:type="dxa"/>
            <w:shd w:val="solid" w:color="FFFFFF" w:fill="auto"/>
          </w:tcPr>
          <w:p w14:paraId="4DE04143" w14:textId="61CD4470"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347A5D" w14:textId="1AC76BCF"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46FF28" w14:textId="6F7FA5F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F95E054" w14:textId="582136C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CBB11D" w14:textId="0FFAFBF8" w:rsidR="00AE653F" w:rsidRPr="00C6761E" w:rsidRDefault="00E309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8565AA8" w14:textId="0D3EC8F6"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0443</w:t>
            </w:r>
          </w:p>
        </w:tc>
        <w:tc>
          <w:tcPr>
            <w:tcW w:w="283" w:type="dxa"/>
            <w:shd w:val="solid" w:color="FFFFFF" w:fill="auto"/>
          </w:tcPr>
          <w:p w14:paraId="03E0D6EC" w14:textId="3CB02AFB"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A1C0D2" w14:textId="4D6DC011"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F6F351E" w14:textId="066E20B3"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Clarification on how 5G ProSe UE-to-UE relay determines 5G ProSe end UE list</w:t>
            </w:r>
          </w:p>
        </w:tc>
        <w:tc>
          <w:tcPr>
            <w:tcW w:w="708" w:type="dxa"/>
            <w:shd w:val="solid" w:color="FFFFFF" w:fill="auto"/>
          </w:tcPr>
          <w:p w14:paraId="7855B143" w14:textId="49E9224F"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23FE0C" w14:textId="096A08C2"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8D5E35C" w14:textId="48D30A41" w:rsidR="005635F7" w:rsidRPr="00C6761E" w:rsidRDefault="00315FEE"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0800176" w14:textId="43DEAA81"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0464</w:t>
            </w:r>
          </w:p>
        </w:tc>
        <w:tc>
          <w:tcPr>
            <w:tcW w:w="283" w:type="dxa"/>
            <w:shd w:val="solid" w:color="FFFFFF" w:fill="auto"/>
          </w:tcPr>
          <w:p w14:paraId="19C4D8D2" w14:textId="50400143"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BEB8AC" w14:textId="427D3E7B"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BF63CB" w14:textId="59D2D80A"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BFC2D70" w14:textId="5AD6CA31"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46813A7" w14:textId="7C746D5E" w:rsidR="005B5521" w:rsidRPr="00C6761E" w:rsidRDefault="00550B25"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67C6D225" w14:textId="7D1797FB"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0465</w:t>
            </w:r>
          </w:p>
        </w:tc>
        <w:tc>
          <w:tcPr>
            <w:tcW w:w="283" w:type="dxa"/>
            <w:shd w:val="solid" w:color="FFFFFF" w:fill="auto"/>
          </w:tcPr>
          <w:p w14:paraId="5178C589" w14:textId="0D2E84C1"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13EE86C" w14:textId="4CA78A4C"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5672DF0" w14:textId="52716990"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6BCA5" w14:textId="56118B58"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11FFC7B" w14:textId="4C3E5A94" w:rsidR="00C26EEF" w:rsidRPr="00C6761E" w:rsidRDefault="00792C9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4325BBF2" w14:textId="7A1B897B"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0445</w:t>
            </w:r>
          </w:p>
        </w:tc>
        <w:tc>
          <w:tcPr>
            <w:tcW w:w="283" w:type="dxa"/>
            <w:shd w:val="solid" w:color="FFFFFF" w:fill="auto"/>
          </w:tcPr>
          <w:p w14:paraId="19A814C6" w14:textId="0D761DB6"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031B769" w14:textId="075E837F"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6E561BEC" w14:textId="4FE75157"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Correction to mobility restrictions for 5G ProSe UE-to-network relaying</w:t>
            </w:r>
          </w:p>
        </w:tc>
        <w:tc>
          <w:tcPr>
            <w:tcW w:w="708" w:type="dxa"/>
            <w:shd w:val="solid" w:color="FFFFFF" w:fill="auto"/>
          </w:tcPr>
          <w:p w14:paraId="787A1256" w14:textId="782844E7"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3BA4C4" w14:textId="0F575D72"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2CD2AA" w14:textId="2AF0CC7A" w:rsidR="00D63CD7" w:rsidRPr="00C6761E" w:rsidRDefault="00E7206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9A955B" w14:textId="25A8A586"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0417</w:t>
            </w:r>
          </w:p>
        </w:tc>
        <w:tc>
          <w:tcPr>
            <w:tcW w:w="283" w:type="dxa"/>
            <w:shd w:val="solid" w:color="FFFFFF" w:fill="auto"/>
          </w:tcPr>
          <w:p w14:paraId="6060967A" w14:textId="51E2C79E"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479BF07" w14:textId="0410CC3F"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A26148" w14:textId="13784A2E"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Update to configuration parameters for U2U relay</w:t>
            </w:r>
          </w:p>
        </w:tc>
        <w:tc>
          <w:tcPr>
            <w:tcW w:w="708" w:type="dxa"/>
            <w:shd w:val="solid" w:color="FFFFFF" w:fill="auto"/>
          </w:tcPr>
          <w:p w14:paraId="597AFD2B" w14:textId="08C29085"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EF12022" w14:textId="66D6E2DC"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6A8874" w14:textId="7F44C331" w:rsidR="00ED101A" w:rsidRPr="00C6761E" w:rsidRDefault="0054309D"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9018FC9" w14:textId="5CCA04A3"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0382</w:t>
            </w:r>
          </w:p>
        </w:tc>
        <w:tc>
          <w:tcPr>
            <w:tcW w:w="283" w:type="dxa"/>
            <w:shd w:val="solid" w:color="FFFFFF" w:fill="auto"/>
          </w:tcPr>
          <w:p w14:paraId="5BF5F8B5" w14:textId="4D20BE93"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06532275" w14:textId="7C3BF3AD"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5D88CB" w14:textId="230031BB"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847F908" w14:textId="7CD86D00"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C294C3F" w14:textId="182076F6" w:rsidR="00012AA3" w:rsidRPr="00C6761E" w:rsidRDefault="00F1098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5EEA65" w14:textId="15DA8BCB"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0467</w:t>
            </w:r>
          </w:p>
        </w:tc>
        <w:tc>
          <w:tcPr>
            <w:tcW w:w="283" w:type="dxa"/>
            <w:shd w:val="solid" w:color="FFFFFF" w:fill="auto"/>
          </w:tcPr>
          <w:p w14:paraId="3F5318E8" w14:textId="7C31A8B5"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EF4B8D" w14:textId="18223047"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32672C" w14:textId="72A2C578"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Correcting multiple signalling messages and information elements</w:t>
            </w:r>
          </w:p>
        </w:tc>
        <w:tc>
          <w:tcPr>
            <w:tcW w:w="708" w:type="dxa"/>
            <w:shd w:val="solid" w:color="FFFFFF" w:fill="auto"/>
          </w:tcPr>
          <w:p w14:paraId="1CACBBB5" w14:textId="697E76D7"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2195876" w14:textId="5F7BC1E5"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163ACFD" w14:textId="5069FEA0" w:rsidR="0071209F" w:rsidRPr="00C6761E" w:rsidRDefault="00BD0DCD"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F04524" w14:textId="29CA4B07"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0492</w:t>
            </w:r>
          </w:p>
        </w:tc>
        <w:tc>
          <w:tcPr>
            <w:tcW w:w="283" w:type="dxa"/>
            <w:shd w:val="solid" w:color="FFFFFF" w:fill="auto"/>
          </w:tcPr>
          <w:p w14:paraId="5799711C" w14:textId="50AD2768"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49522E7" w14:textId="1DCD8EC9"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868C8B1" w14:textId="71EB6BDD"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E750FB4" w14:textId="4F6017E1"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E83F8F" w14:textId="14BC1DCB" w:rsidR="007A690B" w:rsidRPr="00C6761E" w:rsidRDefault="0064190B"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DB429D" w14:textId="3480E4A3"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0493</w:t>
            </w:r>
          </w:p>
        </w:tc>
        <w:tc>
          <w:tcPr>
            <w:tcW w:w="283" w:type="dxa"/>
            <w:shd w:val="solid" w:color="FFFFFF" w:fill="auto"/>
          </w:tcPr>
          <w:p w14:paraId="31976FEE" w14:textId="4FD00925"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9ADD0B5" w14:textId="7AFBB8AA"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2C8207" w14:textId="25E84500"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Correcting some wrong messages and duplicated clauses</w:t>
            </w:r>
          </w:p>
        </w:tc>
        <w:tc>
          <w:tcPr>
            <w:tcW w:w="708" w:type="dxa"/>
            <w:shd w:val="solid" w:color="FFFFFF" w:fill="auto"/>
          </w:tcPr>
          <w:p w14:paraId="12850AF5" w14:textId="5AABD290"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2897A89" w14:textId="50D1906E"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2EB34F" w14:textId="57B650F8" w:rsidR="008004AD" w:rsidRPr="00C6761E" w:rsidRDefault="0049455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DA1B9DC" w14:textId="129EA61A"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0494</w:t>
            </w:r>
          </w:p>
        </w:tc>
        <w:tc>
          <w:tcPr>
            <w:tcW w:w="283" w:type="dxa"/>
            <w:shd w:val="solid" w:color="FFFFFF" w:fill="auto"/>
          </w:tcPr>
          <w:p w14:paraId="506416CB" w14:textId="6B56FAA0"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ACB5CD6" w14:textId="02D9BB66"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B55795" w14:textId="75F6E17D"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8779C" w14:textId="428D3021"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3819E92" w14:textId="5025BE7C" w:rsidR="00D94EEC" w:rsidRPr="00C6761E" w:rsidRDefault="00E532E6"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5EAD2D77" w14:textId="3D7C3B27"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0501</w:t>
            </w:r>
          </w:p>
        </w:tc>
        <w:tc>
          <w:tcPr>
            <w:tcW w:w="283" w:type="dxa"/>
            <w:shd w:val="solid" w:color="FFFFFF" w:fill="auto"/>
          </w:tcPr>
          <w:p w14:paraId="34B613AF" w14:textId="61F626DA"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481DF82A" w14:textId="3B3D5150"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64A0F" w14:textId="3A6534EB"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Reference to obsoleted IETF HTTP/1.1 RFCs</w:t>
            </w:r>
          </w:p>
        </w:tc>
        <w:tc>
          <w:tcPr>
            <w:tcW w:w="708" w:type="dxa"/>
            <w:shd w:val="solid" w:color="FFFFFF" w:fill="auto"/>
          </w:tcPr>
          <w:p w14:paraId="12140362" w14:textId="57ABE074"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ADD6E3E" w14:textId="319F5840"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DAF91A" w14:textId="1FDE2902" w:rsidR="002E2E0E" w:rsidRPr="00C6761E" w:rsidRDefault="005D0CB9"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A9303E1" w14:textId="49096125"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0477</w:t>
            </w:r>
          </w:p>
        </w:tc>
        <w:tc>
          <w:tcPr>
            <w:tcW w:w="283" w:type="dxa"/>
            <w:shd w:val="solid" w:color="FFFFFF" w:fill="auto"/>
          </w:tcPr>
          <w:p w14:paraId="2508B9BD" w14:textId="07E0B6BD"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ACA49D2" w14:textId="52CF3285"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D7EE60B" w14:textId="71D20B8E"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Remove relay indication in direct discovery</w:t>
            </w:r>
          </w:p>
        </w:tc>
        <w:tc>
          <w:tcPr>
            <w:tcW w:w="708" w:type="dxa"/>
            <w:shd w:val="solid" w:color="FFFFFF" w:fill="auto"/>
          </w:tcPr>
          <w:p w14:paraId="284BE4ED" w14:textId="22122E5D"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5BE8276" w14:textId="3E6DD760"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89FEB78" w14:textId="0FD50F84" w:rsidR="00B01BC6" w:rsidRPr="00C6761E" w:rsidRDefault="00C94EBF"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A192526" w14:textId="16EC523F"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0471</w:t>
            </w:r>
          </w:p>
        </w:tc>
        <w:tc>
          <w:tcPr>
            <w:tcW w:w="283" w:type="dxa"/>
            <w:shd w:val="solid" w:color="FFFFFF" w:fill="auto"/>
          </w:tcPr>
          <w:p w14:paraId="51B2F261" w14:textId="031C029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9094954" w14:textId="649C548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4F1067" w14:textId="5C640B60"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Candidate 5G ProSe UE-to-UE relay discovey procedure</w:t>
            </w:r>
          </w:p>
        </w:tc>
        <w:tc>
          <w:tcPr>
            <w:tcW w:w="708" w:type="dxa"/>
            <w:shd w:val="solid" w:color="FFFFFF" w:fill="auto"/>
          </w:tcPr>
          <w:p w14:paraId="7835270A" w14:textId="0515392C"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E5BC9AA" w14:textId="1F3FA11E"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2544E8E" w14:textId="36835687" w:rsidR="00621200" w:rsidRPr="00C6761E" w:rsidRDefault="00B72E5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7568895" w14:textId="6714C686"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0481</w:t>
            </w:r>
          </w:p>
        </w:tc>
        <w:tc>
          <w:tcPr>
            <w:tcW w:w="283" w:type="dxa"/>
            <w:shd w:val="solid" w:color="FFFFFF" w:fill="auto"/>
          </w:tcPr>
          <w:p w14:paraId="2DC2A4A8" w14:textId="2310FF9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F33836C" w14:textId="5E29EF7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645772A" w14:textId="09D47722"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U2U discovery with network assistance</w:t>
            </w:r>
          </w:p>
        </w:tc>
        <w:tc>
          <w:tcPr>
            <w:tcW w:w="708" w:type="dxa"/>
            <w:shd w:val="solid" w:color="FFFFFF" w:fill="auto"/>
          </w:tcPr>
          <w:p w14:paraId="01F95131" w14:textId="36EB1118"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78EE131" w14:textId="61C9CC2E"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F61D948" w14:textId="6D893E55" w:rsidR="0018605B" w:rsidRPr="00C6761E" w:rsidRDefault="00F6519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D9ADBE" w14:textId="15AAE99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0476</w:t>
            </w:r>
          </w:p>
        </w:tc>
        <w:tc>
          <w:tcPr>
            <w:tcW w:w="283" w:type="dxa"/>
            <w:shd w:val="solid" w:color="FFFFFF" w:fill="auto"/>
          </w:tcPr>
          <w:p w14:paraId="24EB4557" w14:textId="58D0EAE6"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0CFE2FC" w14:textId="61D0629A"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243C937" w14:textId="1263A11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 xml:space="preserve">Direct link security over PC8 for U2U relay </w:t>
            </w:r>
          </w:p>
        </w:tc>
        <w:tc>
          <w:tcPr>
            <w:tcW w:w="708" w:type="dxa"/>
            <w:shd w:val="solid" w:color="FFFFFF" w:fill="auto"/>
          </w:tcPr>
          <w:p w14:paraId="2D8B43EF" w14:textId="13288FFB"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C31929" w14:textId="6585B29E"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5A911CA" w14:textId="4D7256D2" w:rsidR="00CF03D5" w:rsidRPr="00C6761E" w:rsidRDefault="00255D2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21C2856" w14:textId="552250B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0490</w:t>
            </w:r>
          </w:p>
        </w:tc>
        <w:tc>
          <w:tcPr>
            <w:tcW w:w="283" w:type="dxa"/>
            <w:shd w:val="solid" w:color="FFFFFF" w:fill="auto"/>
          </w:tcPr>
          <w:p w14:paraId="5D441653" w14:textId="207F0C84"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8195901" w14:textId="450FF8D9"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F782F97" w14:textId="10CA6EF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The impact of security procedure failure at the 5G ProSe end UE</w:t>
            </w:r>
          </w:p>
        </w:tc>
        <w:tc>
          <w:tcPr>
            <w:tcW w:w="708" w:type="dxa"/>
            <w:shd w:val="solid" w:color="FFFFFF" w:fill="auto"/>
          </w:tcPr>
          <w:p w14:paraId="60C67E7B" w14:textId="410F637A"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F9710" w14:textId="50D55FDA"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762E59B" w14:textId="04A97720" w:rsidR="004961F8" w:rsidRPr="00C6761E" w:rsidRDefault="00A519A3"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80F25E6" w14:textId="24CB0471"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0491</w:t>
            </w:r>
          </w:p>
        </w:tc>
        <w:tc>
          <w:tcPr>
            <w:tcW w:w="283" w:type="dxa"/>
            <w:shd w:val="solid" w:color="FFFFFF" w:fill="auto"/>
          </w:tcPr>
          <w:p w14:paraId="782DEA67" w14:textId="1B761927"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4866962" w14:textId="1CAFA631"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38580BD" w14:textId="1987620C"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9A1FC2" w14:textId="27E2C0FF"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CC115FE" w14:textId="4A9D3726" w:rsidR="00034B24" w:rsidRPr="00C6761E" w:rsidRDefault="003A6E8D"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567573CF" w14:textId="4112C47D"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0469</w:t>
            </w:r>
          </w:p>
        </w:tc>
        <w:tc>
          <w:tcPr>
            <w:tcW w:w="283" w:type="dxa"/>
            <w:shd w:val="solid" w:color="FFFFFF" w:fill="auto"/>
          </w:tcPr>
          <w:p w14:paraId="72E8B16D" w14:textId="0808BEB0"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EB8BA5" w14:textId="52882028"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E592C41" w14:textId="4B467D8A"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Direct discovery PC5 message type extension</w:t>
            </w:r>
          </w:p>
        </w:tc>
        <w:tc>
          <w:tcPr>
            <w:tcW w:w="708" w:type="dxa"/>
            <w:shd w:val="solid" w:color="FFFFFF" w:fill="auto"/>
          </w:tcPr>
          <w:p w14:paraId="1E03A85C" w14:textId="6A4AFD42"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CB7E955" w14:textId="1AAE9EB9"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F538C" w14:textId="46EA6493" w:rsidR="00553988" w:rsidRPr="00C6761E" w:rsidRDefault="00E56157"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2DB4EA64" w14:textId="380BE724"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0485</w:t>
            </w:r>
          </w:p>
        </w:tc>
        <w:tc>
          <w:tcPr>
            <w:tcW w:w="283" w:type="dxa"/>
            <w:shd w:val="solid" w:color="FFFFFF" w:fill="auto"/>
          </w:tcPr>
          <w:p w14:paraId="1090D194" w14:textId="3BAF11F1"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EC4C6AD" w14:textId="4650176D"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E069F41" w14:textId="099F9861"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27E9D" w14:textId="0618FDC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1000409" w14:textId="0AC74F30" w:rsidR="006407BC" w:rsidRPr="00C6761E" w:rsidRDefault="008C115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8A78D2F" w14:textId="07CD0FB8"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0479</w:t>
            </w:r>
          </w:p>
        </w:tc>
        <w:tc>
          <w:tcPr>
            <w:tcW w:w="283" w:type="dxa"/>
            <w:shd w:val="solid" w:color="FFFFFF" w:fill="auto"/>
          </w:tcPr>
          <w:p w14:paraId="5EE01B97" w14:textId="60E0B77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68F4FB0" w14:textId="27EA73B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F0F8FD" w14:textId="686540FD"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Miscellaneous changes</w:t>
            </w:r>
          </w:p>
        </w:tc>
        <w:tc>
          <w:tcPr>
            <w:tcW w:w="708" w:type="dxa"/>
            <w:shd w:val="solid" w:color="FFFFFF" w:fill="auto"/>
          </w:tcPr>
          <w:p w14:paraId="018CEAE4" w14:textId="0F7B1523"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1B029FF" w14:textId="3DD3907A"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E47D901" w14:textId="4428AE5E" w:rsidR="005911D0" w:rsidRPr="00C6761E" w:rsidRDefault="00C8176D"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55CCC24" w14:textId="785A74DB"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0339</w:t>
            </w:r>
          </w:p>
        </w:tc>
        <w:tc>
          <w:tcPr>
            <w:tcW w:w="283" w:type="dxa"/>
            <w:shd w:val="solid" w:color="FFFFFF" w:fill="auto"/>
          </w:tcPr>
          <w:p w14:paraId="24102D37" w14:textId="4141DBE9"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1BA349EF" w14:textId="169E5848"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581D14" w14:textId="53AD8571"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L3 U2N relay reactivation request handling</w:t>
            </w:r>
          </w:p>
        </w:tc>
        <w:tc>
          <w:tcPr>
            <w:tcW w:w="708" w:type="dxa"/>
            <w:shd w:val="solid" w:color="FFFFFF" w:fill="auto"/>
          </w:tcPr>
          <w:p w14:paraId="69607E80" w14:textId="42E51E3C"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13EB5B7" w14:textId="01827C7D"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CDE5C0" w14:textId="5D494BF1" w:rsidR="00784112" w:rsidRPr="00C6761E" w:rsidRDefault="007E06C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EF3E066" w14:textId="05EE7B7D"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0488</w:t>
            </w:r>
          </w:p>
        </w:tc>
        <w:tc>
          <w:tcPr>
            <w:tcW w:w="283" w:type="dxa"/>
            <w:shd w:val="solid" w:color="FFFFFF" w:fill="auto"/>
          </w:tcPr>
          <w:p w14:paraId="4CF48764" w14:textId="2904271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BFAD51A" w14:textId="1F5CFAB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E351D" w14:textId="4D0B89CC"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Removing peer update indication from link identifier update procedure</w:t>
            </w:r>
          </w:p>
        </w:tc>
        <w:tc>
          <w:tcPr>
            <w:tcW w:w="708" w:type="dxa"/>
            <w:shd w:val="solid" w:color="FFFFFF" w:fill="auto"/>
          </w:tcPr>
          <w:p w14:paraId="41D87E3D" w14:textId="4EB23F99"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F3AD864" w14:textId="690998A8"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8C2FAB" w14:textId="478496D1" w:rsidR="00EF294A" w:rsidRPr="00C6761E" w:rsidRDefault="0086318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200DADEE" w14:textId="30324F22"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0489</w:t>
            </w:r>
          </w:p>
        </w:tc>
        <w:tc>
          <w:tcPr>
            <w:tcW w:w="283" w:type="dxa"/>
            <w:shd w:val="solid" w:color="FFFFFF" w:fill="auto"/>
          </w:tcPr>
          <w:p w14:paraId="47D65223" w14:textId="1512869F"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19D7EB" w14:textId="02C34F3E"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E7D059F" w14:textId="19C3A9F5"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7420689" w14:textId="46C34BF4"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B017E9A" w14:textId="1E67D2F0" w:rsidR="00D53DF9" w:rsidRPr="00C6761E" w:rsidRDefault="00D64E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362A2B3" w14:textId="4D45AE20"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0497</w:t>
            </w:r>
          </w:p>
        </w:tc>
        <w:tc>
          <w:tcPr>
            <w:tcW w:w="283" w:type="dxa"/>
            <w:shd w:val="solid" w:color="FFFFFF" w:fill="auto"/>
          </w:tcPr>
          <w:p w14:paraId="2A08952E" w14:textId="0535DD57"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4FCBC5" w14:textId="7E7912AA"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E491809" w14:textId="05CE0F94"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Resolve EN on abnormal case for path switching procedure from Uu to PC5</w:t>
            </w:r>
          </w:p>
        </w:tc>
        <w:tc>
          <w:tcPr>
            <w:tcW w:w="708" w:type="dxa"/>
            <w:shd w:val="solid" w:color="FFFFFF" w:fill="auto"/>
          </w:tcPr>
          <w:p w14:paraId="352BF872" w14:textId="4D385225"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AB70ECC" w14:textId="0FB31BDB"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BFA11E" w14:textId="6940AA9D" w:rsidR="00254C6E" w:rsidRPr="00C6761E" w:rsidRDefault="00A563EC"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194E339" w14:textId="654047D2"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0487</w:t>
            </w:r>
          </w:p>
        </w:tc>
        <w:tc>
          <w:tcPr>
            <w:tcW w:w="283" w:type="dxa"/>
            <w:shd w:val="solid" w:color="FFFFFF" w:fill="auto"/>
          </w:tcPr>
          <w:p w14:paraId="27DDEE0E" w14:textId="6E102405"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8025B97" w14:textId="7C42C0C2"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D8074CA" w14:textId="27E9D6E0"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Security related updates to messages for 5G ProSe UE-to-UE relay discovery</w:t>
            </w:r>
          </w:p>
        </w:tc>
        <w:tc>
          <w:tcPr>
            <w:tcW w:w="708" w:type="dxa"/>
            <w:shd w:val="solid" w:color="FFFFFF" w:fill="auto"/>
          </w:tcPr>
          <w:p w14:paraId="240D476B" w14:textId="50E527B7"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19E30F" w14:textId="314BC07E"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289F45" w14:textId="4A2634B4" w:rsidR="00D30B8B" w:rsidRPr="00C6761E" w:rsidRDefault="004F5F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32731EB1" w14:textId="422481FB"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0418</w:t>
            </w:r>
          </w:p>
        </w:tc>
        <w:tc>
          <w:tcPr>
            <w:tcW w:w="283" w:type="dxa"/>
            <w:shd w:val="solid" w:color="FFFFFF" w:fill="auto"/>
          </w:tcPr>
          <w:p w14:paraId="056D3343" w14:textId="0D9B5CB8"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49544557" w14:textId="1C40ACDA"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0F4F6B1" w14:textId="7833EEE6"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Security for 5G ProSe UE-to-UE relay discovery - Model B</w:t>
            </w:r>
          </w:p>
        </w:tc>
        <w:tc>
          <w:tcPr>
            <w:tcW w:w="708" w:type="dxa"/>
            <w:shd w:val="solid" w:color="FFFFFF" w:fill="auto"/>
          </w:tcPr>
          <w:p w14:paraId="10A8C736" w14:textId="7B60E73C"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CECA8F4" w14:textId="37161812"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1A5D33" w14:textId="7B5D4DB8" w:rsidR="00404383" w:rsidRPr="00C6761E" w:rsidRDefault="00EE3166"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4764F17" w14:textId="65A63D42"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0470</w:t>
            </w:r>
          </w:p>
        </w:tc>
        <w:tc>
          <w:tcPr>
            <w:tcW w:w="283" w:type="dxa"/>
            <w:shd w:val="solid" w:color="FFFFFF" w:fill="auto"/>
          </w:tcPr>
          <w:p w14:paraId="49C4C5A6" w14:textId="3588FB32"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1CDF5629" w14:textId="63198E6B"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F9291A" w14:textId="6679963B"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Security aspect for UE-to-UE relay discovery model A</w:t>
            </w:r>
          </w:p>
        </w:tc>
        <w:tc>
          <w:tcPr>
            <w:tcW w:w="708" w:type="dxa"/>
            <w:shd w:val="solid" w:color="FFFFFF" w:fill="auto"/>
          </w:tcPr>
          <w:p w14:paraId="77AAABD9" w14:textId="61853CD5"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0756854" w14:textId="11B769D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302ADF" w14:textId="24BA196D" w:rsidR="00FA0BEB" w:rsidRPr="00C6761E" w:rsidRDefault="00C9494A"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9E96402" w14:textId="4463D0F8"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0483</w:t>
            </w:r>
          </w:p>
        </w:tc>
        <w:tc>
          <w:tcPr>
            <w:tcW w:w="283" w:type="dxa"/>
            <w:shd w:val="solid" w:color="FFFFFF" w:fill="auto"/>
          </w:tcPr>
          <w:p w14:paraId="39AE8702" w14:textId="44548399"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77E1FE1" w14:textId="794965B0"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99F7DE" w14:textId="0FCEFA5D"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3334B3B" w14:textId="6628954E"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1D9C9C3" w14:textId="3759338E" w:rsidR="00471665" w:rsidRPr="00C6761E" w:rsidRDefault="00EE78D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B1E0194" w14:textId="3DF4C70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0480</w:t>
            </w:r>
          </w:p>
        </w:tc>
        <w:tc>
          <w:tcPr>
            <w:tcW w:w="283" w:type="dxa"/>
            <w:shd w:val="solid" w:color="FFFFFF" w:fill="auto"/>
          </w:tcPr>
          <w:p w14:paraId="192F4609" w14:textId="7284FEE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459E94BF" w14:textId="73340B8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FBD362E" w14:textId="2EAB46F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Providing emergency info to AS layers</w:t>
            </w:r>
          </w:p>
        </w:tc>
        <w:tc>
          <w:tcPr>
            <w:tcW w:w="708" w:type="dxa"/>
            <w:shd w:val="solid" w:color="FFFFFF" w:fill="auto"/>
          </w:tcPr>
          <w:p w14:paraId="48D477E6" w14:textId="7BCEFEA5"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25B8F8D" w14:textId="64E9CBE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9EDA5A" w14:textId="27A9D769" w:rsidR="00BA7430" w:rsidRPr="00C6761E" w:rsidRDefault="005C4D9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22BAF7F" w14:textId="78417D24"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0486</w:t>
            </w:r>
          </w:p>
        </w:tc>
        <w:tc>
          <w:tcPr>
            <w:tcW w:w="283" w:type="dxa"/>
            <w:shd w:val="solid" w:color="FFFFFF" w:fill="auto"/>
          </w:tcPr>
          <w:p w14:paraId="70F87E44" w14:textId="036ACECF"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0810DC76" w14:textId="338C9113"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9E641C2" w14:textId="32A65062"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E03D325" w14:textId="2C00973A"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C81246" w14:textId="697E60F1" w:rsidR="00594976" w:rsidRPr="00C6761E" w:rsidRDefault="005A3341" w:rsidP="00446B42">
            <w:pPr>
              <w:overflowPunct/>
              <w:autoSpaceDE/>
              <w:autoSpaceDN/>
              <w:adjustRightInd/>
              <w:spacing w:after="0"/>
              <w:textAlignment w:val="auto"/>
              <w:rPr>
                <w:rFonts w:cs="Arial"/>
                <w:sz w:val="16"/>
                <w:szCs w:val="18"/>
              </w:rPr>
            </w:pPr>
            <w:r w:rsidRPr="00C6761E">
              <w:rPr>
                <w:rFonts w:cs="Arial"/>
                <w:sz w:val="16"/>
                <w:szCs w:val="18"/>
              </w:rPr>
              <w:t>CP-233313</w:t>
            </w:r>
          </w:p>
        </w:tc>
        <w:tc>
          <w:tcPr>
            <w:tcW w:w="567" w:type="dxa"/>
            <w:shd w:val="solid" w:color="FFFFFF" w:fill="auto"/>
          </w:tcPr>
          <w:p w14:paraId="3D71ED7C" w14:textId="2DB650B5"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0432</w:t>
            </w:r>
          </w:p>
        </w:tc>
        <w:tc>
          <w:tcPr>
            <w:tcW w:w="283" w:type="dxa"/>
            <w:shd w:val="solid" w:color="FFFFFF" w:fill="auto"/>
          </w:tcPr>
          <w:p w14:paraId="56B070A8" w14:textId="4642F1EA"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7</w:t>
            </w:r>
          </w:p>
        </w:tc>
        <w:tc>
          <w:tcPr>
            <w:tcW w:w="284" w:type="dxa"/>
            <w:shd w:val="solid" w:color="FFFFFF" w:fill="auto"/>
          </w:tcPr>
          <w:p w14:paraId="49DEC93A" w14:textId="114786C3"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2DA9B01" w14:textId="000997C6"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Adding RSC in the U2N relay discovery</w:t>
            </w:r>
          </w:p>
        </w:tc>
        <w:tc>
          <w:tcPr>
            <w:tcW w:w="708" w:type="dxa"/>
            <w:shd w:val="solid" w:color="FFFFFF" w:fill="auto"/>
          </w:tcPr>
          <w:p w14:paraId="17791C2E" w14:textId="0B102B80" w:rsidR="00594976" w:rsidRPr="00011EE0"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6DC212C" w14:textId="5F9CB4DC"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5F15DF6" w14:textId="0FB249C3" w:rsidR="00B771E1" w:rsidRPr="00B771E1" w:rsidRDefault="00B771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7AEA36B" w14:textId="19D34905"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0503</w:t>
            </w:r>
          </w:p>
        </w:tc>
        <w:tc>
          <w:tcPr>
            <w:tcW w:w="283" w:type="dxa"/>
            <w:shd w:val="solid" w:color="FFFFFF" w:fill="auto"/>
          </w:tcPr>
          <w:p w14:paraId="01C04626" w14:textId="59A50A46"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84FC019" w14:textId="2B8807E2"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68963F0" w14:textId="1CA32486"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Clarification on content type for ranging and sidelink positioning in discovery message</w:t>
            </w:r>
          </w:p>
        </w:tc>
        <w:tc>
          <w:tcPr>
            <w:tcW w:w="708" w:type="dxa"/>
            <w:shd w:val="solid" w:color="FFFFFF" w:fill="auto"/>
          </w:tcPr>
          <w:p w14:paraId="4FCBCB66" w14:textId="39BCDDBB"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lastRenderedPageBreak/>
              <w:t>2024-03</w:t>
            </w:r>
          </w:p>
        </w:tc>
        <w:tc>
          <w:tcPr>
            <w:tcW w:w="800" w:type="dxa"/>
            <w:shd w:val="solid" w:color="FFFFFF" w:fill="auto"/>
          </w:tcPr>
          <w:p w14:paraId="1C11E464" w14:textId="2BCDE5E6"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573A00D" w14:textId="178D7FE7" w:rsidR="00C85F96" w:rsidRDefault="00C85F9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FCFF6C0" w14:textId="14F96C71" w:rsidR="00C85F96" w:rsidRDefault="00C85F96" w:rsidP="00EB5E1A">
            <w:pPr>
              <w:pStyle w:val="TAL"/>
              <w:rPr>
                <w:rFonts w:ascii="Times New Roman" w:hAnsi="Times New Roman" w:cs="Arial"/>
                <w:sz w:val="16"/>
                <w:szCs w:val="16"/>
              </w:rPr>
            </w:pPr>
            <w:r>
              <w:rPr>
                <w:rFonts w:ascii="Times New Roman" w:hAnsi="Times New Roman" w:cs="Arial"/>
                <w:sz w:val="16"/>
                <w:szCs w:val="16"/>
              </w:rPr>
              <w:t>0512</w:t>
            </w:r>
          </w:p>
        </w:tc>
        <w:tc>
          <w:tcPr>
            <w:tcW w:w="283" w:type="dxa"/>
            <w:shd w:val="solid" w:color="FFFFFF" w:fill="auto"/>
          </w:tcPr>
          <w:p w14:paraId="183A1079" w14:textId="3FC1F442" w:rsidR="00C85F96" w:rsidRDefault="00C85F9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696BB04" w14:textId="0EC44D37" w:rsidR="00C85F96" w:rsidRDefault="00C85F9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F913FC0" w14:textId="1BD2E42A" w:rsidR="00C85F96" w:rsidRDefault="00C85F96" w:rsidP="00EB5E1A">
            <w:pPr>
              <w:pStyle w:val="TAL"/>
              <w:rPr>
                <w:rFonts w:ascii="Times New Roman" w:hAnsi="Times New Roman" w:cs="Arial"/>
                <w:sz w:val="16"/>
                <w:szCs w:val="16"/>
              </w:rPr>
            </w:pPr>
            <w:r>
              <w:rPr>
                <w:rFonts w:ascii="Times New Roman" w:hAnsi="Times New Roman" w:cs="Arial"/>
                <w:sz w:val="16"/>
                <w:szCs w:val="16"/>
              </w:rPr>
              <w:t>IEI allocation</w:t>
            </w:r>
          </w:p>
        </w:tc>
        <w:tc>
          <w:tcPr>
            <w:tcW w:w="708" w:type="dxa"/>
            <w:shd w:val="solid" w:color="FFFFFF" w:fill="auto"/>
          </w:tcPr>
          <w:p w14:paraId="62478489" w14:textId="0487E70B"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C0702CD" w14:textId="30DE69A2"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4035DC6" w14:textId="151D414A" w:rsidR="0098001F" w:rsidRDefault="0098001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0312C9A" w14:textId="5F873282" w:rsidR="0098001F" w:rsidRDefault="0098001F" w:rsidP="00EB5E1A">
            <w:pPr>
              <w:pStyle w:val="TAL"/>
              <w:rPr>
                <w:rFonts w:ascii="Times New Roman" w:hAnsi="Times New Roman" w:cs="Arial"/>
                <w:sz w:val="16"/>
                <w:szCs w:val="16"/>
              </w:rPr>
            </w:pPr>
            <w:r>
              <w:rPr>
                <w:rFonts w:ascii="Times New Roman" w:hAnsi="Times New Roman" w:cs="Arial"/>
                <w:sz w:val="16"/>
                <w:szCs w:val="16"/>
              </w:rPr>
              <w:t>0515</w:t>
            </w:r>
          </w:p>
        </w:tc>
        <w:tc>
          <w:tcPr>
            <w:tcW w:w="283" w:type="dxa"/>
            <w:shd w:val="solid" w:color="FFFFFF" w:fill="auto"/>
          </w:tcPr>
          <w:p w14:paraId="5988E836" w14:textId="60A98A14" w:rsidR="0098001F" w:rsidRDefault="0098001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4413868" w14:textId="63230DD6" w:rsidR="0098001F" w:rsidRDefault="0098001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51DD0FD" w14:textId="52D6AC26" w:rsidR="0098001F" w:rsidRPr="00636DF8" w:rsidRDefault="0098001F" w:rsidP="00EB5E1A">
            <w:pPr>
              <w:pStyle w:val="TAL"/>
              <w:rPr>
                <w:rFonts w:ascii="Times New Roman" w:hAnsi="Times New Roman" w:cs="Arial"/>
                <w:sz w:val="16"/>
                <w:szCs w:val="16"/>
                <w:lang w:val="nl-NL"/>
              </w:rPr>
            </w:pPr>
            <w:r w:rsidRPr="00636DF8">
              <w:rPr>
                <w:rFonts w:ascii="Times New Roman" w:hAnsi="Times New Roman" w:cs="Arial"/>
                <w:sz w:val="16"/>
                <w:szCs w:val="16"/>
                <w:lang w:val="nl-NL"/>
              </w:rPr>
              <w:t xml:space="preserve">EN removal for L2 U2U </w:t>
            </w:r>
          </w:p>
        </w:tc>
        <w:tc>
          <w:tcPr>
            <w:tcW w:w="708" w:type="dxa"/>
            <w:shd w:val="solid" w:color="FFFFFF" w:fill="auto"/>
          </w:tcPr>
          <w:p w14:paraId="63E74044" w14:textId="10970CBE"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8682DB9" w14:textId="7C096AC4"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FAF0BF7" w14:textId="65A3474F" w:rsidR="006F3AEB" w:rsidRDefault="006F3AEB"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096AE304" w14:textId="1051DEDC" w:rsidR="006F3AEB" w:rsidRDefault="006F3AEB" w:rsidP="00EB5E1A">
            <w:pPr>
              <w:pStyle w:val="TAL"/>
              <w:rPr>
                <w:rFonts w:ascii="Times New Roman" w:hAnsi="Times New Roman" w:cs="Arial"/>
                <w:sz w:val="16"/>
                <w:szCs w:val="16"/>
              </w:rPr>
            </w:pPr>
            <w:r>
              <w:rPr>
                <w:rFonts w:ascii="Times New Roman" w:hAnsi="Times New Roman" w:cs="Arial"/>
                <w:sz w:val="16"/>
                <w:szCs w:val="16"/>
              </w:rPr>
              <w:t>0516</w:t>
            </w:r>
          </w:p>
        </w:tc>
        <w:tc>
          <w:tcPr>
            <w:tcW w:w="283" w:type="dxa"/>
            <w:shd w:val="solid" w:color="FFFFFF" w:fill="auto"/>
          </w:tcPr>
          <w:p w14:paraId="6493D396" w14:textId="2FDF68ED" w:rsidR="006F3AEB" w:rsidRDefault="006F3AEB"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629181B" w14:textId="28C91F1F" w:rsidR="006F3AEB" w:rsidRDefault="006F3AEB"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18E8BE4" w14:textId="46BBA5A1" w:rsidR="006F3AEB" w:rsidRDefault="006F3AEB" w:rsidP="00EB5E1A">
            <w:pPr>
              <w:pStyle w:val="TAL"/>
              <w:rPr>
                <w:rFonts w:ascii="Times New Roman" w:hAnsi="Times New Roman" w:cs="Arial"/>
                <w:sz w:val="16"/>
                <w:szCs w:val="16"/>
              </w:rPr>
            </w:pPr>
            <w:r>
              <w:rPr>
                <w:rFonts w:ascii="Times New Roman" w:hAnsi="Times New Roman" w:cs="Arial"/>
                <w:sz w:val="16"/>
                <w:szCs w:val="16"/>
              </w:rPr>
              <w:t xml:space="preserve">Rekeying for U2U </w:t>
            </w:r>
          </w:p>
        </w:tc>
        <w:tc>
          <w:tcPr>
            <w:tcW w:w="708" w:type="dxa"/>
            <w:shd w:val="solid" w:color="FFFFFF" w:fill="auto"/>
          </w:tcPr>
          <w:p w14:paraId="149979A1" w14:textId="27CDE243"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BCFE00D" w14:textId="13ED76C0"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0D30A2B" w14:textId="37756B3D" w:rsidR="001C4E14" w:rsidRDefault="001C4E1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7B39FD57" w14:textId="17F15C66" w:rsidR="001C4E14" w:rsidRDefault="001C4E14" w:rsidP="00EB5E1A">
            <w:pPr>
              <w:pStyle w:val="TAL"/>
              <w:rPr>
                <w:rFonts w:ascii="Times New Roman" w:hAnsi="Times New Roman" w:cs="Arial"/>
                <w:sz w:val="16"/>
                <w:szCs w:val="16"/>
              </w:rPr>
            </w:pPr>
            <w:r>
              <w:rPr>
                <w:rFonts w:ascii="Times New Roman" w:hAnsi="Times New Roman" w:cs="Arial"/>
                <w:sz w:val="16"/>
                <w:szCs w:val="16"/>
              </w:rPr>
              <w:t>0528</w:t>
            </w:r>
          </w:p>
        </w:tc>
        <w:tc>
          <w:tcPr>
            <w:tcW w:w="283" w:type="dxa"/>
            <w:shd w:val="solid" w:color="FFFFFF" w:fill="auto"/>
          </w:tcPr>
          <w:p w14:paraId="7AB8FE1E" w14:textId="217274D2" w:rsidR="001C4E14" w:rsidRDefault="001C4E14"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25F9CD7F" w14:textId="3EF865DE" w:rsidR="001C4E14" w:rsidRDefault="001C4E14"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B4D39B4" w14:textId="5A68DDB9" w:rsidR="001C4E14" w:rsidRDefault="001C4E14" w:rsidP="00EB5E1A">
            <w:pPr>
              <w:pStyle w:val="TAL"/>
              <w:rPr>
                <w:rFonts w:ascii="Times New Roman" w:hAnsi="Times New Roman" w:cs="Arial"/>
                <w:sz w:val="16"/>
                <w:szCs w:val="16"/>
              </w:rPr>
            </w:pPr>
            <w:r>
              <w:rPr>
                <w:rFonts w:ascii="Times New Roman" w:hAnsi="Times New Roman" w:cs="Arial"/>
                <w:sz w:val="16"/>
                <w:szCs w:val="16"/>
              </w:rPr>
              <w:t>Resolving the EN related to path switching between two 5G ProSe Layer-2 UE-to-Network Relays</w:t>
            </w:r>
          </w:p>
        </w:tc>
        <w:tc>
          <w:tcPr>
            <w:tcW w:w="708" w:type="dxa"/>
            <w:shd w:val="solid" w:color="FFFFFF" w:fill="auto"/>
          </w:tcPr>
          <w:p w14:paraId="5CABB3E9" w14:textId="040EE784"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EFE6C93" w14:textId="1D8CF009"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1983166" w14:textId="36394662" w:rsidR="006B5F85" w:rsidRDefault="006B5F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6ABE269" w14:textId="42E147D6" w:rsidR="006B5F85" w:rsidRDefault="006B5F85" w:rsidP="00EB5E1A">
            <w:pPr>
              <w:pStyle w:val="TAL"/>
              <w:rPr>
                <w:rFonts w:ascii="Times New Roman" w:hAnsi="Times New Roman" w:cs="Arial"/>
                <w:sz w:val="16"/>
                <w:szCs w:val="16"/>
              </w:rPr>
            </w:pPr>
            <w:r>
              <w:rPr>
                <w:rFonts w:ascii="Times New Roman" w:hAnsi="Times New Roman" w:cs="Arial"/>
                <w:sz w:val="16"/>
                <w:szCs w:val="16"/>
              </w:rPr>
              <w:t>0544</w:t>
            </w:r>
          </w:p>
        </w:tc>
        <w:tc>
          <w:tcPr>
            <w:tcW w:w="283" w:type="dxa"/>
            <w:shd w:val="solid" w:color="FFFFFF" w:fill="auto"/>
          </w:tcPr>
          <w:p w14:paraId="5B198D24" w14:textId="578DA9EB" w:rsidR="006B5F85" w:rsidRDefault="006B5F85"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E48845A" w14:textId="70BC79A7" w:rsidR="006B5F85" w:rsidRDefault="006B5F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F0A6E93" w14:textId="09940158" w:rsidR="006B5F85" w:rsidRDefault="006B5F85" w:rsidP="00EB5E1A">
            <w:pPr>
              <w:pStyle w:val="TAL"/>
              <w:rPr>
                <w:rFonts w:ascii="Times New Roman" w:hAnsi="Times New Roman" w:cs="Arial"/>
                <w:sz w:val="16"/>
                <w:szCs w:val="16"/>
              </w:rPr>
            </w:pPr>
            <w:r>
              <w:rPr>
                <w:rFonts w:ascii="Times New Roman" w:hAnsi="Times New Roman" w:cs="Arial"/>
                <w:sz w:val="16"/>
                <w:szCs w:val="16"/>
              </w:rPr>
              <w:t>Resolving editor's note on source layer-2 ID setting by U2U relay UE in security procedures</w:t>
            </w:r>
          </w:p>
        </w:tc>
        <w:tc>
          <w:tcPr>
            <w:tcW w:w="708" w:type="dxa"/>
            <w:shd w:val="solid" w:color="FFFFFF" w:fill="auto"/>
          </w:tcPr>
          <w:p w14:paraId="0E40DD3D" w14:textId="0E04423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E16E849" w14:textId="001E388C"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DA095F" w14:textId="190D8A6C" w:rsidR="00622018" w:rsidRDefault="0062201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AA6349D" w14:textId="226C128D" w:rsidR="00622018" w:rsidRDefault="00622018" w:rsidP="00EB5E1A">
            <w:pPr>
              <w:pStyle w:val="TAL"/>
              <w:rPr>
                <w:rFonts w:ascii="Times New Roman" w:hAnsi="Times New Roman" w:cs="Arial"/>
                <w:sz w:val="16"/>
                <w:szCs w:val="16"/>
              </w:rPr>
            </w:pPr>
            <w:r>
              <w:rPr>
                <w:rFonts w:ascii="Times New Roman" w:hAnsi="Times New Roman" w:cs="Arial"/>
                <w:sz w:val="16"/>
                <w:szCs w:val="16"/>
              </w:rPr>
              <w:t>0546</w:t>
            </w:r>
          </w:p>
        </w:tc>
        <w:tc>
          <w:tcPr>
            <w:tcW w:w="283" w:type="dxa"/>
            <w:shd w:val="solid" w:color="FFFFFF" w:fill="auto"/>
          </w:tcPr>
          <w:p w14:paraId="153D403B" w14:textId="27106DD6" w:rsidR="00622018" w:rsidRDefault="00622018"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D5DF10" w14:textId="3C527EF6" w:rsidR="00622018" w:rsidRDefault="0062201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DB5B87" w14:textId="43DD8380" w:rsidR="00622018" w:rsidRDefault="00622018" w:rsidP="00EB5E1A">
            <w:pPr>
              <w:pStyle w:val="TAL"/>
              <w:rPr>
                <w:rFonts w:ascii="Times New Roman" w:hAnsi="Times New Roman" w:cs="Arial"/>
                <w:sz w:val="16"/>
                <w:szCs w:val="16"/>
              </w:rPr>
            </w:pPr>
            <w:r>
              <w:rPr>
                <w:rFonts w:ascii="Times New Roman" w:hAnsi="Times New Roman" w:cs="Arial"/>
                <w:sz w:val="16"/>
                <w:szCs w:val="16"/>
              </w:rPr>
              <w:t>Clarification on Layer-2 ID for UE-to-UE Relay Discovery with model B</w:t>
            </w:r>
          </w:p>
        </w:tc>
        <w:tc>
          <w:tcPr>
            <w:tcW w:w="708" w:type="dxa"/>
            <w:shd w:val="solid" w:color="FFFFFF" w:fill="auto"/>
          </w:tcPr>
          <w:p w14:paraId="16532768" w14:textId="240AA110"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F08F04A" w14:textId="76250C31"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54F726DD" w14:textId="63CA5925" w:rsidR="00D3085F" w:rsidRDefault="005C36B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89AE047" w14:textId="0651A5FF" w:rsidR="00D3085F" w:rsidRDefault="00D3085F" w:rsidP="00EB5E1A">
            <w:pPr>
              <w:pStyle w:val="TAL"/>
              <w:rPr>
                <w:rFonts w:ascii="Times New Roman" w:hAnsi="Times New Roman" w:cs="Arial"/>
                <w:sz w:val="16"/>
                <w:szCs w:val="16"/>
              </w:rPr>
            </w:pPr>
            <w:r>
              <w:rPr>
                <w:rFonts w:ascii="Times New Roman" w:hAnsi="Times New Roman" w:cs="Arial"/>
                <w:sz w:val="16"/>
                <w:szCs w:val="16"/>
              </w:rPr>
              <w:t>0533</w:t>
            </w:r>
          </w:p>
        </w:tc>
        <w:tc>
          <w:tcPr>
            <w:tcW w:w="283" w:type="dxa"/>
            <w:shd w:val="solid" w:color="FFFFFF" w:fill="auto"/>
          </w:tcPr>
          <w:p w14:paraId="589ABE29" w14:textId="0559D439" w:rsidR="00D3085F" w:rsidRDefault="00D3085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437E17D7" w14:textId="622F451A" w:rsidR="00D3085F" w:rsidRDefault="00D3085F"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576570FD" w14:textId="4A7AF1B4" w:rsidR="00D3085F" w:rsidRDefault="00D3085F" w:rsidP="00EB5E1A">
            <w:pPr>
              <w:pStyle w:val="TAL"/>
              <w:rPr>
                <w:rFonts w:ascii="Times New Roman" w:hAnsi="Times New Roman" w:cs="Arial"/>
                <w:sz w:val="16"/>
                <w:szCs w:val="16"/>
              </w:rPr>
            </w:pPr>
            <w:r>
              <w:rPr>
                <w:rFonts w:ascii="Times New Roman" w:hAnsi="Times New Roman" w:cs="Arial"/>
                <w:sz w:val="16"/>
                <w:szCs w:val="16"/>
              </w:rPr>
              <w:t>Update direct discovery set for U2U relay discovery</w:t>
            </w:r>
          </w:p>
        </w:tc>
        <w:tc>
          <w:tcPr>
            <w:tcW w:w="708" w:type="dxa"/>
            <w:shd w:val="solid" w:color="FFFFFF" w:fill="auto"/>
          </w:tcPr>
          <w:p w14:paraId="69AC8A9A" w14:textId="69975883"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A070366" w14:textId="61F6337A"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A1A467C" w14:textId="74AE9757" w:rsidR="00A03030" w:rsidRDefault="00A03030"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D0EC223" w14:textId="3D21C15D" w:rsidR="00A03030" w:rsidRDefault="00A03030" w:rsidP="00EB5E1A">
            <w:pPr>
              <w:pStyle w:val="TAL"/>
              <w:rPr>
                <w:rFonts w:ascii="Times New Roman" w:hAnsi="Times New Roman" w:cs="Arial"/>
                <w:sz w:val="16"/>
                <w:szCs w:val="16"/>
              </w:rPr>
            </w:pPr>
            <w:r>
              <w:rPr>
                <w:rFonts w:ascii="Times New Roman" w:hAnsi="Times New Roman" w:cs="Arial"/>
                <w:sz w:val="16"/>
                <w:szCs w:val="16"/>
              </w:rPr>
              <w:t>0508</w:t>
            </w:r>
          </w:p>
        </w:tc>
        <w:tc>
          <w:tcPr>
            <w:tcW w:w="283" w:type="dxa"/>
            <w:shd w:val="solid" w:color="FFFFFF" w:fill="auto"/>
          </w:tcPr>
          <w:p w14:paraId="4A3A904E" w14:textId="5303D1CB" w:rsidR="00A03030" w:rsidRDefault="00A03030"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43BEE723" w14:textId="54943DC0" w:rsidR="00A03030" w:rsidRDefault="00A0303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0DB60BA6" w14:textId="5611C2E5" w:rsidR="00A03030" w:rsidRDefault="00A03030" w:rsidP="00EB5E1A">
            <w:pPr>
              <w:pStyle w:val="TAL"/>
              <w:rPr>
                <w:rFonts w:ascii="Times New Roman" w:hAnsi="Times New Roman" w:cs="Arial"/>
                <w:sz w:val="16"/>
                <w:szCs w:val="16"/>
              </w:rPr>
            </w:pPr>
            <w:r>
              <w:rPr>
                <w:rFonts w:ascii="Times New Roman" w:hAnsi="Times New Roman" w:cs="Arial"/>
                <w:sz w:val="16"/>
                <w:szCs w:val="16"/>
              </w:rPr>
              <w:t>Announce prohibited indication handling at UE-to-UE relay</w:t>
            </w:r>
          </w:p>
        </w:tc>
        <w:tc>
          <w:tcPr>
            <w:tcW w:w="708" w:type="dxa"/>
            <w:shd w:val="solid" w:color="FFFFFF" w:fill="auto"/>
          </w:tcPr>
          <w:p w14:paraId="1BE9A24B" w14:textId="026EA45C"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D77E76E" w14:textId="6711C036"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BF61C3C" w14:textId="7A0C61C8" w:rsidR="00B765B9" w:rsidRDefault="00B765B9"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A60942" w14:textId="2F07C025" w:rsidR="00B765B9" w:rsidRDefault="00B765B9" w:rsidP="00EB5E1A">
            <w:pPr>
              <w:pStyle w:val="TAL"/>
              <w:rPr>
                <w:rFonts w:ascii="Times New Roman" w:hAnsi="Times New Roman" w:cs="Arial"/>
                <w:sz w:val="16"/>
                <w:szCs w:val="16"/>
              </w:rPr>
            </w:pPr>
            <w:r>
              <w:rPr>
                <w:rFonts w:ascii="Times New Roman" w:hAnsi="Times New Roman" w:cs="Arial"/>
                <w:sz w:val="16"/>
                <w:szCs w:val="16"/>
              </w:rPr>
              <w:t>0514</w:t>
            </w:r>
          </w:p>
        </w:tc>
        <w:tc>
          <w:tcPr>
            <w:tcW w:w="283" w:type="dxa"/>
            <w:shd w:val="solid" w:color="FFFFFF" w:fill="auto"/>
          </w:tcPr>
          <w:p w14:paraId="6BBDEC2F" w14:textId="57630DD4" w:rsidR="00B765B9" w:rsidRDefault="00B765B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01AC4A7" w14:textId="0E16554F" w:rsidR="00B765B9" w:rsidRDefault="00B765B9"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DF724FE" w14:textId="09D382A2" w:rsidR="00B765B9" w:rsidRDefault="00B765B9" w:rsidP="00EB5E1A">
            <w:pPr>
              <w:pStyle w:val="TAL"/>
              <w:rPr>
                <w:rFonts w:ascii="Times New Roman" w:hAnsi="Times New Roman" w:cs="Arial"/>
                <w:sz w:val="16"/>
                <w:szCs w:val="16"/>
              </w:rPr>
            </w:pPr>
            <w:r>
              <w:rPr>
                <w:rFonts w:ascii="Times New Roman" w:hAnsi="Times New Roman" w:cs="Arial"/>
                <w:sz w:val="16"/>
                <w:szCs w:val="16"/>
              </w:rPr>
              <w:t>PC3a and PC8 coding for U2U discovery security parameters</w:t>
            </w:r>
          </w:p>
        </w:tc>
        <w:tc>
          <w:tcPr>
            <w:tcW w:w="708" w:type="dxa"/>
            <w:shd w:val="solid" w:color="FFFFFF" w:fill="auto"/>
          </w:tcPr>
          <w:p w14:paraId="1D52F486" w14:textId="1247268B"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610B606" w14:textId="70DF703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A23B7F5" w14:textId="3FC0F2FA" w:rsidR="00AE5B6C" w:rsidRDefault="00AE5B6C"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754F92F" w14:textId="46E053D5" w:rsidR="00AE5B6C" w:rsidRDefault="00AE5B6C" w:rsidP="00EB5E1A">
            <w:pPr>
              <w:pStyle w:val="TAL"/>
              <w:rPr>
                <w:rFonts w:ascii="Times New Roman" w:hAnsi="Times New Roman" w:cs="Arial"/>
                <w:sz w:val="16"/>
                <w:szCs w:val="16"/>
              </w:rPr>
            </w:pPr>
            <w:r>
              <w:rPr>
                <w:rFonts w:ascii="Times New Roman" w:hAnsi="Times New Roman" w:cs="Arial"/>
                <w:sz w:val="16"/>
                <w:szCs w:val="16"/>
              </w:rPr>
              <w:t>0539</w:t>
            </w:r>
          </w:p>
        </w:tc>
        <w:tc>
          <w:tcPr>
            <w:tcW w:w="283" w:type="dxa"/>
            <w:shd w:val="solid" w:color="FFFFFF" w:fill="auto"/>
          </w:tcPr>
          <w:p w14:paraId="41E86F58" w14:textId="26FCDD3C" w:rsidR="00AE5B6C" w:rsidRDefault="00AE5B6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D0452B2" w14:textId="4DC00BE1" w:rsidR="00AE5B6C" w:rsidRDefault="00AE5B6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9E53454" w14:textId="5B94A2B5" w:rsidR="00AE5B6C" w:rsidRDefault="00AE5B6C" w:rsidP="00EB5E1A">
            <w:pPr>
              <w:pStyle w:val="TAL"/>
              <w:rPr>
                <w:rFonts w:ascii="Times New Roman" w:hAnsi="Times New Roman" w:cs="Arial"/>
                <w:sz w:val="16"/>
                <w:szCs w:val="16"/>
              </w:rPr>
            </w:pPr>
            <w:r>
              <w:rPr>
                <w:rFonts w:ascii="Times New Roman" w:hAnsi="Times New Roman" w:cs="Arial"/>
                <w:sz w:val="16"/>
                <w:szCs w:val="16"/>
              </w:rPr>
              <w:t>Clarification to U2U relay communication</w:t>
            </w:r>
          </w:p>
        </w:tc>
        <w:tc>
          <w:tcPr>
            <w:tcW w:w="708" w:type="dxa"/>
            <w:shd w:val="solid" w:color="FFFFFF" w:fill="auto"/>
          </w:tcPr>
          <w:p w14:paraId="69156729" w14:textId="7032F02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D14CF89" w14:textId="6F65D6AF"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26A9FC7" w14:textId="4B97F333" w:rsidR="00913ED1" w:rsidRDefault="0009226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804313" w14:textId="30E9F71A" w:rsidR="00913ED1" w:rsidRDefault="00913ED1" w:rsidP="00EB5E1A">
            <w:pPr>
              <w:pStyle w:val="TAL"/>
              <w:rPr>
                <w:rFonts w:ascii="Times New Roman" w:hAnsi="Times New Roman" w:cs="Arial"/>
                <w:sz w:val="16"/>
                <w:szCs w:val="16"/>
              </w:rPr>
            </w:pPr>
            <w:r>
              <w:rPr>
                <w:rFonts w:ascii="Times New Roman" w:hAnsi="Times New Roman" w:cs="Arial"/>
                <w:sz w:val="16"/>
                <w:szCs w:val="16"/>
              </w:rPr>
              <w:t>0529</w:t>
            </w:r>
          </w:p>
        </w:tc>
        <w:tc>
          <w:tcPr>
            <w:tcW w:w="283" w:type="dxa"/>
            <w:shd w:val="solid" w:color="FFFFFF" w:fill="auto"/>
          </w:tcPr>
          <w:p w14:paraId="069A0913" w14:textId="1AB98048" w:rsidR="00913ED1" w:rsidRDefault="00913ED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E5AC7DC" w14:textId="597B09D8" w:rsidR="00913ED1" w:rsidRDefault="00913ED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BB23855" w14:textId="60358C71" w:rsidR="00913ED1" w:rsidRDefault="00913ED1" w:rsidP="00EB5E1A">
            <w:pPr>
              <w:pStyle w:val="TAL"/>
              <w:rPr>
                <w:rFonts w:ascii="Times New Roman" w:hAnsi="Times New Roman" w:cs="Arial"/>
                <w:sz w:val="16"/>
                <w:szCs w:val="16"/>
              </w:rPr>
            </w:pPr>
            <w:r>
              <w:rPr>
                <w:rFonts w:ascii="Times New Roman" w:hAnsi="Times New Roman"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0535E03" w14:textId="6C9E8A63"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94A89DB" w14:textId="016F447C" w:rsidR="003F51CD" w:rsidRDefault="003F51CD"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977E8F" w14:textId="192FEC1B" w:rsidR="003F51CD" w:rsidRDefault="003F51CD" w:rsidP="00EB5E1A">
            <w:pPr>
              <w:pStyle w:val="TAL"/>
              <w:rPr>
                <w:rFonts w:ascii="Times New Roman" w:hAnsi="Times New Roman" w:cs="Arial"/>
                <w:sz w:val="16"/>
                <w:szCs w:val="16"/>
              </w:rPr>
            </w:pPr>
            <w:r>
              <w:rPr>
                <w:rFonts w:ascii="Times New Roman" w:hAnsi="Times New Roman" w:cs="Arial"/>
                <w:sz w:val="16"/>
                <w:szCs w:val="16"/>
              </w:rPr>
              <w:t>0540</w:t>
            </w:r>
          </w:p>
        </w:tc>
        <w:tc>
          <w:tcPr>
            <w:tcW w:w="283" w:type="dxa"/>
            <w:shd w:val="solid" w:color="FFFFFF" w:fill="auto"/>
          </w:tcPr>
          <w:p w14:paraId="3DDF1249" w14:textId="5E819043" w:rsidR="003F51CD" w:rsidRDefault="003F51CD"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1CD484C" w14:textId="2B884CFB" w:rsidR="003F51CD" w:rsidRDefault="003F51C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B5B53EB" w14:textId="26FE0F94" w:rsidR="003F51CD" w:rsidRDefault="003F51CD" w:rsidP="00EB5E1A">
            <w:pPr>
              <w:pStyle w:val="TAL"/>
              <w:rPr>
                <w:rFonts w:ascii="Times New Roman" w:hAnsi="Times New Roman" w:cs="Arial"/>
                <w:sz w:val="16"/>
                <w:szCs w:val="16"/>
              </w:rPr>
            </w:pPr>
            <w:r>
              <w:rPr>
                <w:rFonts w:ascii="Times New Roman" w:hAnsi="Times New Roman" w:cs="Arial"/>
                <w:sz w:val="16"/>
                <w:szCs w:val="16"/>
              </w:rPr>
              <w:t>Clarifications on ProSe UE to UE relay update</w:t>
            </w:r>
          </w:p>
        </w:tc>
        <w:tc>
          <w:tcPr>
            <w:tcW w:w="708" w:type="dxa"/>
            <w:shd w:val="solid" w:color="FFFFFF" w:fill="auto"/>
          </w:tcPr>
          <w:p w14:paraId="69AF1CB6" w14:textId="7BA864CC"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3D2A1D9" w14:textId="16558676"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97ADF7" w14:textId="54ACADC0" w:rsidR="00CA51FE" w:rsidRDefault="00CA51F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F9B60B" w14:textId="6A1429BE" w:rsidR="00CA51FE" w:rsidRDefault="00CA51FE" w:rsidP="00EB5E1A">
            <w:pPr>
              <w:pStyle w:val="TAL"/>
              <w:rPr>
                <w:rFonts w:ascii="Times New Roman" w:hAnsi="Times New Roman" w:cs="Arial"/>
                <w:sz w:val="16"/>
                <w:szCs w:val="16"/>
              </w:rPr>
            </w:pPr>
            <w:r>
              <w:rPr>
                <w:rFonts w:ascii="Times New Roman" w:hAnsi="Times New Roman" w:cs="Arial"/>
                <w:sz w:val="16"/>
                <w:szCs w:val="16"/>
              </w:rPr>
              <w:t>0541</w:t>
            </w:r>
          </w:p>
        </w:tc>
        <w:tc>
          <w:tcPr>
            <w:tcW w:w="283" w:type="dxa"/>
            <w:shd w:val="solid" w:color="FFFFFF" w:fill="auto"/>
          </w:tcPr>
          <w:p w14:paraId="39C9B19E" w14:textId="229245CD" w:rsidR="00CA51FE" w:rsidRDefault="00CA51F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9AFCA47" w14:textId="608C92E7" w:rsidR="00CA51FE" w:rsidRDefault="00CA51FE"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7EFAB08" w14:textId="0BEC820F" w:rsidR="00CA51FE" w:rsidRDefault="00CA51FE" w:rsidP="00EB5E1A">
            <w:pPr>
              <w:pStyle w:val="TAL"/>
              <w:rPr>
                <w:rFonts w:ascii="Times New Roman" w:hAnsi="Times New Roman" w:cs="Arial"/>
                <w:sz w:val="16"/>
                <w:szCs w:val="16"/>
              </w:rPr>
            </w:pPr>
            <w:r>
              <w:rPr>
                <w:rFonts w:ascii="Times New Roman" w:hAnsi="Times New Roman" w:cs="Arial"/>
                <w:sz w:val="16"/>
                <w:szCs w:val="16"/>
              </w:rPr>
              <w:t>Clarification on 5G ProSe direct link identifier update for U2U relay</w:t>
            </w:r>
          </w:p>
        </w:tc>
        <w:tc>
          <w:tcPr>
            <w:tcW w:w="708" w:type="dxa"/>
            <w:shd w:val="solid" w:color="FFFFFF" w:fill="auto"/>
          </w:tcPr>
          <w:p w14:paraId="00813650" w14:textId="0B4640A2"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959AD0F" w14:textId="4615B001"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0510CBD" w14:textId="40F54DE5" w:rsidR="00790657" w:rsidRDefault="0079065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06284E7" w14:textId="490DEF27" w:rsidR="00790657" w:rsidRDefault="00790657" w:rsidP="00EB5E1A">
            <w:pPr>
              <w:pStyle w:val="TAL"/>
              <w:rPr>
                <w:rFonts w:ascii="Times New Roman" w:hAnsi="Times New Roman" w:cs="Arial"/>
                <w:sz w:val="16"/>
                <w:szCs w:val="16"/>
              </w:rPr>
            </w:pPr>
            <w:r>
              <w:rPr>
                <w:rFonts w:ascii="Times New Roman" w:hAnsi="Times New Roman" w:cs="Arial"/>
                <w:sz w:val="16"/>
                <w:szCs w:val="16"/>
              </w:rPr>
              <w:t>0519</w:t>
            </w:r>
          </w:p>
        </w:tc>
        <w:tc>
          <w:tcPr>
            <w:tcW w:w="283" w:type="dxa"/>
            <w:shd w:val="solid" w:color="FFFFFF" w:fill="auto"/>
          </w:tcPr>
          <w:p w14:paraId="4E916E61" w14:textId="369C8E60" w:rsidR="00790657" w:rsidRDefault="0079065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C445E9F" w14:textId="2F0EBF3C" w:rsidR="00790657" w:rsidRDefault="0079065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5EEDC5F" w14:textId="63CB29C6" w:rsidR="00790657" w:rsidRDefault="00790657" w:rsidP="00EB5E1A">
            <w:pPr>
              <w:pStyle w:val="TAL"/>
              <w:rPr>
                <w:rFonts w:ascii="Times New Roman" w:hAnsi="Times New Roman" w:cs="Arial"/>
                <w:sz w:val="16"/>
                <w:szCs w:val="16"/>
              </w:rPr>
            </w:pPr>
            <w:r>
              <w:rPr>
                <w:rFonts w:ascii="Times New Roman" w:hAnsi="Times New Roman" w:cs="Arial"/>
                <w:sz w:val="16"/>
                <w:szCs w:val="16"/>
              </w:rPr>
              <w:t>Ethernet traffic - resolution of editor's note</w:t>
            </w:r>
          </w:p>
        </w:tc>
        <w:tc>
          <w:tcPr>
            <w:tcW w:w="708" w:type="dxa"/>
            <w:shd w:val="solid" w:color="FFFFFF" w:fill="auto"/>
          </w:tcPr>
          <w:p w14:paraId="5788DD7C" w14:textId="040E8DFD"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0B3279F" w14:textId="57F1E8C2"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403E8C9" w14:textId="29B64303" w:rsidR="00EC5A25" w:rsidRDefault="00EC5A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50641B0" w14:textId="14402A4B" w:rsidR="00EC5A25" w:rsidRDefault="00EC5A25" w:rsidP="00EB5E1A">
            <w:pPr>
              <w:pStyle w:val="TAL"/>
              <w:rPr>
                <w:rFonts w:ascii="Times New Roman" w:hAnsi="Times New Roman" w:cs="Arial"/>
                <w:sz w:val="16"/>
                <w:szCs w:val="16"/>
              </w:rPr>
            </w:pPr>
            <w:r>
              <w:rPr>
                <w:rFonts w:ascii="Times New Roman" w:hAnsi="Times New Roman" w:cs="Arial"/>
                <w:sz w:val="16"/>
                <w:szCs w:val="16"/>
              </w:rPr>
              <w:t>0517</w:t>
            </w:r>
          </w:p>
        </w:tc>
        <w:tc>
          <w:tcPr>
            <w:tcW w:w="283" w:type="dxa"/>
            <w:shd w:val="solid" w:color="FFFFFF" w:fill="auto"/>
          </w:tcPr>
          <w:p w14:paraId="2C12A82C" w14:textId="40504A63" w:rsidR="00EC5A25" w:rsidRDefault="00EC5A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2CA7267" w14:textId="49807D0A" w:rsidR="00EC5A25" w:rsidRDefault="00EC5A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B93D222" w14:textId="5AEE8DF5" w:rsidR="00EC5A25" w:rsidRDefault="00EC5A25" w:rsidP="00EB5E1A">
            <w:pPr>
              <w:pStyle w:val="TAL"/>
              <w:rPr>
                <w:rFonts w:ascii="Times New Roman" w:hAnsi="Times New Roman" w:cs="Arial"/>
                <w:sz w:val="16"/>
                <w:szCs w:val="16"/>
              </w:rPr>
            </w:pPr>
            <w:r>
              <w:rPr>
                <w:rFonts w:ascii="Times New Roman" w:hAnsi="Times New Roman" w:cs="Arial"/>
                <w:sz w:val="16"/>
                <w:szCs w:val="16"/>
              </w:rPr>
              <w:t>Link establishment request from the U2U relay UE for security</w:t>
            </w:r>
          </w:p>
        </w:tc>
        <w:tc>
          <w:tcPr>
            <w:tcW w:w="708" w:type="dxa"/>
            <w:shd w:val="solid" w:color="FFFFFF" w:fill="auto"/>
          </w:tcPr>
          <w:p w14:paraId="40F1075E" w14:textId="24AFDF59"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BE99C3B" w14:textId="24002A11"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C1B43CB" w14:textId="523FD828" w:rsidR="00070225" w:rsidRDefault="000702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D04C412" w14:textId="41F1C4EE" w:rsidR="00070225" w:rsidRDefault="00070225" w:rsidP="00EB5E1A">
            <w:pPr>
              <w:pStyle w:val="TAL"/>
              <w:rPr>
                <w:rFonts w:ascii="Times New Roman" w:hAnsi="Times New Roman" w:cs="Arial"/>
                <w:sz w:val="16"/>
                <w:szCs w:val="16"/>
              </w:rPr>
            </w:pPr>
            <w:r>
              <w:rPr>
                <w:rFonts w:ascii="Times New Roman" w:hAnsi="Times New Roman" w:cs="Arial"/>
                <w:sz w:val="16"/>
                <w:szCs w:val="16"/>
              </w:rPr>
              <w:t>0504</w:t>
            </w:r>
          </w:p>
        </w:tc>
        <w:tc>
          <w:tcPr>
            <w:tcW w:w="283" w:type="dxa"/>
            <w:shd w:val="solid" w:color="FFFFFF" w:fill="auto"/>
          </w:tcPr>
          <w:p w14:paraId="6AE2D428" w14:textId="24DA1AA1" w:rsidR="00070225" w:rsidRDefault="000702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AF1F8D8" w14:textId="2DF25A54" w:rsidR="00070225" w:rsidRDefault="000702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FE4491D" w14:textId="24535840" w:rsidR="00070225" w:rsidRDefault="00070225" w:rsidP="00EB5E1A">
            <w:pPr>
              <w:pStyle w:val="TAL"/>
              <w:rPr>
                <w:rFonts w:ascii="Times New Roman" w:hAnsi="Times New Roman" w:cs="Arial"/>
                <w:sz w:val="16"/>
                <w:szCs w:val="16"/>
              </w:rPr>
            </w:pPr>
            <w:r>
              <w:rPr>
                <w:rFonts w:ascii="Times New Roman" w:hAnsi="Times New Roman" w:cs="Arial"/>
                <w:sz w:val="16"/>
                <w:szCs w:val="16"/>
              </w:rPr>
              <w:t>Corrections on ProSe Direct Link Modificaiton for Layer 2 UE-to-UE Relay</w:t>
            </w:r>
          </w:p>
        </w:tc>
        <w:tc>
          <w:tcPr>
            <w:tcW w:w="708" w:type="dxa"/>
            <w:shd w:val="solid" w:color="FFFFFF" w:fill="auto"/>
          </w:tcPr>
          <w:p w14:paraId="03D5C4CA" w14:textId="758DC977"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8DF4FDD" w14:textId="65F9EFEC"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A07A009" w14:textId="4A0B7E79" w:rsidR="00752C1A" w:rsidRDefault="00752C1A"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1934F70" w14:textId="4F150CD4" w:rsidR="00752C1A" w:rsidRDefault="00752C1A" w:rsidP="00EB5E1A">
            <w:pPr>
              <w:pStyle w:val="TAL"/>
              <w:rPr>
                <w:rFonts w:ascii="Times New Roman" w:hAnsi="Times New Roman" w:cs="Arial"/>
                <w:sz w:val="16"/>
                <w:szCs w:val="16"/>
              </w:rPr>
            </w:pPr>
            <w:r>
              <w:rPr>
                <w:rFonts w:ascii="Times New Roman" w:hAnsi="Times New Roman" w:cs="Arial"/>
                <w:sz w:val="16"/>
                <w:szCs w:val="16"/>
              </w:rPr>
              <w:t>0542</w:t>
            </w:r>
          </w:p>
        </w:tc>
        <w:tc>
          <w:tcPr>
            <w:tcW w:w="283" w:type="dxa"/>
            <w:shd w:val="solid" w:color="FFFFFF" w:fill="auto"/>
          </w:tcPr>
          <w:p w14:paraId="2B5B512F" w14:textId="181043AD" w:rsidR="00752C1A" w:rsidRDefault="00752C1A"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463537" w14:textId="0CD081D4" w:rsidR="00752C1A" w:rsidRDefault="00752C1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5746136" w14:textId="3651E07B" w:rsidR="00752C1A" w:rsidRDefault="00752C1A" w:rsidP="00EB5E1A">
            <w:pPr>
              <w:pStyle w:val="TAL"/>
              <w:rPr>
                <w:rFonts w:ascii="Times New Roman" w:hAnsi="Times New Roman" w:cs="Arial"/>
                <w:sz w:val="16"/>
                <w:szCs w:val="16"/>
              </w:rPr>
            </w:pPr>
            <w:r>
              <w:rPr>
                <w:rFonts w:ascii="Times New Roman" w:hAnsi="Times New Roman" w:cs="Arial"/>
                <w:sz w:val="16"/>
                <w:szCs w:val="16"/>
              </w:rPr>
              <w:t>Clarification on 5G ProSe UE-to-UE relay direct link security establishment procedure</w:t>
            </w:r>
          </w:p>
        </w:tc>
        <w:tc>
          <w:tcPr>
            <w:tcW w:w="708" w:type="dxa"/>
            <w:shd w:val="solid" w:color="FFFFFF" w:fill="auto"/>
          </w:tcPr>
          <w:p w14:paraId="1CC2337B" w14:textId="6EDAD6FF"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D667013" w14:textId="460235E7"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DE68031" w14:textId="7BD7D0EA" w:rsidR="000A0672" w:rsidRDefault="000A0672"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5ED091DE" w14:textId="1763691E" w:rsidR="000A0672" w:rsidRDefault="000A0672" w:rsidP="00EB5E1A">
            <w:pPr>
              <w:pStyle w:val="TAL"/>
              <w:rPr>
                <w:rFonts w:ascii="Times New Roman" w:hAnsi="Times New Roman" w:cs="Arial"/>
                <w:sz w:val="16"/>
                <w:szCs w:val="16"/>
              </w:rPr>
            </w:pPr>
            <w:r>
              <w:rPr>
                <w:rFonts w:ascii="Times New Roman" w:hAnsi="Times New Roman" w:cs="Arial"/>
                <w:sz w:val="16"/>
                <w:szCs w:val="16"/>
              </w:rPr>
              <w:t>0543</w:t>
            </w:r>
          </w:p>
        </w:tc>
        <w:tc>
          <w:tcPr>
            <w:tcW w:w="283" w:type="dxa"/>
            <w:shd w:val="solid" w:color="FFFFFF" w:fill="auto"/>
          </w:tcPr>
          <w:p w14:paraId="0278E917" w14:textId="2B972A7A" w:rsidR="000A0672" w:rsidRDefault="000A0672"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392B8FF" w14:textId="27A090EB" w:rsidR="000A0672" w:rsidRDefault="000A0672"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ECFFDD5" w14:textId="000AAD11" w:rsidR="000A0672" w:rsidRDefault="000A0672" w:rsidP="00EB5E1A">
            <w:pPr>
              <w:pStyle w:val="TAL"/>
              <w:rPr>
                <w:rFonts w:ascii="Times New Roman" w:hAnsi="Times New Roman" w:cs="Arial"/>
                <w:sz w:val="16"/>
                <w:szCs w:val="16"/>
              </w:rPr>
            </w:pPr>
            <w:r>
              <w:rPr>
                <w:rFonts w:ascii="Times New Roman" w:hAnsi="Times New Roman" w:cs="Arial"/>
                <w:sz w:val="16"/>
                <w:szCs w:val="16"/>
              </w:rPr>
              <w:t>Message definitions for U2U relay direct link security establishment procedure</w:t>
            </w:r>
          </w:p>
        </w:tc>
        <w:tc>
          <w:tcPr>
            <w:tcW w:w="708" w:type="dxa"/>
            <w:shd w:val="solid" w:color="FFFFFF" w:fill="auto"/>
          </w:tcPr>
          <w:p w14:paraId="6C49B436" w14:textId="0B620053"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13E495D" w14:textId="0328C85E"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D9156B8" w14:textId="7A2CE994" w:rsidR="00C61F41" w:rsidRDefault="00332F4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BB893D5" w14:textId="20B377F0" w:rsidR="00C61F41" w:rsidRDefault="00C61F41" w:rsidP="00EB5E1A">
            <w:pPr>
              <w:pStyle w:val="TAL"/>
              <w:rPr>
                <w:rFonts w:ascii="Times New Roman" w:hAnsi="Times New Roman" w:cs="Arial"/>
                <w:sz w:val="16"/>
                <w:szCs w:val="16"/>
              </w:rPr>
            </w:pPr>
            <w:r>
              <w:rPr>
                <w:rFonts w:ascii="Times New Roman" w:hAnsi="Times New Roman" w:cs="Arial"/>
                <w:sz w:val="16"/>
                <w:szCs w:val="16"/>
              </w:rPr>
              <w:t>0513</w:t>
            </w:r>
          </w:p>
        </w:tc>
        <w:tc>
          <w:tcPr>
            <w:tcW w:w="283" w:type="dxa"/>
            <w:shd w:val="solid" w:color="FFFFFF" w:fill="auto"/>
          </w:tcPr>
          <w:p w14:paraId="330C14B1" w14:textId="77F1FFF5" w:rsidR="00C61F41" w:rsidRDefault="00C61F4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1829A9F" w14:textId="44CF0597" w:rsidR="00C61F41" w:rsidRDefault="00C61F4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A72BB2D" w14:textId="43F02DDB" w:rsidR="00C61F41" w:rsidRDefault="00C61F41" w:rsidP="00EB5E1A">
            <w:pPr>
              <w:pStyle w:val="TAL"/>
              <w:rPr>
                <w:rFonts w:ascii="Times New Roman" w:hAnsi="Times New Roman" w:cs="Arial"/>
                <w:sz w:val="16"/>
                <w:szCs w:val="16"/>
              </w:rPr>
            </w:pPr>
            <w:r>
              <w:rPr>
                <w:rFonts w:ascii="Times New Roman" w:hAnsi="Times New Roman" w:cs="Arial"/>
                <w:sz w:val="16"/>
                <w:szCs w:val="16"/>
              </w:rPr>
              <w:t>Message type, CV and timers</w:t>
            </w:r>
          </w:p>
        </w:tc>
        <w:tc>
          <w:tcPr>
            <w:tcW w:w="708" w:type="dxa"/>
            <w:shd w:val="solid" w:color="FFFFFF" w:fill="auto"/>
          </w:tcPr>
          <w:p w14:paraId="5E837919" w14:textId="4BF4D4F6"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D4234C7" w14:textId="5AFC959E"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EF7A7B" w14:textId="51663C5D" w:rsidR="0095378E" w:rsidRDefault="0095378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13A7F65" w14:textId="1344DE28" w:rsidR="0095378E" w:rsidRDefault="0095378E" w:rsidP="00EB5E1A">
            <w:pPr>
              <w:pStyle w:val="TAL"/>
              <w:rPr>
                <w:rFonts w:ascii="Times New Roman" w:hAnsi="Times New Roman" w:cs="Arial"/>
                <w:sz w:val="16"/>
                <w:szCs w:val="16"/>
              </w:rPr>
            </w:pPr>
            <w:r>
              <w:rPr>
                <w:rFonts w:ascii="Times New Roman" w:hAnsi="Times New Roman" w:cs="Arial"/>
                <w:sz w:val="16"/>
                <w:szCs w:val="16"/>
              </w:rPr>
              <w:t>0510</w:t>
            </w:r>
          </w:p>
        </w:tc>
        <w:tc>
          <w:tcPr>
            <w:tcW w:w="283" w:type="dxa"/>
            <w:shd w:val="solid" w:color="FFFFFF" w:fill="auto"/>
          </w:tcPr>
          <w:p w14:paraId="6C36472A" w14:textId="392FBC44" w:rsidR="0095378E" w:rsidRDefault="0095378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5511A9" w14:textId="59B1C90D" w:rsidR="0095378E" w:rsidRDefault="0095378E"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F9386E4" w14:textId="0B6748F7" w:rsidR="0095378E" w:rsidRDefault="0095378E" w:rsidP="00EB5E1A">
            <w:pPr>
              <w:pStyle w:val="TAL"/>
              <w:rPr>
                <w:rFonts w:ascii="Times New Roman" w:hAnsi="Times New Roman" w:cs="Arial"/>
                <w:sz w:val="16"/>
                <w:szCs w:val="16"/>
              </w:rPr>
            </w:pPr>
            <w:r>
              <w:rPr>
                <w:rFonts w:ascii="Times New Roman" w:hAnsi="Times New Roman" w:cs="Arial"/>
                <w:sz w:val="16"/>
                <w:szCs w:val="16"/>
              </w:rPr>
              <w:t>Unsupported security procedure rejection messages</w:t>
            </w:r>
          </w:p>
        </w:tc>
        <w:tc>
          <w:tcPr>
            <w:tcW w:w="708" w:type="dxa"/>
            <w:shd w:val="solid" w:color="FFFFFF" w:fill="auto"/>
          </w:tcPr>
          <w:p w14:paraId="69AAB477" w14:textId="11991D9B"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99AA225" w14:textId="2E0EAF1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C4B480C" w14:textId="121A790B" w:rsidR="000477E1" w:rsidRDefault="000477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F17CFB2" w14:textId="4EE5D91B" w:rsidR="000477E1" w:rsidRDefault="000477E1" w:rsidP="00EB5E1A">
            <w:pPr>
              <w:pStyle w:val="TAL"/>
              <w:rPr>
                <w:rFonts w:ascii="Times New Roman" w:hAnsi="Times New Roman" w:cs="Arial"/>
                <w:sz w:val="16"/>
                <w:szCs w:val="16"/>
              </w:rPr>
            </w:pPr>
            <w:r>
              <w:rPr>
                <w:rFonts w:ascii="Times New Roman" w:hAnsi="Times New Roman" w:cs="Arial"/>
                <w:sz w:val="16"/>
                <w:szCs w:val="16"/>
              </w:rPr>
              <w:t>0523</w:t>
            </w:r>
          </w:p>
        </w:tc>
        <w:tc>
          <w:tcPr>
            <w:tcW w:w="283" w:type="dxa"/>
            <w:shd w:val="solid" w:color="FFFFFF" w:fill="auto"/>
          </w:tcPr>
          <w:p w14:paraId="4F87C99D" w14:textId="7B60404B" w:rsidR="000477E1" w:rsidRDefault="000477E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74E5FE2" w14:textId="7F98FE6D" w:rsidR="000477E1" w:rsidRDefault="000477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4C11E66" w14:textId="5C2DD694" w:rsidR="000477E1" w:rsidRDefault="000477E1" w:rsidP="00EB5E1A">
            <w:pPr>
              <w:pStyle w:val="TAL"/>
              <w:rPr>
                <w:rFonts w:ascii="Times New Roman" w:hAnsi="Times New Roman" w:cs="Arial"/>
                <w:sz w:val="16"/>
                <w:szCs w:val="16"/>
              </w:rPr>
            </w:pPr>
            <w:r>
              <w:rPr>
                <w:rFonts w:ascii="Times New Roman" w:hAnsi="Times New Roman" w:cs="Arial"/>
                <w:sz w:val="16"/>
                <w:szCs w:val="16"/>
              </w:rPr>
              <w:t>Rejection scenarios from the 5G ProSe UE-to-UE relay UE when it is not in network coverage</w:t>
            </w:r>
          </w:p>
        </w:tc>
        <w:tc>
          <w:tcPr>
            <w:tcW w:w="708" w:type="dxa"/>
            <w:shd w:val="solid" w:color="FFFFFF" w:fill="auto"/>
          </w:tcPr>
          <w:p w14:paraId="7FB7D27E" w14:textId="19366755"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DCCB640" w14:textId="124B363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178A44C" w14:textId="67AB12DF" w:rsidR="00EF7A86" w:rsidRDefault="00EF7A8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C43B293" w14:textId="239FAF9F" w:rsidR="00EF7A86" w:rsidRDefault="00EF7A86" w:rsidP="00EB5E1A">
            <w:pPr>
              <w:pStyle w:val="TAL"/>
              <w:rPr>
                <w:rFonts w:ascii="Times New Roman" w:hAnsi="Times New Roman" w:cs="Arial"/>
                <w:sz w:val="16"/>
                <w:szCs w:val="16"/>
              </w:rPr>
            </w:pPr>
            <w:r>
              <w:rPr>
                <w:rFonts w:ascii="Times New Roman" w:hAnsi="Times New Roman" w:cs="Arial"/>
                <w:sz w:val="16"/>
                <w:szCs w:val="16"/>
              </w:rPr>
              <w:t>0532</w:t>
            </w:r>
          </w:p>
        </w:tc>
        <w:tc>
          <w:tcPr>
            <w:tcW w:w="283" w:type="dxa"/>
            <w:shd w:val="solid" w:color="FFFFFF" w:fill="auto"/>
          </w:tcPr>
          <w:p w14:paraId="4C26AFBB" w14:textId="68A9A086" w:rsidR="00EF7A86" w:rsidRDefault="00EF7A8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3307C5E" w14:textId="42509DB1" w:rsidR="00EF7A86" w:rsidRDefault="00EF7A86"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761FD70B" w14:textId="7B9C091E" w:rsidR="00EF7A86" w:rsidRDefault="00EF7A86" w:rsidP="00EB5E1A">
            <w:pPr>
              <w:pStyle w:val="TAL"/>
              <w:rPr>
                <w:rFonts w:ascii="Times New Roman" w:hAnsi="Times New Roman" w:cs="Arial"/>
                <w:sz w:val="16"/>
                <w:szCs w:val="16"/>
              </w:rPr>
            </w:pPr>
            <w:r>
              <w:rPr>
                <w:rFonts w:ascii="Times New Roman" w:hAnsi="Times New Roman"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4F9D92F" w14:textId="481CE294"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00DC800" w14:textId="671AAA88" w:rsidR="009F2C03" w:rsidRDefault="009F2C03"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0BBE7F5F" w14:textId="172D3550" w:rsidR="009F2C03" w:rsidRDefault="009F2C03" w:rsidP="00EB5E1A">
            <w:pPr>
              <w:pStyle w:val="TAL"/>
              <w:rPr>
                <w:rFonts w:ascii="Times New Roman" w:hAnsi="Times New Roman" w:cs="Arial"/>
                <w:sz w:val="16"/>
                <w:szCs w:val="16"/>
              </w:rPr>
            </w:pPr>
            <w:r>
              <w:rPr>
                <w:rFonts w:ascii="Times New Roman" w:hAnsi="Times New Roman" w:cs="Arial"/>
                <w:sz w:val="16"/>
                <w:szCs w:val="16"/>
              </w:rPr>
              <w:t>0526</w:t>
            </w:r>
          </w:p>
        </w:tc>
        <w:tc>
          <w:tcPr>
            <w:tcW w:w="283" w:type="dxa"/>
            <w:shd w:val="solid" w:color="FFFFFF" w:fill="auto"/>
          </w:tcPr>
          <w:p w14:paraId="26290B0C" w14:textId="3C6306F8" w:rsidR="009F2C03" w:rsidRDefault="009F2C0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F99934B" w14:textId="3E0F27D1" w:rsidR="009F2C03" w:rsidRDefault="009F2C0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1B4661C" w14:textId="667760F4" w:rsidR="009F2C03" w:rsidRDefault="009F2C03" w:rsidP="00EB5E1A">
            <w:pPr>
              <w:pStyle w:val="TAL"/>
              <w:rPr>
                <w:rFonts w:ascii="Times New Roman" w:hAnsi="Times New Roman" w:cs="Arial"/>
                <w:sz w:val="16"/>
                <w:szCs w:val="16"/>
              </w:rPr>
            </w:pPr>
            <w:r>
              <w:rPr>
                <w:rFonts w:ascii="Times New Roman" w:hAnsi="Times New Roman"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9FC72BF" w14:textId="2B876B19"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4CACB67" w14:textId="63FF744A" w:rsidR="00722EB7" w:rsidRDefault="00722EB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2E9E2DD" w14:textId="052478F9" w:rsidR="00722EB7" w:rsidRDefault="00722EB7" w:rsidP="00EB5E1A">
            <w:pPr>
              <w:pStyle w:val="TAL"/>
              <w:rPr>
                <w:rFonts w:ascii="Times New Roman" w:hAnsi="Times New Roman" w:cs="Arial"/>
                <w:sz w:val="16"/>
                <w:szCs w:val="16"/>
              </w:rPr>
            </w:pPr>
            <w:r>
              <w:rPr>
                <w:rFonts w:ascii="Times New Roman" w:hAnsi="Times New Roman" w:cs="Arial"/>
                <w:sz w:val="16"/>
                <w:szCs w:val="16"/>
              </w:rPr>
              <w:t>0525</w:t>
            </w:r>
          </w:p>
        </w:tc>
        <w:tc>
          <w:tcPr>
            <w:tcW w:w="283" w:type="dxa"/>
            <w:shd w:val="solid" w:color="FFFFFF" w:fill="auto"/>
          </w:tcPr>
          <w:p w14:paraId="11B13E2F" w14:textId="6341A898" w:rsidR="00722EB7" w:rsidRDefault="00722EB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7AB5B54" w14:textId="68EDBBA3" w:rsidR="00722EB7" w:rsidRDefault="00722EB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3DB7F94" w14:textId="0344560D" w:rsidR="00722EB7" w:rsidRDefault="00722EB7" w:rsidP="00EB5E1A">
            <w:pPr>
              <w:pStyle w:val="TAL"/>
              <w:rPr>
                <w:rFonts w:ascii="Times New Roman" w:hAnsi="Times New Roman" w:cs="Arial"/>
                <w:sz w:val="16"/>
                <w:szCs w:val="16"/>
              </w:rPr>
            </w:pPr>
            <w:r>
              <w:rPr>
                <w:rFonts w:ascii="Times New Roman" w:hAnsi="Times New Roman" w:cs="Arial"/>
                <w:sz w:val="16"/>
                <w:szCs w:val="16"/>
              </w:rPr>
              <w:t>Clarification for path switching between 5G ProSe UE-to-network relays</w:t>
            </w:r>
          </w:p>
        </w:tc>
        <w:tc>
          <w:tcPr>
            <w:tcW w:w="708" w:type="dxa"/>
            <w:shd w:val="solid" w:color="FFFFFF" w:fill="auto"/>
          </w:tcPr>
          <w:p w14:paraId="76BA3757" w14:textId="6FA5F188"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8B180E1" w14:textId="6D076E36"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CA9EBBE" w14:textId="25A41369" w:rsidR="00F41BB4" w:rsidRDefault="00F41BB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DC58DBF" w14:textId="511BF9D0" w:rsidR="00F41BB4" w:rsidRDefault="00F41BB4" w:rsidP="00EB5E1A">
            <w:pPr>
              <w:pStyle w:val="TAL"/>
              <w:rPr>
                <w:rFonts w:ascii="Times New Roman" w:hAnsi="Times New Roman" w:cs="Arial"/>
                <w:sz w:val="16"/>
                <w:szCs w:val="16"/>
              </w:rPr>
            </w:pPr>
            <w:r>
              <w:rPr>
                <w:rFonts w:ascii="Times New Roman" w:hAnsi="Times New Roman" w:cs="Arial"/>
                <w:sz w:val="16"/>
                <w:szCs w:val="16"/>
              </w:rPr>
              <w:t>0518</w:t>
            </w:r>
          </w:p>
        </w:tc>
        <w:tc>
          <w:tcPr>
            <w:tcW w:w="283" w:type="dxa"/>
            <w:shd w:val="solid" w:color="FFFFFF" w:fill="auto"/>
          </w:tcPr>
          <w:p w14:paraId="5EDBBB4A" w14:textId="394B857E" w:rsidR="00F41BB4" w:rsidRDefault="00F41BB4"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EACFD18" w14:textId="214CFFF4" w:rsidR="00F41BB4" w:rsidRDefault="00F41BB4" w:rsidP="00EB5E1A">
            <w:pPr>
              <w:pStyle w:val="TAC"/>
              <w:rPr>
                <w:rFonts w:ascii="Times New Roman" w:hAnsi="Times New Roman" w:cs="Arial"/>
                <w:sz w:val="16"/>
                <w:szCs w:val="16"/>
              </w:rPr>
            </w:pPr>
            <w:r>
              <w:rPr>
                <w:rFonts w:ascii="Times New Roman" w:hAnsi="Times New Roman" w:cs="Arial"/>
                <w:sz w:val="16"/>
                <w:szCs w:val="16"/>
              </w:rPr>
              <w:t>D</w:t>
            </w:r>
          </w:p>
        </w:tc>
        <w:tc>
          <w:tcPr>
            <w:tcW w:w="5151" w:type="dxa"/>
            <w:shd w:val="solid" w:color="FFFFFF" w:fill="auto"/>
          </w:tcPr>
          <w:p w14:paraId="3D765B2F" w14:textId="2203EA91" w:rsidR="00F41BB4" w:rsidRDefault="00F41BB4" w:rsidP="00EB5E1A">
            <w:pPr>
              <w:pStyle w:val="TAL"/>
              <w:rPr>
                <w:rFonts w:ascii="Times New Roman" w:hAnsi="Times New Roman" w:cs="Arial"/>
                <w:sz w:val="16"/>
                <w:szCs w:val="16"/>
              </w:rPr>
            </w:pPr>
            <w:r>
              <w:rPr>
                <w:rFonts w:ascii="Times New Roman" w:hAnsi="Times New Roman" w:cs="Arial"/>
                <w:sz w:val="16"/>
                <w:szCs w:val="16"/>
              </w:rPr>
              <w:t>Editorial changes</w:t>
            </w:r>
          </w:p>
        </w:tc>
        <w:tc>
          <w:tcPr>
            <w:tcW w:w="708" w:type="dxa"/>
            <w:shd w:val="solid" w:color="FFFFFF" w:fill="auto"/>
          </w:tcPr>
          <w:p w14:paraId="0094EF46" w14:textId="0B4A75A0"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E621270" w14:textId="4995894E"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36A46C0" w14:textId="056F08A0" w:rsidR="0063136F" w:rsidRDefault="0063136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4F291B73" w14:textId="08C14ECE" w:rsidR="0063136F" w:rsidRDefault="0063136F" w:rsidP="00EB5E1A">
            <w:pPr>
              <w:pStyle w:val="TAL"/>
              <w:rPr>
                <w:rFonts w:ascii="Times New Roman" w:hAnsi="Times New Roman" w:cs="Arial"/>
                <w:sz w:val="16"/>
                <w:szCs w:val="16"/>
              </w:rPr>
            </w:pPr>
            <w:r>
              <w:rPr>
                <w:rFonts w:ascii="Times New Roman" w:hAnsi="Times New Roman" w:cs="Arial"/>
                <w:sz w:val="16"/>
                <w:szCs w:val="16"/>
              </w:rPr>
              <w:t>0537</w:t>
            </w:r>
          </w:p>
        </w:tc>
        <w:tc>
          <w:tcPr>
            <w:tcW w:w="283" w:type="dxa"/>
            <w:shd w:val="solid" w:color="FFFFFF" w:fill="auto"/>
          </w:tcPr>
          <w:p w14:paraId="770EF399" w14:textId="7AF8E3AA" w:rsidR="0063136F" w:rsidRDefault="0063136F"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13A43935" w14:textId="3942DEC1" w:rsidR="0063136F" w:rsidRDefault="0063136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E336D37" w14:textId="55685E77" w:rsidR="0063136F" w:rsidRDefault="0063136F" w:rsidP="00EB5E1A">
            <w:pPr>
              <w:pStyle w:val="TAL"/>
              <w:rPr>
                <w:rFonts w:ascii="Times New Roman" w:hAnsi="Times New Roman" w:cs="Arial"/>
                <w:sz w:val="16"/>
                <w:szCs w:val="16"/>
              </w:rPr>
            </w:pPr>
            <w:r>
              <w:rPr>
                <w:rFonts w:ascii="Times New Roman" w:hAnsi="Times New Roman" w:cs="Arial"/>
                <w:sz w:val="16"/>
                <w:szCs w:val="16"/>
              </w:rPr>
              <w:t>Removal of User info ID of end UE from U2U relay discovery set</w:t>
            </w:r>
          </w:p>
        </w:tc>
        <w:tc>
          <w:tcPr>
            <w:tcW w:w="708" w:type="dxa"/>
            <w:shd w:val="solid" w:color="FFFFFF" w:fill="auto"/>
          </w:tcPr>
          <w:p w14:paraId="35F18AFB" w14:textId="1FFCD898"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7359704" w14:textId="0384F674"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DEF345E" w14:textId="25390646" w:rsidR="008D5185" w:rsidRDefault="008D51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6CB8D1AA" w14:textId="1EEF7AF6" w:rsidR="008D5185" w:rsidRDefault="008D5185" w:rsidP="00EB5E1A">
            <w:pPr>
              <w:pStyle w:val="TAL"/>
              <w:rPr>
                <w:rFonts w:ascii="Times New Roman" w:hAnsi="Times New Roman" w:cs="Arial"/>
                <w:sz w:val="16"/>
                <w:szCs w:val="16"/>
              </w:rPr>
            </w:pPr>
            <w:r>
              <w:rPr>
                <w:rFonts w:ascii="Times New Roman" w:hAnsi="Times New Roman" w:cs="Arial"/>
                <w:sz w:val="16"/>
                <w:szCs w:val="16"/>
              </w:rPr>
              <w:t>0520</w:t>
            </w:r>
          </w:p>
        </w:tc>
        <w:tc>
          <w:tcPr>
            <w:tcW w:w="283" w:type="dxa"/>
            <w:shd w:val="solid" w:color="FFFFFF" w:fill="auto"/>
          </w:tcPr>
          <w:p w14:paraId="09504698" w14:textId="644CF965" w:rsidR="008D5185" w:rsidRDefault="008D5185"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67B0F4FB" w14:textId="78088336" w:rsidR="008D5185" w:rsidRDefault="008D51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AB33121" w14:textId="799EA18E" w:rsidR="008D5185" w:rsidRDefault="008D5185" w:rsidP="00EB5E1A">
            <w:pPr>
              <w:pStyle w:val="TAL"/>
              <w:rPr>
                <w:rFonts w:ascii="Times New Roman" w:hAnsi="Times New Roman" w:cs="Arial"/>
                <w:sz w:val="16"/>
                <w:szCs w:val="16"/>
              </w:rPr>
            </w:pPr>
            <w:r>
              <w:rPr>
                <w:rFonts w:ascii="Times New Roman" w:hAnsi="Times New Roman" w:cs="Arial"/>
                <w:sz w:val="16"/>
                <w:szCs w:val="16"/>
              </w:rPr>
              <w:t>Completion of MAC address uniqueness</w:t>
            </w:r>
          </w:p>
        </w:tc>
        <w:tc>
          <w:tcPr>
            <w:tcW w:w="708" w:type="dxa"/>
            <w:shd w:val="solid" w:color="FFFFFF" w:fill="auto"/>
          </w:tcPr>
          <w:p w14:paraId="177080B4" w14:textId="55A8B700"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253DC01" w14:textId="54A47CF1"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A1D049" w14:textId="77777777" w:rsidR="00EF3846" w:rsidRDefault="00EF384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p w14:paraId="262BD799" w14:textId="77777777" w:rsidR="00EF3846" w:rsidRDefault="00EF3846" w:rsidP="00446B42">
            <w:pPr>
              <w:overflowPunct/>
              <w:autoSpaceDE/>
              <w:autoSpaceDN/>
              <w:adjustRightInd/>
              <w:spacing w:after="0"/>
              <w:textAlignment w:val="auto"/>
              <w:rPr>
                <w:rFonts w:ascii="Arial" w:hAnsi="Arial" w:cs="Arial"/>
                <w:sz w:val="16"/>
                <w:szCs w:val="16"/>
              </w:rPr>
            </w:pPr>
          </w:p>
        </w:tc>
        <w:tc>
          <w:tcPr>
            <w:tcW w:w="567" w:type="dxa"/>
            <w:shd w:val="solid" w:color="FFFFFF" w:fill="auto"/>
          </w:tcPr>
          <w:p w14:paraId="7AFADC20" w14:textId="455A1260" w:rsidR="00EF3846" w:rsidRDefault="00EF3846" w:rsidP="00EB5E1A">
            <w:pPr>
              <w:pStyle w:val="TAL"/>
              <w:rPr>
                <w:rFonts w:ascii="Times New Roman" w:hAnsi="Times New Roman" w:cs="Arial"/>
                <w:sz w:val="16"/>
                <w:szCs w:val="16"/>
              </w:rPr>
            </w:pPr>
            <w:r>
              <w:rPr>
                <w:rFonts w:ascii="Times New Roman" w:hAnsi="Times New Roman" w:cs="Arial"/>
                <w:sz w:val="16"/>
                <w:szCs w:val="16"/>
              </w:rPr>
              <w:t>0509</w:t>
            </w:r>
          </w:p>
        </w:tc>
        <w:tc>
          <w:tcPr>
            <w:tcW w:w="283" w:type="dxa"/>
            <w:shd w:val="solid" w:color="FFFFFF" w:fill="auto"/>
          </w:tcPr>
          <w:p w14:paraId="04DBA5C6" w14:textId="2B7FCB23" w:rsidR="00EF3846" w:rsidRDefault="00EF384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735100" w14:textId="60A0C485" w:rsidR="00EF3846" w:rsidRDefault="00EF3846"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7F7766B" w14:textId="12A0151C" w:rsidR="00EF3846" w:rsidRDefault="00EF3846" w:rsidP="00EB5E1A">
            <w:pPr>
              <w:pStyle w:val="TAL"/>
              <w:rPr>
                <w:rFonts w:ascii="Times New Roman" w:hAnsi="Times New Roman" w:cs="Arial"/>
                <w:sz w:val="16"/>
                <w:szCs w:val="16"/>
              </w:rPr>
            </w:pPr>
            <w:r>
              <w:rPr>
                <w:rFonts w:ascii="Times New Roman" w:hAnsi="Times New Roman" w:cs="Arial"/>
                <w:sz w:val="16"/>
                <w:szCs w:val="16"/>
              </w:rPr>
              <w:t>Selection of security procedures - clarifications</w:t>
            </w:r>
          </w:p>
        </w:tc>
        <w:tc>
          <w:tcPr>
            <w:tcW w:w="708" w:type="dxa"/>
            <w:shd w:val="solid" w:color="FFFFFF" w:fill="auto"/>
          </w:tcPr>
          <w:p w14:paraId="4B86C5CE" w14:textId="22569124"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6E6F6A0" w14:textId="334A76E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5905363" w14:textId="3B77B7C9" w:rsidR="0081465B" w:rsidRDefault="0081465B"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CP-240088</w:t>
            </w:r>
          </w:p>
        </w:tc>
        <w:tc>
          <w:tcPr>
            <w:tcW w:w="567" w:type="dxa"/>
            <w:shd w:val="solid" w:color="FFFFFF" w:fill="auto"/>
          </w:tcPr>
          <w:p w14:paraId="5CDBA8CC" w14:textId="4ABFC718" w:rsidR="0081465B" w:rsidRDefault="0081465B" w:rsidP="00EB5E1A">
            <w:pPr>
              <w:pStyle w:val="TAL"/>
              <w:rPr>
                <w:rFonts w:ascii="Times New Roman" w:hAnsi="Times New Roman" w:cs="Arial"/>
                <w:sz w:val="16"/>
                <w:szCs w:val="16"/>
              </w:rPr>
            </w:pPr>
            <w:r>
              <w:rPr>
                <w:rFonts w:ascii="Times New Roman" w:hAnsi="Times New Roman" w:cs="Arial"/>
                <w:sz w:val="16"/>
                <w:szCs w:val="16"/>
              </w:rPr>
              <w:t>0535</w:t>
            </w:r>
          </w:p>
        </w:tc>
        <w:tc>
          <w:tcPr>
            <w:tcW w:w="283" w:type="dxa"/>
            <w:shd w:val="solid" w:color="FFFFFF" w:fill="auto"/>
          </w:tcPr>
          <w:p w14:paraId="71E77DE9" w14:textId="3A45BB63" w:rsidR="0081465B" w:rsidRDefault="0081465B"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58D651BF" w14:textId="20328C60" w:rsidR="0081465B" w:rsidRDefault="0081465B"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310B0133" w14:textId="4E3FF652" w:rsidR="0081465B" w:rsidRDefault="0081465B" w:rsidP="00EB5E1A">
            <w:pPr>
              <w:pStyle w:val="TAL"/>
              <w:rPr>
                <w:rFonts w:ascii="Times New Roman" w:hAnsi="Times New Roman" w:cs="Arial"/>
                <w:sz w:val="16"/>
                <w:szCs w:val="16"/>
              </w:rPr>
            </w:pPr>
            <w:r>
              <w:rPr>
                <w:rFonts w:ascii="Times New Roman" w:hAnsi="Times New Roman" w:cs="Arial"/>
                <w:sz w:val="16"/>
                <w:szCs w:val="16"/>
              </w:rPr>
              <w:t>Retrieving keys for decryption of protected IEs for U2N</w:t>
            </w:r>
          </w:p>
        </w:tc>
        <w:tc>
          <w:tcPr>
            <w:tcW w:w="708" w:type="dxa"/>
            <w:shd w:val="solid" w:color="FFFFFF" w:fill="auto"/>
          </w:tcPr>
          <w:p w14:paraId="0E39E230" w14:textId="06D9918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08DC4BF3" w14:textId="12B2C972"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65A5B69" w14:textId="0B7CB342" w:rsidR="000F2117" w:rsidRDefault="000F2117"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3716C1D" w14:textId="6FE6D65B" w:rsidR="000F2117" w:rsidRDefault="000F2117" w:rsidP="00EB5E1A">
            <w:pPr>
              <w:pStyle w:val="TAL"/>
              <w:rPr>
                <w:rFonts w:ascii="Times New Roman" w:hAnsi="Times New Roman" w:cs="Arial"/>
                <w:sz w:val="16"/>
                <w:szCs w:val="16"/>
              </w:rPr>
            </w:pPr>
            <w:r>
              <w:rPr>
                <w:rFonts w:ascii="Times New Roman" w:hAnsi="Times New Roman" w:cs="Arial"/>
                <w:sz w:val="16"/>
                <w:szCs w:val="16"/>
              </w:rPr>
              <w:t>0553</w:t>
            </w:r>
          </w:p>
        </w:tc>
        <w:tc>
          <w:tcPr>
            <w:tcW w:w="283" w:type="dxa"/>
            <w:shd w:val="solid" w:color="FFFFFF" w:fill="auto"/>
          </w:tcPr>
          <w:p w14:paraId="414D6B61" w14:textId="05BA46E4" w:rsidR="000F2117" w:rsidRDefault="000F2117"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21D2FB8" w14:textId="563E469C" w:rsidR="000F2117" w:rsidRDefault="000F211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4BC8A9F" w14:textId="2E27A7D7" w:rsidR="000F2117" w:rsidRDefault="000F2117" w:rsidP="00EB5E1A">
            <w:pPr>
              <w:pStyle w:val="TAL"/>
              <w:rPr>
                <w:rFonts w:ascii="Times New Roman" w:hAnsi="Times New Roman" w:cs="Arial"/>
                <w:sz w:val="16"/>
                <w:szCs w:val="16"/>
              </w:rPr>
            </w:pPr>
            <w:r>
              <w:rPr>
                <w:rFonts w:ascii="Times New Roman" w:hAnsi="Times New Roman" w:cs="Arial"/>
                <w:sz w:val="16"/>
                <w:szCs w:val="16"/>
              </w:rPr>
              <w:t>Relay Indication IE missing in PROSE DIRECT LINK ESTABLISHMENT REQUEST</w:t>
            </w:r>
          </w:p>
        </w:tc>
        <w:tc>
          <w:tcPr>
            <w:tcW w:w="708" w:type="dxa"/>
            <w:shd w:val="solid" w:color="FFFFFF" w:fill="auto"/>
          </w:tcPr>
          <w:p w14:paraId="101EDB5E" w14:textId="425E9C6D"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62939C9" w14:textId="0801837A"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69AB1AF" w14:textId="26832D79" w:rsidR="00504E1D" w:rsidRDefault="00504E1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79F3BFF" w14:textId="3D1D9558" w:rsidR="00504E1D" w:rsidRDefault="00504E1D" w:rsidP="00EB5E1A">
            <w:pPr>
              <w:pStyle w:val="TAL"/>
              <w:rPr>
                <w:rFonts w:ascii="Times New Roman" w:hAnsi="Times New Roman" w:cs="Arial"/>
                <w:sz w:val="16"/>
                <w:szCs w:val="16"/>
              </w:rPr>
            </w:pPr>
            <w:r>
              <w:rPr>
                <w:rFonts w:ascii="Times New Roman" w:hAnsi="Times New Roman" w:cs="Arial"/>
                <w:sz w:val="16"/>
                <w:szCs w:val="16"/>
              </w:rPr>
              <w:t>0564</w:t>
            </w:r>
          </w:p>
        </w:tc>
        <w:tc>
          <w:tcPr>
            <w:tcW w:w="283" w:type="dxa"/>
            <w:shd w:val="solid" w:color="FFFFFF" w:fill="auto"/>
          </w:tcPr>
          <w:p w14:paraId="32CD9308" w14:textId="32F72963" w:rsidR="00504E1D" w:rsidRDefault="00504E1D"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38E7B3E" w14:textId="4EFB7B54" w:rsidR="00504E1D" w:rsidRDefault="00504E1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C1AAB20" w14:textId="20B7207B" w:rsidR="00504E1D" w:rsidRDefault="00504E1D" w:rsidP="00EB5E1A">
            <w:pPr>
              <w:pStyle w:val="TAL"/>
              <w:rPr>
                <w:rFonts w:ascii="Times New Roman" w:hAnsi="Times New Roman" w:cs="Arial"/>
                <w:sz w:val="16"/>
                <w:szCs w:val="16"/>
              </w:rPr>
            </w:pPr>
            <w:r>
              <w:rPr>
                <w:rFonts w:ascii="Times New Roman" w:hAnsi="Times New Roman" w:cs="Arial"/>
                <w:sz w:val="16"/>
                <w:szCs w:val="16"/>
              </w:rPr>
              <w:t>Correction for supporting PC5 DRX mechanism to UE-to-network relay discovery procedure</w:t>
            </w:r>
          </w:p>
        </w:tc>
        <w:tc>
          <w:tcPr>
            <w:tcW w:w="708" w:type="dxa"/>
            <w:shd w:val="solid" w:color="FFFFFF" w:fill="auto"/>
          </w:tcPr>
          <w:p w14:paraId="0623CDE9" w14:textId="2C65D5CB"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EDBB6CD" w14:textId="006B1CB6"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E00D6BF" w14:textId="4AEC90C5" w:rsidR="00574F1A" w:rsidRDefault="00574F1A"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013B5C65" w14:textId="2839351B" w:rsidR="00574F1A" w:rsidRDefault="00574F1A" w:rsidP="00EB5E1A">
            <w:pPr>
              <w:pStyle w:val="TAL"/>
              <w:rPr>
                <w:rFonts w:ascii="Times New Roman" w:hAnsi="Times New Roman" w:cs="Arial"/>
                <w:sz w:val="16"/>
                <w:szCs w:val="16"/>
              </w:rPr>
            </w:pPr>
            <w:r>
              <w:rPr>
                <w:rFonts w:ascii="Times New Roman" w:hAnsi="Times New Roman" w:cs="Arial"/>
                <w:sz w:val="16"/>
                <w:szCs w:val="16"/>
              </w:rPr>
              <w:t>0566</w:t>
            </w:r>
          </w:p>
        </w:tc>
        <w:tc>
          <w:tcPr>
            <w:tcW w:w="283" w:type="dxa"/>
            <w:shd w:val="solid" w:color="FFFFFF" w:fill="auto"/>
          </w:tcPr>
          <w:p w14:paraId="5D543DAC" w14:textId="35B70F1F" w:rsidR="00574F1A" w:rsidRDefault="00574F1A"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3CEC50F" w14:textId="4ACBF416" w:rsidR="00574F1A" w:rsidRDefault="00574F1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E6A79A9" w14:textId="0D5FCDA8" w:rsidR="00574F1A" w:rsidRDefault="00574F1A" w:rsidP="00EB5E1A">
            <w:pPr>
              <w:pStyle w:val="TAL"/>
              <w:rPr>
                <w:rFonts w:ascii="Times New Roman" w:hAnsi="Times New Roman" w:cs="Arial"/>
                <w:sz w:val="16"/>
                <w:szCs w:val="16"/>
              </w:rPr>
            </w:pPr>
            <w:r>
              <w:rPr>
                <w:rFonts w:ascii="Times New Roman" w:hAnsi="Times New Roman" w:cs="Arial"/>
                <w:sz w:val="16"/>
                <w:szCs w:val="16"/>
              </w:rPr>
              <w:t>Adding the support of 5G ProSe UE-to-UE relay to multiple information elements</w:t>
            </w:r>
          </w:p>
        </w:tc>
        <w:tc>
          <w:tcPr>
            <w:tcW w:w="708" w:type="dxa"/>
            <w:shd w:val="solid" w:color="FFFFFF" w:fill="auto"/>
          </w:tcPr>
          <w:p w14:paraId="45CA1E7D" w14:textId="2F615B75"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3C40405" w14:textId="7DE94E3D"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31DAF24F" w14:textId="567DE9D2" w:rsidR="00E95E53" w:rsidRDefault="00E95E5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78E86E8" w14:textId="7A6B7916" w:rsidR="00E95E53" w:rsidRDefault="00E95E53" w:rsidP="00EB5E1A">
            <w:pPr>
              <w:pStyle w:val="TAL"/>
              <w:rPr>
                <w:rFonts w:ascii="Times New Roman" w:hAnsi="Times New Roman" w:cs="Arial"/>
                <w:sz w:val="16"/>
                <w:szCs w:val="16"/>
              </w:rPr>
            </w:pPr>
            <w:r>
              <w:rPr>
                <w:rFonts w:ascii="Times New Roman" w:hAnsi="Times New Roman" w:cs="Arial"/>
                <w:sz w:val="16"/>
                <w:szCs w:val="16"/>
              </w:rPr>
              <w:t>0567</w:t>
            </w:r>
          </w:p>
        </w:tc>
        <w:tc>
          <w:tcPr>
            <w:tcW w:w="283" w:type="dxa"/>
            <w:shd w:val="solid" w:color="FFFFFF" w:fill="auto"/>
          </w:tcPr>
          <w:p w14:paraId="71DA53AF" w14:textId="081135CF" w:rsidR="00E95E53" w:rsidRDefault="00E95E53"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FC965DF" w14:textId="174A0092" w:rsidR="00E95E53" w:rsidRDefault="00E95E5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55FB3F" w14:textId="0D04A7A0" w:rsidR="00E95E53" w:rsidRDefault="00E95E53" w:rsidP="00EB5E1A">
            <w:pPr>
              <w:pStyle w:val="TAL"/>
              <w:rPr>
                <w:rFonts w:ascii="Times New Roman" w:hAnsi="Times New Roman" w:cs="Arial"/>
                <w:sz w:val="16"/>
                <w:szCs w:val="16"/>
              </w:rPr>
            </w:pPr>
            <w:r>
              <w:rPr>
                <w:rFonts w:ascii="Times New Roman" w:hAnsi="Times New Roman" w:cs="Arial"/>
                <w:sz w:val="16"/>
                <w:szCs w:val="16"/>
              </w:rPr>
              <w:t>Correcting wrong timers</w:t>
            </w:r>
          </w:p>
        </w:tc>
        <w:tc>
          <w:tcPr>
            <w:tcW w:w="708" w:type="dxa"/>
            <w:shd w:val="solid" w:color="FFFFFF" w:fill="auto"/>
          </w:tcPr>
          <w:p w14:paraId="1994748F" w14:textId="069F5CA7"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0FF9D6D" w14:textId="7BFAC477"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19474254" w14:textId="123E5D4D" w:rsidR="00792B56" w:rsidRDefault="00792B5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DC8615D" w14:textId="5E4FFAD2" w:rsidR="00792B56" w:rsidRDefault="00792B56" w:rsidP="00EB5E1A">
            <w:pPr>
              <w:pStyle w:val="TAL"/>
              <w:rPr>
                <w:rFonts w:ascii="Times New Roman" w:hAnsi="Times New Roman" w:cs="Arial"/>
                <w:sz w:val="16"/>
                <w:szCs w:val="16"/>
              </w:rPr>
            </w:pPr>
            <w:r>
              <w:rPr>
                <w:rFonts w:ascii="Times New Roman" w:hAnsi="Times New Roman" w:cs="Arial"/>
                <w:sz w:val="16"/>
                <w:szCs w:val="16"/>
              </w:rPr>
              <w:t>0568</w:t>
            </w:r>
          </w:p>
        </w:tc>
        <w:tc>
          <w:tcPr>
            <w:tcW w:w="283" w:type="dxa"/>
            <w:shd w:val="solid" w:color="FFFFFF" w:fill="auto"/>
          </w:tcPr>
          <w:p w14:paraId="6B4C063F" w14:textId="3D563237" w:rsidR="00792B56" w:rsidRDefault="00792B5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E989A71" w14:textId="2ED13F59" w:rsidR="00792B56" w:rsidRDefault="00792B5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F69CF1F" w14:textId="2C780B3B" w:rsidR="00792B56" w:rsidRDefault="00792B56" w:rsidP="00EB5E1A">
            <w:pPr>
              <w:pStyle w:val="TAL"/>
              <w:rPr>
                <w:rFonts w:ascii="Times New Roman" w:hAnsi="Times New Roman" w:cs="Arial"/>
                <w:sz w:val="16"/>
                <w:szCs w:val="16"/>
              </w:rPr>
            </w:pPr>
            <w:r>
              <w:rPr>
                <w:rFonts w:ascii="Times New Roman" w:hAnsi="Times New Roman" w:cs="Arial"/>
                <w:sz w:val="16"/>
                <w:szCs w:val="16"/>
              </w:rPr>
              <w:t>Defining missing semantics for some elements used for UE-to-UE relay</w:t>
            </w:r>
          </w:p>
        </w:tc>
        <w:tc>
          <w:tcPr>
            <w:tcW w:w="708" w:type="dxa"/>
            <w:shd w:val="solid" w:color="FFFFFF" w:fill="auto"/>
          </w:tcPr>
          <w:p w14:paraId="393BAB95" w14:textId="14539E5E"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E59CDE5" w14:textId="0A213754"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63CB44A" w14:textId="051603F4" w:rsidR="00492AFB" w:rsidRDefault="00492AFB"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41DD5C84" w14:textId="37545387" w:rsidR="00492AFB" w:rsidRDefault="00492AFB" w:rsidP="00EB5E1A">
            <w:pPr>
              <w:pStyle w:val="TAL"/>
              <w:rPr>
                <w:rFonts w:ascii="Times New Roman" w:hAnsi="Times New Roman" w:cs="Arial"/>
                <w:sz w:val="16"/>
                <w:szCs w:val="16"/>
              </w:rPr>
            </w:pPr>
            <w:r>
              <w:rPr>
                <w:rFonts w:ascii="Times New Roman" w:hAnsi="Times New Roman" w:cs="Arial"/>
                <w:sz w:val="16"/>
                <w:szCs w:val="16"/>
              </w:rPr>
              <w:t>0507</w:t>
            </w:r>
          </w:p>
        </w:tc>
        <w:tc>
          <w:tcPr>
            <w:tcW w:w="283" w:type="dxa"/>
            <w:shd w:val="solid" w:color="FFFFFF" w:fill="auto"/>
          </w:tcPr>
          <w:p w14:paraId="6433016D" w14:textId="39153CDB" w:rsidR="00492AFB" w:rsidRDefault="00492AFB"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3CAABC2" w14:textId="7ECC7D17" w:rsidR="00492AFB" w:rsidRDefault="00492AFB"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612C004D" w14:textId="05E7CBE7" w:rsidR="00492AFB" w:rsidRDefault="00492AFB" w:rsidP="00EB5E1A">
            <w:pPr>
              <w:pStyle w:val="TAL"/>
              <w:rPr>
                <w:rFonts w:ascii="Times New Roman" w:hAnsi="Times New Roman" w:cs="Arial"/>
                <w:sz w:val="16"/>
                <w:szCs w:val="16"/>
              </w:rPr>
            </w:pPr>
            <w:r>
              <w:rPr>
                <w:rFonts w:ascii="Times New Roman" w:hAnsi="Times New Roman"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63F5B8B" w14:textId="3DD25546"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7A7DA41" w14:textId="6E23A2E3" w:rsidR="00214779" w:rsidRDefault="00214779"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D6CEC11" w14:textId="491E2DB4" w:rsidR="00214779" w:rsidRDefault="00214779" w:rsidP="00EB5E1A">
            <w:pPr>
              <w:pStyle w:val="TAL"/>
              <w:rPr>
                <w:rFonts w:ascii="Times New Roman" w:hAnsi="Times New Roman" w:cs="Arial"/>
                <w:sz w:val="16"/>
                <w:szCs w:val="16"/>
              </w:rPr>
            </w:pPr>
            <w:r>
              <w:rPr>
                <w:rFonts w:ascii="Times New Roman" w:hAnsi="Times New Roman" w:cs="Arial"/>
                <w:sz w:val="16"/>
                <w:szCs w:val="16"/>
              </w:rPr>
              <w:t>0551</w:t>
            </w:r>
          </w:p>
        </w:tc>
        <w:tc>
          <w:tcPr>
            <w:tcW w:w="283" w:type="dxa"/>
            <w:shd w:val="solid" w:color="FFFFFF" w:fill="auto"/>
          </w:tcPr>
          <w:p w14:paraId="56A93D23" w14:textId="25CC32FA" w:rsidR="00214779" w:rsidRDefault="0021477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59B5663" w14:textId="25CC5978" w:rsidR="00214779" w:rsidRDefault="00214779"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234DD24F" w14:textId="2B91105C" w:rsidR="00214779" w:rsidRDefault="00214779" w:rsidP="00EB5E1A">
            <w:pPr>
              <w:pStyle w:val="TAL"/>
              <w:rPr>
                <w:rFonts w:ascii="Times New Roman" w:hAnsi="Times New Roman" w:cs="Arial"/>
                <w:sz w:val="16"/>
                <w:szCs w:val="16"/>
              </w:rPr>
            </w:pPr>
            <w:r>
              <w:rPr>
                <w:rFonts w:ascii="Times New Roman" w:hAnsi="Times New Roman"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97AE102" w14:textId="27575423"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A16E327" w14:textId="63FE2EDD" w:rsidR="0013652C" w:rsidRDefault="0013652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B153406" w14:textId="5C439CDA" w:rsidR="0013652C" w:rsidRDefault="0013652C" w:rsidP="00EB5E1A">
            <w:pPr>
              <w:pStyle w:val="TAL"/>
              <w:rPr>
                <w:rFonts w:ascii="Times New Roman" w:hAnsi="Times New Roman" w:cs="Arial"/>
                <w:sz w:val="16"/>
                <w:szCs w:val="16"/>
              </w:rPr>
            </w:pPr>
            <w:r>
              <w:rPr>
                <w:rFonts w:ascii="Times New Roman" w:hAnsi="Times New Roman" w:cs="Arial"/>
                <w:sz w:val="16"/>
                <w:szCs w:val="16"/>
              </w:rPr>
              <w:t>0552</w:t>
            </w:r>
          </w:p>
        </w:tc>
        <w:tc>
          <w:tcPr>
            <w:tcW w:w="283" w:type="dxa"/>
            <w:shd w:val="solid" w:color="FFFFFF" w:fill="auto"/>
          </w:tcPr>
          <w:p w14:paraId="37799063" w14:textId="28E544BE" w:rsidR="0013652C" w:rsidRDefault="0013652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4DA5075F" w14:textId="7E8AF5ED" w:rsidR="0013652C" w:rsidRDefault="0013652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F18A672" w14:textId="34097B30" w:rsidR="0013652C" w:rsidRDefault="0013652C" w:rsidP="00EB5E1A">
            <w:pPr>
              <w:pStyle w:val="TAL"/>
              <w:rPr>
                <w:rFonts w:ascii="Times New Roman" w:hAnsi="Times New Roman" w:cs="Arial"/>
                <w:sz w:val="16"/>
                <w:szCs w:val="16"/>
              </w:rPr>
            </w:pPr>
            <w:r>
              <w:rPr>
                <w:rFonts w:ascii="Times New Roman" w:hAnsi="Times New Roman" w:cs="Arial"/>
                <w:sz w:val="16"/>
                <w:szCs w:val="16"/>
              </w:rPr>
              <w:t>Corrections to incorrect CT1#147 CRs not noticed till CR implementations</w:t>
            </w:r>
          </w:p>
        </w:tc>
        <w:tc>
          <w:tcPr>
            <w:tcW w:w="708" w:type="dxa"/>
            <w:shd w:val="solid" w:color="FFFFFF" w:fill="auto"/>
          </w:tcPr>
          <w:p w14:paraId="7FB64292" w14:textId="6AC79E1A"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0A7EF84" w14:textId="0733F10F"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59C697B" w14:textId="0B46ACB4" w:rsidR="002015BC" w:rsidRDefault="002015B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C8754F2" w14:textId="6EB37642" w:rsidR="002015BC" w:rsidRDefault="002015BC" w:rsidP="00EB5E1A">
            <w:pPr>
              <w:pStyle w:val="TAL"/>
              <w:rPr>
                <w:rFonts w:ascii="Times New Roman" w:hAnsi="Times New Roman" w:cs="Arial"/>
                <w:sz w:val="16"/>
                <w:szCs w:val="16"/>
              </w:rPr>
            </w:pPr>
            <w:r>
              <w:rPr>
                <w:rFonts w:ascii="Times New Roman" w:hAnsi="Times New Roman" w:cs="Arial"/>
                <w:sz w:val="16"/>
                <w:szCs w:val="16"/>
              </w:rPr>
              <w:t>0565</w:t>
            </w:r>
          </w:p>
        </w:tc>
        <w:tc>
          <w:tcPr>
            <w:tcW w:w="283" w:type="dxa"/>
            <w:shd w:val="solid" w:color="FFFFFF" w:fill="auto"/>
          </w:tcPr>
          <w:p w14:paraId="4ED2A9C5" w14:textId="75CCA973" w:rsidR="002015BC" w:rsidRDefault="002015B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2C7CCF4" w14:textId="478D9B23" w:rsidR="002015BC" w:rsidRDefault="002015B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60E4CB6" w14:textId="1E855905" w:rsidR="002015BC" w:rsidRDefault="002015BC" w:rsidP="00EB5E1A">
            <w:pPr>
              <w:pStyle w:val="TAL"/>
              <w:rPr>
                <w:rFonts w:ascii="Times New Roman" w:hAnsi="Times New Roman" w:cs="Arial"/>
                <w:sz w:val="16"/>
                <w:szCs w:val="16"/>
              </w:rPr>
            </w:pPr>
            <w:r>
              <w:rPr>
                <w:rFonts w:ascii="Times New Roman" w:hAnsi="Times New Roman" w:cs="Arial"/>
                <w:sz w:val="16"/>
                <w:szCs w:val="16"/>
              </w:rPr>
              <w:t>Corrections for missing values for cause codes, missing references, and wrong IE types</w:t>
            </w:r>
          </w:p>
        </w:tc>
        <w:tc>
          <w:tcPr>
            <w:tcW w:w="708" w:type="dxa"/>
            <w:shd w:val="solid" w:color="FFFFFF" w:fill="auto"/>
          </w:tcPr>
          <w:p w14:paraId="2DA1B212" w14:textId="7CB4DD58"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49C4ADF" w14:textId="04B95D24"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AF13593" w14:textId="1C93E249" w:rsidR="006D5003" w:rsidRDefault="006D500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2A1216A" w14:textId="5636CDFF" w:rsidR="006D5003" w:rsidRDefault="006D5003" w:rsidP="00EB5E1A">
            <w:pPr>
              <w:pStyle w:val="TAL"/>
              <w:rPr>
                <w:rFonts w:ascii="Times New Roman" w:hAnsi="Times New Roman" w:cs="Arial"/>
                <w:sz w:val="16"/>
                <w:szCs w:val="16"/>
              </w:rPr>
            </w:pPr>
            <w:r>
              <w:rPr>
                <w:rFonts w:ascii="Times New Roman" w:hAnsi="Times New Roman" w:cs="Arial"/>
                <w:sz w:val="16"/>
                <w:szCs w:val="16"/>
              </w:rPr>
              <w:t>0561</w:t>
            </w:r>
          </w:p>
        </w:tc>
        <w:tc>
          <w:tcPr>
            <w:tcW w:w="283" w:type="dxa"/>
            <w:shd w:val="solid" w:color="FFFFFF" w:fill="auto"/>
          </w:tcPr>
          <w:p w14:paraId="2A8BD79F" w14:textId="0F899804" w:rsidR="006D5003" w:rsidRDefault="006D500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1DBA8D5" w14:textId="2C9985E8" w:rsidR="006D5003" w:rsidRDefault="006D500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2E8C473" w14:textId="18B2CE74" w:rsidR="006D5003" w:rsidRDefault="006D5003" w:rsidP="00EB5E1A">
            <w:pPr>
              <w:pStyle w:val="TAL"/>
              <w:rPr>
                <w:rFonts w:ascii="Times New Roman" w:hAnsi="Times New Roman" w:cs="Arial"/>
                <w:sz w:val="16"/>
                <w:szCs w:val="16"/>
              </w:rPr>
            </w:pPr>
            <w:r>
              <w:rPr>
                <w:rFonts w:ascii="Times New Roman" w:hAnsi="Times New Roman"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89B17C0" w14:textId="4465EBC9"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0EB030E" w14:textId="7AAEA0B4" w:rsidR="00CB6486" w:rsidRDefault="00CB648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2E115E9" w14:textId="151346ED" w:rsidR="00CB6486" w:rsidRDefault="00CB6486" w:rsidP="00EB5E1A">
            <w:pPr>
              <w:pStyle w:val="TAL"/>
              <w:rPr>
                <w:rFonts w:ascii="Times New Roman" w:hAnsi="Times New Roman" w:cs="Arial"/>
                <w:sz w:val="16"/>
                <w:szCs w:val="16"/>
              </w:rPr>
            </w:pPr>
            <w:r>
              <w:rPr>
                <w:rFonts w:ascii="Times New Roman" w:hAnsi="Times New Roman" w:cs="Arial"/>
                <w:sz w:val="16"/>
                <w:szCs w:val="16"/>
              </w:rPr>
              <w:t>0570</w:t>
            </w:r>
          </w:p>
        </w:tc>
        <w:tc>
          <w:tcPr>
            <w:tcW w:w="283" w:type="dxa"/>
            <w:shd w:val="solid" w:color="FFFFFF" w:fill="auto"/>
          </w:tcPr>
          <w:p w14:paraId="70128613" w14:textId="1F94C1D3" w:rsidR="00CB6486" w:rsidRDefault="00CB648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1AE7F77" w14:textId="28DC7952" w:rsidR="00CB6486" w:rsidRDefault="00CB648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E5CB5BE" w14:textId="2D270513" w:rsidR="00CB6486" w:rsidRDefault="00CB6486" w:rsidP="00EB5E1A">
            <w:pPr>
              <w:pStyle w:val="TAL"/>
              <w:rPr>
                <w:rFonts w:ascii="Times New Roman" w:hAnsi="Times New Roman" w:cs="Arial"/>
                <w:sz w:val="16"/>
                <w:szCs w:val="16"/>
              </w:rPr>
            </w:pPr>
            <w:r>
              <w:rPr>
                <w:rFonts w:ascii="Times New Roman" w:hAnsi="Times New Roman" w:cs="Arial"/>
                <w:sz w:val="16"/>
                <w:szCs w:val="16"/>
              </w:rPr>
              <w:t>Clarification on the target UE's layer-2 ID</w:t>
            </w:r>
          </w:p>
        </w:tc>
        <w:tc>
          <w:tcPr>
            <w:tcW w:w="708" w:type="dxa"/>
            <w:shd w:val="solid" w:color="FFFFFF" w:fill="auto"/>
          </w:tcPr>
          <w:p w14:paraId="75B53F18" w14:textId="4CFA6BEA"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71141EF" w14:textId="2F05963E"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1C1B6D81" w14:textId="45B78A68" w:rsidR="00FB4351" w:rsidRDefault="00FB435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344B51E" w14:textId="04619EC5" w:rsidR="00FB4351" w:rsidRDefault="00FB4351" w:rsidP="00EB5E1A">
            <w:pPr>
              <w:pStyle w:val="TAL"/>
              <w:rPr>
                <w:rFonts w:ascii="Times New Roman" w:hAnsi="Times New Roman" w:cs="Arial"/>
                <w:sz w:val="16"/>
                <w:szCs w:val="16"/>
              </w:rPr>
            </w:pPr>
            <w:r>
              <w:rPr>
                <w:rFonts w:ascii="Times New Roman" w:hAnsi="Times New Roman" w:cs="Arial"/>
                <w:sz w:val="16"/>
                <w:szCs w:val="16"/>
              </w:rPr>
              <w:t>0571</w:t>
            </w:r>
          </w:p>
        </w:tc>
        <w:tc>
          <w:tcPr>
            <w:tcW w:w="283" w:type="dxa"/>
            <w:shd w:val="solid" w:color="FFFFFF" w:fill="auto"/>
          </w:tcPr>
          <w:p w14:paraId="5DE53622" w14:textId="3014A1AA" w:rsidR="00FB4351" w:rsidRDefault="00FB435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D5AA851" w14:textId="228AD625" w:rsidR="00FB4351" w:rsidRDefault="00FB435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9F80FD4" w14:textId="434605AF" w:rsidR="00FB4351" w:rsidRDefault="00FB4351" w:rsidP="00EB5E1A">
            <w:pPr>
              <w:pStyle w:val="TAL"/>
              <w:rPr>
                <w:rFonts w:ascii="Times New Roman" w:hAnsi="Times New Roman" w:cs="Arial"/>
                <w:sz w:val="16"/>
                <w:szCs w:val="16"/>
              </w:rPr>
            </w:pPr>
            <w:r>
              <w:rPr>
                <w:rFonts w:ascii="Times New Roman" w:hAnsi="Times New Roman" w:cs="Arial"/>
                <w:sz w:val="16"/>
                <w:szCs w:val="16"/>
              </w:rPr>
              <w:t>Support of PC5 DRX operations for 5G ProSe U2U Relay</w:t>
            </w:r>
          </w:p>
        </w:tc>
        <w:tc>
          <w:tcPr>
            <w:tcW w:w="708" w:type="dxa"/>
            <w:shd w:val="solid" w:color="FFFFFF" w:fill="auto"/>
          </w:tcPr>
          <w:p w14:paraId="1C842124" w14:textId="7054E5E9"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1DFC25E0" w14:textId="1DEAAB4B"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D45D10C" w14:textId="3B81B1BC" w:rsidR="00CD7489" w:rsidRDefault="00CD7489"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CP-241155</w:t>
            </w:r>
          </w:p>
        </w:tc>
        <w:tc>
          <w:tcPr>
            <w:tcW w:w="567" w:type="dxa"/>
            <w:shd w:val="solid" w:color="FFFFFF" w:fill="auto"/>
          </w:tcPr>
          <w:p w14:paraId="2A71AEEC" w14:textId="4EBA2D9E" w:rsidR="00CD7489" w:rsidRDefault="00CD7489" w:rsidP="00EB5E1A">
            <w:pPr>
              <w:pStyle w:val="TAL"/>
              <w:rPr>
                <w:rFonts w:ascii="Times New Roman" w:hAnsi="Times New Roman" w:cs="Arial"/>
                <w:sz w:val="16"/>
                <w:szCs w:val="16"/>
              </w:rPr>
            </w:pPr>
            <w:r>
              <w:rPr>
                <w:rFonts w:ascii="Times New Roman" w:hAnsi="Times New Roman" w:cs="Arial"/>
                <w:sz w:val="16"/>
                <w:szCs w:val="16"/>
              </w:rPr>
              <w:t>0560</w:t>
            </w:r>
          </w:p>
        </w:tc>
        <w:tc>
          <w:tcPr>
            <w:tcW w:w="283" w:type="dxa"/>
            <w:shd w:val="solid" w:color="FFFFFF" w:fill="auto"/>
          </w:tcPr>
          <w:p w14:paraId="66506D6C" w14:textId="5774EA47" w:rsidR="00CD7489" w:rsidRDefault="00CD748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682B255" w14:textId="3B4C8481" w:rsidR="00CD7489" w:rsidRDefault="00CD7489"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4F004883" w14:textId="0184131F" w:rsidR="00CD7489" w:rsidRDefault="00CD7489" w:rsidP="00EB5E1A">
            <w:pPr>
              <w:pStyle w:val="TAL"/>
              <w:rPr>
                <w:rFonts w:ascii="Times New Roman" w:hAnsi="Times New Roman" w:cs="Arial"/>
                <w:sz w:val="16"/>
                <w:szCs w:val="16"/>
              </w:rPr>
            </w:pPr>
            <w:r>
              <w:rPr>
                <w:rFonts w:ascii="Times New Roman" w:hAnsi="Times New Roman" w:cs="Arial"/>
                <w:sz w:val="16"/>
                <w:szCs w:val="16"/>
              </w:rPr>
              <w:t>Corrections for MIC calculation for UE-to-network relay scenarios</w:t>
            </w:r>
          </w:p>
        </w:tc>
        <w:tc>
          <w:tcPr>
            <w:tcW w:w="708" w:type="dxa"/>
            <w:shd w:val="solid" w:color="FFFFFF" w:fill="auto"/>
          </w:tcPr>
          <w:p w14:paraId="58EA9711" w14:textId="42DE3FF6"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24457F1" w14:textId="3C7DD6C2"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2EE97C9" w14:textId="682227C7" w:rsidR="00373AEF" w:rsidRDefault="00373AEF"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67" w:type="dxa"/>
            <w:shd w:val="solid" w:color="FFFFFF" w:fill="auto"/>
          </w:tcPr>
          <w:p w14:paraId="2641CEB1" w14:textId="42A4B1BC" w:rsidR="00373AEF" w:rsidRDefault="00373AEF" w:rsidP="00EB5E1A">
            <w:pPr>
              <w:pStyle w:val="TAL"/>
              <w:rPr>
                <w:rFonts w:ascii="Times New Roman" w:hAnsi="Times New Roman" w:cs="Arial"/>
                <w:sz w:val="16"/>
                <w:szCs w:val="16"/>
              </w:rPr>
            </w:pPr>
            <w:r>
              <w:rPr>
                <w:rFonts w:ascii="Times New Roman" w:hAnsi="Times New Roman" w:cs="Arial"/>
                <w:sz w:val="16"/>
                <w:szCs w:val="16"/>
              </w:rPr>
              <w:t>0579</w:t>
            </w:r>
          </w:p>
        </w:tc>
        <w:tc>
          <w:tcPr>
            <w:tcW w:w="283" w:type="dxa"/>
            <w:shd w:val="solid" w:color="FFFFFF" w:fill="auto"/>
          </w:tcPr>
          <w:p w14:paraId="45A31984" w14:textId="43434A4B" w:rsidR="00373AEF" w:rsidRDefault="00373AE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D16C628" w14:textId="078606A7" w:rsidR="00373AEF" w:rsidRDefault="00373AE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DBCA0E9" w14:textId="3BB9DB42" w:rsidR="00373AEF" w:rsidRDefault="00373AEF" w:rsidP="00EB5E1A">
            <w:pPr>
              <w:pStyle w:val="TAL"/>
              <w:rPr>
                <w:rFonts w:ascii="Times New Roman" w:hAnsi="Times New Roman" w:cs="Arial"/>
                <w:sz w:val="16"/>
                <w:szCs w:val="16"/>
              </w:rPr>
            </w:pPr>
            <w:r>
              <w:rPr>
                <w:rFonts w:ascii="Times New Roman" w:hAnsi="Times New Roman" w:cs="Arial"/>
                <w:sz w:val="16"/>
                <w:szCs w:val="16"/>
              </w:rPr>
              <w:t>Correcting all wrong references to the parameters used for PC3ach interface</w:t>
            </w:r>
          </w:p>
        </w:tc>
        <w:tc>
          <w:tcPr>
            <w:tcW w:w="708" w:type="dxa"/>
            <w:shd w:val="solid" w:color="FFFFFF" w:fill="auto"/>
          </w:tcPr>
          <w:p w14:paraId="1875BCD9" w14:textId="641D3B5B"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342494D" w14:textId="789AD258"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102F77F" w14:textId="3C4774A8" w:rsidR="002817D1" w:rsidRDefault="002817D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67" w:type="dxa"/>
            <w:shd w:val="solid" w:color="FFFFFF" w:fill="auto"/>
          </w:tcPr>
          <w:p w14:paraId="79DDABF5" w14:textId="66847586" w:rsidR="002817D1" w:rsidRDefault="002817D1" w:rsidP="00EB5E1A">
            <w:pPr>
              <w:pStyle w:val="TAL"/>
              <w:rPr>
                <w:rFonts w:ascii="Times New Roman" w:hAnsi="Times New Roman" w:cs="Arial"/>
                <w:sz w:val="16"/>
                <w:szCs w:val="16"/>
              </w:rPr>
            </w:pPr>
            <w:r>
              <w:rPr>
                <w:rFonts w:ascii="Times New Roman" w:hAnsi="Times New Roman" w:cs="Arial"/>
                <w:sz w:val="16"/>
                <w:szCs w:val="16"/>
              </w:rPr>
              <w:t>0580</w:t>
            </w:r>
          </w:p>
        </w:tc>
        <w:tc>
          <w:tcPr>
            <w:tcW w:w="283" w:type="dxa"/>
            <w:shd w:val="solid" w:color="FFFFFF" w:fill="auto"/>
          </w:tcPr>
          <w:p w14:paraId="481ADAA0" w14:textId="029D83C1" w:rsidR="002817D1" w:rsidRDefault="002817D1"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9421972" w14:textId="6FD43011" w:rsidR="002817D1" w:rsidRDefault="002817D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7D704C8" w14:textId="3A44FBC8" w:rsidR="002817D1" w:rsidRDefault="002817D1" w:rsidP="00EB5E1A">
            <w:pPr>
              <w:pStyle w:val="TAL"/>
              <w:rPr>
                <w:rFonts w:ascii="Times New Roman" w:hAnsi="Times New Roman" w:cs="Arial"/>
                <w:sz w:val="16"/>
                <w:szCs w:val="16"/>
              </w:rPr>
            </w:pPr>
            <w:r>
              <w:rPr>
                <w:rFonts w:ascii="Times New Roman" w:hAnsi="Times New Roman"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E06D80D" w14:textId="2C758119"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79B40D0" w14:textId="4DC85FD3" w:rsidR="00861488" w:rsidRDefault="00861488"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1A126074" w14:textId="32E65F38" w:rsidR="00861488" w:rsidRDefault="00861488" w:rsidP="00EB5E1A">
            <w:pPr>
              <w:pStyle w:val="TAL"/>
              <w:rPr>
                <w:rFonts w:ascii="Times New Roman" w:hAnsi="Times New Roman" w:cs="Arial"/>
                <w:sz w:val="16"/>
                <w:szCs w:val="16"/>
              </w:rPr>
            </w:pPr>
            <w:r>
              <w:rPr>
                <w:rFonts w:ascii="Times New Roman" w:hAnsi="Times New Roman" w:cs="Arial"/>
                <w:sz w:val="16"/>
                <w:szCs w:val="16"/>
              </w:rPr>
              <w:t>0572</w:t>
            </w:r>
          </w:p>
        </w:tc>
        <w:tc>
          <w:tcPr>
            <w:tcW w:w="283" w:type="dxa"/>
            <w:shd w:val="solid" w:color="FFFFFF" w:fill="auto"/>
          </w:tcPr>
          <w:p w14:paraId="4E0B0367" w14:textId="4ADFB797" w:rsidR="00861488" w:rsidRDefault="00861488"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78E6847" w14:textId="03930A4E" w:rsidR="00861488" w:rsidRDefault="0086148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D4327CF" w14:textId="3AFEFBC6" w:rsidR="00861488" w:rsidRDefault="00861488" w:rsidP="00EB5E1A">
            <w:pPr>
              <w:pStyle w:val="TAL"/>
              <w:rPr>
                <w:rFonts w:ascii="Times New Roman" w:hAnsi="Times New Roman" w:cs="Arial"/>
                <w:sz w:val="16"/>
                <w:szCs w:val="16"/>
              </w:rPr>
            </w:pPr>
            <w:r>
              <w:rPr>
                <w:rFonts w:ascii="Times New Roman" w:hAnsi="Times New Roman" w:cs="Arial"/>
                <w:sz w:val="16"/>
                <w:szCs w:val="16"/>
              </w:rPr>
              <w:t>Clarification on direct discovery set</w:t>
            </w:r>
          </w:p>
        </w:tc>
        <w:tc>
          <w:tcPr>
            <w:tcW w:w="708" w:type="dxa"/>
            <w:shd w:val="solid" w:color="FFFFFF" w:fill="auto"/>
          </w:tcPr>
          <w:p w14:paraId="245B1CFF" w14:textId="630D9F90"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116B9DA7" w14:textId="798FB58C"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88BDCC4" w14:textId="6B41398B" w:rsidR="006D298D" w:rsidRDefault="006D298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8A147E2" w14:textId="1934C056" w:rsidR="006D298D" w:rsidRDefault="006D298D" w:rsidP="00EB5E1A">
            <w:pPr>
              <w:pStyle w:val="TAL"/>
              <w:rPr>
                <w:rFonts w:ascii="Times New Roman" w:hAnsi="Times New Roman" w:cs="Arial"/>
                <w:sz w:val="16"/>
                <w:szCs w:val="16"/>
              </w:rPr>
            </w:pPr>
            <w:r>
              <w:rPr>
                <w:rFonts w:ascii="Times New Roman" w:hAnsi="Times New Roman" w:cs="Arial"/>
                <w:sz w:val="16"/>
                <w:szCs w:val="16"/>
              </w:rPr>
              <w:t>0573</w:t>
            </w:r>
          </w:p>
        </w:tc>
        <w:tc>
          <w:tcPr>
            <w:tcW w:w="283" w:type="dxa"/>
            <w:shd w:val="solid" w:color="FFFFFF" w:fill="auto"/>
          </w:tcPr>
          <w:p w14:paraId="3E4F8C88" w14:textId="17C35C1E" w:rsidR="006D298D" w:rsidRDefault="006D298D"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0CCF18AC" w14:textId="3CB19934" w:rsidR="006D298D" w:rsidRDefault="006D298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FF23B19" w14:textId="044F4379" w:rsidR="006D298D" w:rsidRDefault="006D298D" w:rsidP="00EB5E1A">
            <w:pPr>
              <w:pStyle w:val="TAL"/>
              <w:rPr>
                <w:rFonts w:ascii="Times New Roman" w:hAnsi="Times New Roman" w:cs="Arial"/>
                <w:sz w:val="16"/>
                <w:szCs w:val="16"/>
              </w:rPr>
            </w:pPr>
            <w:r>
              <w:rPr>
                <w:rFonts w:ascii="Times New Roman" w:hAnsi="Times New Roman" w:cs="Arial"/>
                <w:sz w:val="16"/>
                <w:szCs w:val="16"/>
              </w:rPr>
              <w:t>Clarification on initiating UE behaviour related to T5080 for U2U relay communication</w:t>
            </w:r>
          </w:p>
        </w:tc>
        <w:tc>
          <w:tcPr>
            <w:tcW w:w="708" w:type="dxa"/>
            <w:shd w:val="solid" w:color="FFFFFF" w:fill="auto"/>
          </w:tcPr>
          <w:p w14:paraId="0AD22C44" w14:textId="6FDC3BCA"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8440171" w14:textId="79B3F8E5"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3F83506" w14:textId="5F11FF47" w:rsidR="007939DC" w:rsidRDefault="007939D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44171373" w14:textId="086072D7" w:rsidR="007939DC" w:rsidRDefault="007939DC" w:rsidP="00EB5E1A">
            <w:pPr>
              <w:pStyle w:val="TAL"/>
              <w:rPr>
                <w:rFonts w:ascii="Times New Roman" w:hAnsi="Times New Roman" w:cs="Arial"/>
                <w:sz w:val="16"/>
                <w:szCs w:val="16"/>
              </w:rPr>
            </w:pPr>
            <w:r>
              <w:rPr>
                <w:rFonts w:ascii="Times New Roman" w:hAnsi="Times New Roman" w:cs="Arial"/>
                <w:sz w:val="16"/>
                <w:szCs w:val="16"/>
              </w:rPr>
              <w:t>0576</w:t>
            </w:r>
          </w:p>
        </w:tc>
        <w:tc>
          <w:tcPr>
            <w:tcW w:w="283" w:type="dxa"/>
            <w:shd w:val="solid" w:color="FFFFFF" w:fill="auto"/>
          </w:tcPr>
          <w:p w14:paraId="44520EAD" w14:textId="77224924" w:rsidR="007939DC" w:rsidRDefault="007939DC"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B09CBE8" w14:textId="795CDC44" w:rsidR="007939DC" w:rsidRDefault="007939D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1E03A94" w14:textId="7A7B1602" w:rsidR="007939DC" w:rsidRDefault="007939DC" w:rsidP="00EB5E1A">
            <w:pPr>
              <w:pStyle w:val="TAL"/>
              <w:rPr>
                <w:rFonts w:ascii="Times New Roman" w:hAnsi="Times New Roman" w:cs="Arial"/>
                <w:sz w:val="16"/>
                <w:szCs w:val="16"/>
              </w:rPr>
            </w:pPr>
            <w:r>
              <w:rPr>
                <w:rFonts w:ascii="Times New Roman" w:hAnsi="Times New Roman" w:cs="Arial"/>
                <w:sz w:val="16"/>
                <w:szCs w:val="16"/>
              </w:rPr>
              <w:t>Using application layer ID of 5G ProSe end UE for U2U relay communication</w:t>
            </w:r>
          </w:p>
        </w:tc>
        <w:tc>
          <w:tcPr>
            <w:tcW w:w="708" w:type="dxa"/>
            <w:shd w:val="solid" w:color="FFFFFF" w:fill="auto"/>
          </w:tcPr>
          <w:p w14:paraId="72341B8D" w14:textId="5F084DED"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3A00D0C1" w14:textId="4F6D602D"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4C555C3F" w14:textId="7C142B98" w:rsidR="00BE1C25" w:rsidRDefault="00BE1C25"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01C0B874" w14:textId="320F8108" w:rsidR="00BE1C25" w:rsidRDefault="00BE1C25" w:rsidP="00EB5E1A">
            <w:pPr>
              <w:pStyle w:val="TAL"/>
              <w:rPr>
                <w:rFonts w:ascii="Times New Roman" w:hAnsi="Times New Roman" w:cs="Arial"/>
                <w:sz w:val="16"/>
                <w:szCs w:val="16"/>
              </w:rPr>
            </w:pPr>
            <w:r>
              <w:rPr>
                <w:rFonts w:ascii="Times New Roman" w:hAnsi="Times New Roman" w:cs="Arial"/>
                <w:sz w:val="16"/>
                <w:szCs w:val="16"/>
              </w:rPr>
              <w:t>0574</w:t>
            </w:r>
          </w:p>
        </w:tc>
        <w:tc>
          <w:tcPr>
            <w:tcW w:w="283" w:type="dxa"/>
            <w:shd w:val="solid" w:color="FFFFFF" w:fill="auto"/>
          </w:tcPr>
          <w:p w14:paraId="5970EC44" w14:textId="17D5CBDA" w:rsidR="00BE1C25" w:rsidRDefault="00BE1C25"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5C24DA66" w14:textId="7FFA29A8" w:rsidR="00BE1C25" w:rsidRDefault="00BE1C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CDB68E7" w14:textId="3B1D0C77" w:rsidR="00BE1C25" w:rsidRDefault="00BE1C25" w:rsidP="00EB5E1A">
            <w:pPr>
              <w:pStyle w:val="TAL"/>
              <w:rPr>
                <w:rFonts w:ascii="Times New Roman" w:hAnsi="Times New Roman" w:cs="Arial"/>
                <w:sz w:val="16"/>
                <w:szCs w:val="16"/>
              </w:rPr>
            </w:pPr>
            <w:r>
              <w:rPr>
                <w:rFonts w:ascii="Times New Roman" w:hAnsi="Times New Roman" w:cs="Arial"/>
                <w:sz w:val="16"/>
                <w:szCs w:val="16"/>
              </w:rPr>
              <w:t>Clarification on initiation of 5G ProSe direct link establishment and modification</w:t>
            </w:r>
          </w:p>
        </w:tc>
        <w:tc>
          <w:tcPr>
            <w:tcW w:w="708" w:type="dxa"/>
            <w:shd w:val="solid" w:color="FFFFFF" w:fill="auto"/>
          </w:tcPr>
          <w:p w14:paraId="58542455" w14:textId="64740393"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30FD46E8" w14:textId="23AF6ECA"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F96023A" w14:textId="4C1A0504" w:rsidR="006033A7" w:rsidRDefault="006033A7"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8E06401" w14:textId="1C39FCCD" w:rsidR="006033A7" w:rsidRDefault="006033A7" w:rsidP="00EB5E1A">
            <w:pPr>
              <w:pStyle w:val="TAL"/>
              <w:rPr>
                <w:rFonts w:ascii="Times New Roman" w:hAnsi="Times New Roman" w:cs="Arial"/>
                <w:sz w:val="16"/>
                <w:szCs w:val="16"/>
              </w:rPr>
            </w:pPr>
            <w:r>
              <w:rPr>
                <w:rFonts w:ascii="Times New Roman" w:hAnsi="Times New Roman" w:cs="Arial"/>
                <w:sz w:val="16"/>
                <w:szCs w:val="16"/>
              </w:rPr>
              <w:t>0577</w:t>
            </w:r>
          </w:p>
        </w:tc>
        <w:tc>
          <w:tcPr>
            <w:tcW w:w="283" w:type="dxa"/>
            <w:shd w:val="solid" w:color="FFFFFF" w:fill="auto"/>
          </w:tcPr>
          <w:p w14:paraId="13695ACD" w14:textId="77A3FE8A" w:rsidR="006033A7" w:rsidRDefault="006033A7"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4BCD152E" w14:textId="6968EB91" w:rsidR="006033A7" w:rsidRDefault="006033A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5B27415" w14:textId="79220831" w:rsidR="006033A7" w:rsidRPr="006033A7" w:rsidRDefault="006033A7" w:rsidP="00EB5E1A">
            <w:pPr>
              <w:pStyle w:val="TAL"/>
              <w:rPr>
                <w:rFonts w:ascii="Times New Roman" w:hAnsi="Times New Roman" w:cs="Arial"/>
                <w:sz w:val="16"/>
                <w:szCs w:val="16"/>
                <w:lang w:val="fr-FR"/>
              </w:rPr>
            </w:pPr>
            <w:r w:rsidRPr="006033A7">
              <w:rPr>
                <w:rFonts w:ascii="Times New Roman" w:hAnsi="Times New Roman" w:cs="Arial"/>
                <w:sz w:val="16"/>
                <w:szCs w:val="16"/>
                <w:lang w:val="fr-FR"/>
              </w:rPr>
              <w:t>Clarification on concurrent layer-2 U2U relay communication establishment</w:t>
            </w:r>
          </w:p>
        </w:tc>
        <w:tc>
          <w:tcPr>
            <w:tcW w:w="708" w:type="dxa"/>
            <w:shd w:val="solid" w:color="FFFFFF" w:fill="auto"/>
          </w:tcPr>
          <w:p w14:paraId="7A1C1275" w14:textId="29A13CEF"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C26311E" w14:textId="3A04F0AF"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03720A4" w14:textId="021907A8" w:rsidR="00CC1DBE" w:rsidRDefault="00CC1DBE"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DEC1E20" w14:textId="6A923D91" w:rsidR="00CC1DBE" w:rsidRDefault="00CC1DBE" w:rsidP="00EB5E1A">
            <w:pPr>
              <w:pStyle w:val="TAL"/>
              <w:rPr>
                <w:rFonts w:ascii="Times New Roman" w:hAnsi="Times New Roman" w:cs="Arial"/>
                <w:sz w:val="16"/>
                <w:szCs w:val="16"/>
              </w:rPr>
            </w:pPr>
            <w:r>
              <w:rPr>
                <w:rFonts w:ascii="Times New Roman" w:hAnsi="Times New Roman" w:cs="Arial"/>
                <w:sz w:val="16"/>
                <w:szCs w:val="16"/>
              </w:rPr>
              <w:t>0578</w:t>
            </w:r>
          </w:p>
        </w:tc>
        <w:tc>
          <w:tcPr>
            <w:tcW w:w="283" w:type="dxa"/>
            <w:shd w:val="solid" w:color="FFFFFF" w:fill="auto"/>
          </w:tcPr>
          <w:p w14:paraId="164C96B5" w14:textId="0750D545" w:rsidR="00CC1DBE" w:rsidRDefault="00CC1DB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33E5295" w14:textId="431279A1" w:rsidR="00CC1DBE" w:rsidRDefault="00CC1DBE"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8F2D3C7" w14:textId="36D0ECDB" w:rsidR="00CC1DBE" w:rsidRPr="006033A7" w:rsidRDefault="00CC1DBE" w:rsidP="00EB5E1A">
            <w:pPr>
              <w:pStyle w:val="TAL"/>
              <w:rPr>
                <w:rFonts w:ascii="Times New Roman" w:hAnsi="Times New Roman" w:cs="Arial"/>
                <w:sz w:val="16"/>
                <w:szCs w:val="16"/>
                <w:lang w:val="fr-FR"/>
              </w:rPr>
            </w:pPr>
            <w:r>
              <w:rPr>
                <w:rFonts w:ascii="Times New Roman" w:hAnsi="Times New Roman" w:cs="Arial"/>
                <w:sz w:val="16"/>
                <w:szCs w:val="16"/>
                <w:lang w:val="fr-FR"/>
              </w:rPr>
              <w:t>Correcting timer value</w:t>
            </w:r>
          </w:p>
        </w:tc>
        <w:tc>
          <w:tcPr>
            <w:tcW w:w="708" w:type="dxa"/>
            <w:shd w:val="solid" w:color="FFFFFF" w:fill="auto"/>
          </w:tcPr>
          <w:p w14:paraId="76B3553A" w14:textId="081B5F75"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F38B099" w14:textId="2F8B3EE9"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2CDB97F4" w14:textId="3C943775" w:rsidR="0061336D" w:rsidRDefault="0061336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CP-241262</w:t>
            </w:r>
          </w:p>
        </w:tc>
        <w:tc>
          <w:tcPr>
            <w:tcW w:w="567" w:type="dxa"/>
            <w:shd w:val="solid" w:color="FFFFFF" w:fill="auto"/>
          </w:tcPr>
          <w:p w14:paraId="7F613238" w14:textId="0BF937AE" w:rsidR="0061336D" w:rsidRDefault="0061336D" w:rsidP="00EB5E1A">
            <w:pPr>
              <w:pStyle w:val="TAL"/>
              <w:rPr>
                <w:rFonts w:ascii="Times New Roman" w:hAnsi="Times New Roman" w:cs="Arial"/>
                <w:sz w:val="16"/>
                <w:szCs w:val="16"/>
              </w:rPr>
            </w:pPr>
            <w:r>
              <w:rPr>
                <w:rFonts w:ascii="Times New Roman" w:hAnsi="Times New Roman" w:cs="Arial"/>
                <w:sz w:val="16"/>
                <w:szCs w:val="16"/>
              </w:rPr>
              <w:t>0558</w:t>
            </w:r>
          </w:p>
        </w:tc>
        <w:tc>
          <w:tcPr>
            <w:tcW w:w="283" w:type="dxa"/>
            <w:shd w:val="solid" w:color="FFFFFF" w:fill="auto"/>
          </w:tcPr>
          <w:p w14:paraId="4ED09297" w14:textId="72D9C92D" w:rsidR="0061336D" w:rsidRDefault="0061336D" w:rsidP="00EB5E1A">
            <w:pPr>
              <w:pStyle w:val="TAC"/>
              <w:rPr>
                <w:rFonts w:ascii="Times New Roman" w:hAnsi="Times New Roman" w:cs="Arial"/>
                <w:sz w:val="16"/>
                <w:szCs w:val="16"/>
              </w:rPr>
            </w:pPr>
            <w:r>
              <w:rPr>
                <w:rFonts w:ascii="Times New Roman" w:hAnsi="Times New Roman" w:cs="Arial"/>
                <w:sz w:val="16"/>
                <w:szCs w:val="16"/>
              </w:rPr>
              <w:t>5</w:t>
            </w:r>
          </w:p>
        </w:tc>
        <w:tc>
          <w:tcPr>
            <w:tcW w:w="284" w:type="dxa"/>
            <w:shd w:val="solid" w:color="FFFFFF" w:fill="auto"/>
          </w:tcPr>
          <w:p w14:paraId="32949BA0" w14:textId="2807C1AE" w:rsidR="0061336D" w:rsidRDefault="0061336D"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0A230AC4" w14:textId="4C9DED47" w:rsidR="0061336D" w:rsidRPr="00EE5E83" w:rsidRDefault="0061336D" w:rsidP="00EB5E1A">
            <w:pPr>
              <w:pStyle w:val="TAL"/>
              <w:rPr>
                <w:rFonts w:ascii="Times New Roman" w:hAnsi="Times New Roman" w:cs="Arial"/>
                <w:sz w:val="16"/>
                <w:szCs w:val="16"/>
              </w:rPr>
            </w:pPr>
            <w:r>
              <w:rPr>
                <w:rFonts w:ascii="Times New Roman" w:hAnsi="Times New Roman"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18.5.1</w:t>
            </w:r>
          </w:p>
        </w:tc>
      </w:tr>
    </w:tbl>
    <w:p w14:paraId="33F55B43" w14:textId="27461F90" w:rsidR="00080512" w:rsidRPr="001347F8" w:rsidRDefault="00080512" w:rsidP="005C4676"/>
    <w:sectPr w:rsidR="00080512" w:rsidRPr="001347F8">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95699" w14:textId="77777777" w:rsidR="00135082" w:rsidRDefault="00135082">
      <w:r>
        <w:separator/>
      </w:r>
    </w:p>
  </w:endnote>
  <w:endnote w:type="continuationSeparator" w:id="0">
    <w:p w14:paraId="34E9272D" w14:textId="77777777" w:rsidR="00135082" w:rsidRDefault="001350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B3C2D" w14:textId="77777777" w:rsidR="00135082" w:rsidRDefault="00135082">
      <w:r>
        <w:separator/>
      </w:r>
    </w:p>
  </w:footnote>
  <w:footnote w:type="continuationSeparator" w:id="0">
    <w:p w14:paraId="75137D72" w14:textId="77777777" w:rsidR="00135082" w:rsidRDefault="001350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390586C2"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4F20">
      <w:rPr>
        <w:rFonts w:ascii="Arial" w:hAnsi="Arial" w:cs="Arial"/>
        <w:b/>
        <w:noProof/>
        <w:sz w:val="18"/>
        <w:szCs w:val="18"/>
      </w:rPr>
      <w:t>3GPP TS 24.554 V18.5.1 (2024-06)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04E50F82"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4F20">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2"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5"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6"/>
  </w:num>
  <w:num w:numId="5" w16cid:durableId="1428455409">
    <w:abstractNumId w:val="24"/>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4"/>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5"/>
  </w:num>
  <w:num w:numId="20" w16cid:durableId="1012493793">
    <w:abstractNumId w:val="23"/>
  </w:num>
  <w:num w:numId="21" w16cid:durableId="966661156">
    <w:abstractNumId w:val="29"/>
  </w:num>
  <w:num w:numId="22" w16cid:durableId="1524703684">
    <w:abstractNumId w:val="14"/>
  </w:num>
  <w:num w:numId="23" w16cid:durableId="1348484342">
    <w:abstractNumId w:val="17"/>
  </w:num>
  <w:num w:numId="24" w16cid:durableId="1899393176">
    <w:abstractNumId w:val="30"/>
  </w:num>
  <w:num w:numId="25" w16cid:durableId="1988776857">
    <w:abstractNumId w:val="20"/>
  </w:num>
  <w:num w:numId="26" w16cid:durableId="1578663353">
    <w:abstractNumId w:val="27"/>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6"/>
  </w:num>
  <w:num w:numId="32" w16cid:durableId="1006444211">
    <w:abstractNumId w:val="12"/>
  </w:num>
  <w:num w:numId="33" w16cid:durableId="28146152">
    <w:abstractNumId w:val="22"/>
  </w:num>
  <w:num w:numId="34" w16cid:durableId="341517952">
    <w:abstractNumId w:val="15"/>
  </w:num>
  <w:num w:numId="35" w16cid:durableId="1259753622">
    <w:abstractNumId w:val="28"/>
  </w:num>
  <w:num w:numId="36" w16cid:durableId="1857232971">
    <w:abstractNumId w:val="18"/>
  </w:num>
  <w:num w:numId="37" w16cid:durableId="1173304900">
    <w:abstractNumId w:val="19"/>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BA"/>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59D"/>
    <w:rsid w:val="000C47C3"/>
    <w:rsid w:val="000C48B8"/>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284"/>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FDD"/>
    <w:rsid w:val="0013652C"/>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D6"/>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5485"/>
    <w:rsid w:val="002158E2"/>
    <w:rsid w:val="00215D2C"/>
    <w:rsid w:val="00215ECC"/>
    <w:rsid w:val="0021682E"/>
    <w:rsid w:val="00217549"/>
    <w:rsid w:val="00217A84"/>
    <w:rsid w:val="00217B2C"/>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3CFC"/>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7047"/>
    <w:rsid w:val="002C7372"/>
    <w:rsid w:val="002C7546"/>
    <w:rsid w:val="002C7842"/>
    <w:rsid w:val="002C7C16"/>
    <w:rsid w:val="002D0105"/>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AEF"/>
    <w:rsid w:val="00373B17"/>
    <w:rsid w:val="003742AB"/>
    <w:rsid w:val="00374555"/>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8E4"/>
    <w:rsid w:val="003E0730"/>
    <w:rsid w:val="003E0B28"/>
    <w:rsid w:val="003E0BE5"/>
    <w:rsid w:val="003E0F99"/>
    <w:rsid w:val="003E15D2"/>
    <w:rsid w:val="003E1F43"/>
    <w:rsid w:val="003E2205"/>
    <w:rsid w:val="003E2332"/>
    <w:rsid w:val="003E2C1A"/>
    <w:rsid w:val="003E2E85"/>
    <w:rsid w:val="003E30EA"/>
    <w:rsid w:val="003E3293"/>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1CD"/>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64C"/>
    <w:rsid w:val="00403690"/>
    <w:rsid w:val="00403753"/>
    <w:rsid w:val="00403D23"/>
    <w:rsid w:val="00403D36"/>
    <w:rsid w:val="00404318"/>
    <w:rsid w:val="00404383"/>
    <w:rsid w:val="004048C0"/>
    <w:rsid w:val="00405CC8"/>
    <w:rsid w:val="00406101"/>
    <w:rsid w:val="004063AB"/>
    <w:rsid w:val="00407D01"/>
    <w:rsid w:val="004100B4"/>
    <w:rsid w:val="0041040B"/>
    <w:rsid w:val="004106A7"/>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AFB"/>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3B4"/>
    <w:rsid w:val="00503C67"/>
    <w:rsid w:val="00503D1C"/>
    <w:rsid w:val="00503D75"/>
    <w:rsid w:val="00504E1D"/>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976"/>
    <w:rsid w:val="00595256"/>
    <w:rsid w:val="005957FB"/>
    <w:rsid w:val="0059679D"/>
    <w:rsid w:val="00596812"/>
    <w:rsid w:val="00596980"/>
    <w:rsid w:val="00597B11"/>
    <w:rsid w:val="005A00F8"/>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5CA9"/>
    <w:rsid w:val="005C6055"/>
    <w:rsid w:val="005C634F"/>
    <w:rsid w:val="005C7282"/>
    <w:rsid w:val="005C7439"/>
    <w:rsid w:val="005C7974"/>
    <w:rsid w:val="005D0724"/>
    <w:rsid w:val="005D078A"/>
    <w:rsid w:val="005D0CB9"/>
    <w:rsid w:val="005D12BA"/>
    <w:rsid w:val="005D1372"/>
    <w:rsid w:val="005D1729"/>
    <w:rsid w:val="005D1C8C"/>
    <w:rsid w:val="005D24DA"/>
    <w:rsid w:val="005D2BA4"/>
    <w:rsid w:val="005D2BD3"/>
    <w:rsid w:val="005D2C6D"/>
    <w:rsid w:val="005D2E01"/>
    <w:rsid w:val="005D371B"/>
    <w:rsid w:val="005D428A"/>
    <w:rsid w:val="005D459B"/>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332E"/>
    <w:rsid w:val="0061336D"/>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018"/>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4E3"/>
    <w:rsid w:val="00651E8F"/>
    <w:rsid w:val="00652EBF"/>
    <w:rsid w:val="006532DC"/>
    <w:rsid w:val="00653F3E"/>
    <w:rsid w:val="00655C3C"/>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93F"/>
    <w:rsid w:val="006D59D5"/>
    <w:rsid w:val="006D5D19"/>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0E5"/>
    <w:rsid w:val="006E610D"/>
    <w:rsid w:val="006E6530"/>
    <w:rsid w:val="006E7034"/>
    <w:rsid w:val="006E7460"/>
    <w:rsid w:val="006E789D"/>
    <w:rsid w:val="006E7B31"/>
    <w:rsid w:val="006F10C9"/>
    <w:rsid w:val="006F1B72"/>
    <w:rsid w:val="006F1DF4"/>
    <w:rsid w:val="006F1DF5"/>
    <w:rsid w:val="006F2477"/>
    <w:rsid w:val="006F2512"/>
    <w:rsid w:val="006F2DDC"/>
    <w:rsid w:val="006F2E11"/>
    <w:rsid w:val="006F3699"/>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21857"/>
    <w:rsid w:val="00721B9F"/>
    <w:rsid w:val="00721DD7"/>
    <w:rsid w:val="007228FF"/>
    <w:rsid w:val="00722EB7"/>
    <w:rsid w:val="0072332E"/>
    <w:rsid w:val="00723377"/>
    <w:rsid w:val="007234F8"/>
    <w:rsid w:val="00723784"/>
    <w:rsid w:val="00723F20"/>
    <w:rsid w:val="00724BAB"/>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29D8"/>
    <w:rsid w:val="00792B53"/>
    <w:rsid w:val="00792B56"/>
    <w:rsid w:val="00792C97"/>
    <w:rsid w:val="00792E75"/>
    <w:rsid w:val="00793144"/>
    <w:rsid w:val="007939DC"/>
    <w:rsid w:val="00793DBF"/>
    <w:rsid w:val="007947B7"/>
    <w:rsid w:val="00794C5B"/>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90B"/>
    <w:rsid w:val="007A6AFC"/>
    <w:rsid w:val="007A6BC5"/>
    <w:rsid w:val="007A727E"/>
    <w:rsid w:val="007A777D"/>
    <w:rsid w:val="007B0156"/>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551"/>
    <w:rsid w:val="007E784A"/>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3182"/>
    <w:rsid w:val="00863645"/>
    <w:rsid w:val="008646BD"/>
    <w:rsid w:val="00864AEF"/>
    <w:rsid w:val="0086513B"/>
    <w:rsid w:val="008654F3"/>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BA5"/>
    <w:rsid w:val="008C1F25"/>
    <w:rsid w:val="008C1F43"/>
    <w:rsid w:val="008C2056"/>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707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57FC6"/>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C03"/>
    <w:rsid w:val="009F2F60"/>
    <w:rsid w:val="009F3794"/>
    <w:rsid w:val="009F37B7"/>
    <w:rsid w:val="009F3DBF"/>
    <w:rsid w:val="009F4322"/>
    <w:rsid w:val="009F4F69"/>
    <w:rsid w:val="009F5389"/>
    <w:rsid w:val="009F64A0"/>
    <w:rsid w:val="009F65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52D3"/>
    <w:rsid w:val="00A757DC"/>
    <w:rsid w:val="00A75FF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80E"/>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31D7"/>
    <w:rsid w:val="00B333BC"/>
    <w:rsid w:val="00B339A5"/>
    <w:rsid w:val="00B33F55"/>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5D85"/>
    <w:rsid w:val="00BD6BBD"/>
    <w:rsid w:val="00BD6D2C"/>
    <w:rsid w:val="00BD6EEB"/>
    <w:rsid w:val="00BD7D31"/>
    <w:rsid w:val="00BD7EDB"/>
    <w:rsid w:val="00BE04B9"/>
    <w:rsid w:val="00BE10C0"/>
    <w:rsid w:val="00BE1601"/>
    <w:rsid w:val="00BE1814"/>
    <w:rsid w:val="00BE1C25"/>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45F"/>
    <w:rsid w:val="00C23699"/>
    <w:rsid w:val="00C23BA4"/>
    <w:rsid w:val="00C250E9"/>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BB7"/>
    <w:rsid w:val="00C63800"/>
    <w:rsid w:val="00C639AD"/>
    <w:rsid w:val="00C63D3C"/>
    <w:rsid w:val="00C63DC3"/>
    <w:rsid w:val="00C6434F"/>
    <w:rsid w:val="00C649A4"/>
    <w:rsid w:val="00C649FB"/>
    <w:rsid w:val="00C64ED7"/>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7A5"/>
    <w:rsid w:val="00CA4F8A"/>
    <w:rsid w:val="00CA510D"/>
    <w:rsid w:val="00CA51FE"/>
    <w:rsid w:val="00CA537F"/>
    <w:rsid w:val="00CA591C"/>
    <w:rsid w:val="00CA6A2A"/>
    <w:rsid w:val="00CA6CF0"/>
    <w:rsid w:val="00CA6D51"/>
    <w:rsid w:val="00CA6DCC"/>
    <w:rsid w:val="00CB0B95"/>
    <w:rsid w:val="00CB1388"/>
    <w:rsid w:val="00CB1C49"/>
    <w:rsid w:val="00CB1F7B"/>
    <w:rsid w:val="00CB26A2"/>
    <w:rsid w:val="00CB2E8B"/>
    <w:rsid w:val="00CB3353"/>
    <w:rsid w:val="00CB3A44"/>
    <w:rsid w:val="00CB3E3A"/>
    <w:rsid w:val="00CB490F"/>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611A"/>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282"/>
    <w:rsid w:val="00D66997"/>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3F"/>
    <w:rsid w:val="00DA63C3"/>
    <w:rsid w:val="00DA650F"/>
    <w:rsid w:val="00DA6510"/>
    <w:rsid w:val="00DA6A3B"/>
    <w:rsid w:val="00DA7409"/>
    <w:rsid w:val="00DA7A03"/>
    <w:rsid w:val="00DA7BBD"/>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4A9"/>
    <w:rsid w:val="00E82CAD"/>
    <w:rsid w:val="00E833FB"/>
    <w:rsid w:val="00E83D83"/>
    <w:rsid w:val="00E83DEB"/>
    <w:rsid w:val="00E846C1"/>
    <w:rsid w:val="00E848E2"/>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B61"/>
    <w:rsid w:val="00E96C46"/>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846"/>
    <w:rsid w:val="00EF3A29"/>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3FA3"/>
    <w:rsid w:val="00F542A6"/>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B05"/>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8"/>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qFormat/>
    <w:rsid w:val="0008191F"/>
    <w:rPr>
      <w:rFonts w:ascii="Times New Roman" w:hAnsi="Times New Roman"/>
      <w:lang w:val="en-GB" w:eastAsia="en-US"/>
    </w:rPr>
  </w:style>
  <w:style w:type="character" w:customStyle="1" w:styleId="TALCar">
    <w:name w:val="TAL Car"/>
    <w:qFormat/>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31.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312"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3" TargetMode="External"/><Relationship Id="rId170" Type="http://schemas.openxmlformats.org/officeDocument/2006/relationships/hyperlink" Target="https://portal.3gpp.org/ngppapp/CreateTdoc.aspx?mode=view&amp;contributionUid=CP-230212" TargetMode="Externa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6.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7.vsd"/><Relationship Id="rId102" Type="http://schemas.openxmlformats.org/officeDocument/2006/relationships/image" Target="media/image48.emf"/><Relationship Id="rId123" Type="http://schemas.openxmlformats.org/officeDocument/2006/relationships/oleObject" Target="embeddings/Microsoft_Visio_2003-2010_Drawing33.vsd"/><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3" TargetMode="External"/><Relationship Id="rId149" Type="http://schemas.openxmlformats.org/officeDocument/2006/relationships/hyperlink" Target="https://portal.3gpp.org/ngppapp/CreateTdoc.aspx?mode=view&amp;contributionUid=CP-230213"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3" TargetMode="External"/><Relationship Id="rId165" Type="http://schemas.openxmlformats.org/officeDocument/2006/relationships/hyperlink" Target="https://portal.3gpp.org/ngppapp/CreateTdoc.aspx?mode=view&amp;contributionUid=CP-230212"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9.vsd"/><Relationship Id="rId118" Type="http://schemas.openxmlformats.org/officeDocument/2006/relationships/image" Target="media/image56.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image" Target="media/image37.emf"/><Relationship Id="rId85" Type="http://schemas.openxmlformats.org/officeDocument/2006/relationships/oleObject" Target="embeddings/Microsoft_Visio_2003-2010_Drawing20.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3" TargetMode="External"/><Relationship Id="rId171"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4.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312" TargetMode="External"/><Relationship Id="rId145" Type="http://schemas.openxmlformats.org/officeDocument/2006/relationships/hyperlink" Target="https://portal.3gpp.org/ngppapp/CreateTdoc.aspx?mode=view&amp;contributionUid=CP-230212" TargetMode="External"/><Relationship Id="rId161" Type="http://schemas.openxmlformats.org/officeDocument/2006/relationships/hyperlink" Target="https://portal.3gpp.org/ngppapp/CreateTdoc.aspx?mode=view&amp;contributionUid=CP-230213" TargetMode="External"/><Relationship Id="rId166"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5.vsdx"/><Relationship Id="rId127" Type="http://schemas.openxmlformats.org/officeDocument/2006/relationships/hyperlink" Target="https://portal.3gpp.org/ngppapp/CreateTdoc.aspx?mode=view&amp;contributionUid=CP-230312"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9.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2.vsd"/><Relationship Id="rId101" Type="http://schemas.openxmlformats.org/officeDocument/2006/relationships/oleObject" Target="embeddings/Microsoft_Visio_2003-2010_Drawing23.vsd"/><Relationship Id="rId122" Type="http://schemas.openxmlformats.org/officeDocument/2006/relationships/image" Target="media/image58.emf"/><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312" TargetMode="External"/><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3"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2"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yperlink" Target="https://portal.3gpp.org/ngppapp/CreateTdoc.aspx?mode=view&amp;contributionUid=CP-230213" TargetMode="Externa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7.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8.vsdx"/><Relationship Id="rId141" Type="http://schemas.openxmlformats.org/officeDocument/2006/relationships/hyperlink" Target="https://portal.3gpp.org/ngppapp/CreateTdoc.aspx?mode=view&amp;contributionUid=CP-230312" TargetMode="External"/><Relationship Id="rId146" Type="http://schemas.openxmlformats.org/officeDocument/2006/relationships/hyperlink" Target="https://portal.3gpp.org/ngppapp/CreateTdoc.aspx?mode=view&amp;contributionUid=CP-230212"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21.vsd"/><Relationship Id="rId110" Type="http://schemas.openxmlformats.org/officeDocument/2006/relationships/image" Target="media/image52.emf"/><Relationship Id="rId115" Type="http://schemas.openxmlformats.org/officeDocument/2006/relationships/oleObject" Target="embeddings/Microsoft_Visio_2003-2010_Drawing30.vsd"/><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2"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5.vsd"/><Relationship Id="rId126" Type="http://schemas.openxmlformats.org/officeDocument/2006/relationships/hyperlink" Target="http://www.3gpp.org/ftp/Specs/html-info/24554.htm" TargetMode="External"/><Relationship Id="rId147" Type="http://schemas.openxmlformats.org/officeDocument/2006/relationships/hyperlink" Target="https://portal.3gpp.org/ngppapp/CreateTdoc.aspx?mode=view&amp;contributionUid=CP-230212" TargetMode="External"/><Relationship Id="rId168" Type="http://schemas.openxmlformats.org/officeDocument/2006/relationships/hyperlink" Target="https://portal.3gpp.org/ngppapp/CreateTdoc.aspx?mode=view&amp;contributionUid=CP-230213"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Visio_2003-2010_Drawing32.vsd"/><Relationship Id="rId142" Type="http://schemas.openxmlformats.org/officeDocument/2006/relationships/hyperlink" Target="https://portal.3gpp.org/ngppapp/CreateTdoc.aspx?mode=view&amp;contributionUid=CP-230212"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20.vsdx"/><Relationship Id="rId88" Type="http://schemas.openxmlformats.org/officeDocument/2006/relationships/image" Target="media/image41.emf"/><Relationship Id="rId111" Type="http://schemas.openxmlformats.org/officeDocument/2006/relationships/oleObject" Target="embeddings/Microsoft_Visio_2003-2010_Drawing28.vsd"/><Relationship Id="rId132" Type="http://schemas.openxmlformats.org/officeDocument/2006/relationships/hyperlink" Target="https://portal.3gpp.org/ngppapp/CreateTdoc.aspx?mode=view&amp;contributionUid=CP-230312" TargetMode="External"/><Relationship Id="rId153" Type="http://schemas.openxmlformats.org/officeDocument/2006/relationships/hyperlink" Target="https://portal.3gpp.org/ngppapp/CreateTdoc.aspx?mode=view&amp;contributionUid=CP-230212" TargetMode="External"/><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22</Pages>
  <Words>229070</Words>
  <Characters>1305700</Characters>
  <Application>Microsoft Office Word</Application>
  <DocSecurity>0</DocSecurity>
  <Lines>10880</Lines>
  <Paragraphs>3063</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1531707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3</cp:revision>
  <cp:lastPrinted>2024-04-01T09:48:00Z</cp:lastPrinted>
  <dcterms:created xsi:type="dcterms:W3CDTF">2024-07-16T14:23:00Z</dcterms:created>
  <dcterms:modified xsi:type="dcterms:W3CDTF">2024-07-16T14:30:00Z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